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d42d" w14:paraId="f4ed42d" w:rsidRDefault="003C1BA8" w:rsidP="003C1BA8" w:rsidR="003C1BA8">
      <w:pPr>
        <w:jc w:val="right"/>
        <w15:collapsed w:val="false"/>
      </w:pPr>
      <w:r>
        <w:t>Broj: 6 St-</w:t>
      </w:r>
      <w:r w:rsidR="00FD2CA8">
        <w:t>1692/16-57</w:t>
      </w:r>
    </w:p>
    <w:p w:rsidRDefault="003C1BA8" w:rsidP="003C1BA8" w:rsidR="003C1BA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1BA8" w:rsidP="003C1BA8" w:rsidR="003C1BA8" w:rsidRPr="00D21A2C"/>
    <w:p w:rsidRDefault="003C1BA8" w:rsidP="003C1BA8" w:rsidR="003C1BA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C1BA8" w:rsidP="003C1BA8" w:rsidR="003C1BA8" w:rsidRPr="00520CA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1BA8" w:rsidP="003C1BA8" w:rsidR="003C1BA8">
      <w:pPr>
        <w:pStyle w:val="Tijeloteksta"/>
      </w:pPr>
    </w:p>
    <w:p w:rsidRDefault="003C1BA8" w:rsidP="003C1BA8" w:rsidR="003C1BA8">
      <w:pPr>
        <w:pStyle w:val="Tijeloteksta"/>
        <w:ind w:left="360"/>
        <w:jc w:val="center"/>
      </w:pPr>
      <w:r>
        <w:t>R J E Š E N J E</w:t>
      </w:r>
    </w:p>
    <w:p w:rsidRDefault="003C1BA8" w:rsidP="003C1BA8" w:rsidR="003C1BA8">
      <w:pPr>
        <w:pStyle w:val="Tijeloteksta"/>
        <w:ind w:left="360"/>
      </w:pPr>
    </w:p>
    <w:p w:rsidRDefault="003C1BA8" w:rsidP="003C1BA8" w:rsidR="003C1BA8">
      <w:pPr>
        <w:pStyle w:val="Tijeloteksta"/>
        <w:ind w:left="360"/>
      </w:pPr>
    </w:p>
    <w:p w:rsidRDefault="003C1BA8" w:rsidP="003C1BA8" w:rsidR="003C1BA8">
      <w:pPr>
        <w:pStyle w:val="Tijeloteksta"/>
        <w:ind w:firstLine="348" w:left="360"/>
      </w:pPr>
      <w:r w:rsidRPr="001C39D1">
        <w:t xml:space="preserve">Trgovački sud u Osijeku, </w:t>
      </w:r>
      <w:r>
        <w:t>po stečajnoj sutkinji</w:t>
      </w:r>
      <w:r w:rsidRPr="001C39D1">
        <w:t xml:space="preserve"> Nadi Roso, u stečajnom predmetu</w:t>
      </w:r>
      <w:r>
        <w:t xml:space="preserve"> dužnika </w:t>
      </w:r>
      <w:r w:rsidR="00FD2CA8">
        <w:rPr>
          <w:b/>
        </w:rPr>
        <w:t>SOLARNA ENERGIJA MIRO d.o.o. „u stečaju“, Vukovar, Matice Hrvatske 3, OIB: 00321105335, MBS: 100016761</w:t>
      </w:r>
      <w:r w:rsidRPr="009352A0">
        <w:rPr>
          <w:b/>
        </w:rPr>
        <w:t xml:space="preserve">, </w:t>
      </w:r>
      <w:r>
        <w:t xml:space="preserve">dana </w:t>
      </w:r>
      <w:r w:rsidR="00FD2CA8">
        <w:t>29. studenog 2018. g.</w:t>
      </w:r>
      <w:r>
        <w:t>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CD6E5B" w:rsidR="00D96C0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3C1BA8">
      <w:pPr>
        <w:pStyle w:val="Tijeloteksta"/>
        <w:ind w:firstLine="348" w:left="360"/>
      </w:pPr>
      <w:r>
        <w:t>Daje se suglas</w:t>
      </w:r>
      <w:r w:rsidR="003C1BA8">
        <w:t xml:space="preserve">nost stečajnom upravitelju </w:t>
      </w:r>
      <w:r>
        <w:t xml:space="preserve">u stečajnom predmetu </w:t>
      </w:r>
      <w:r w:rsidR="00FD2CA8">
        <w:rPr>
          <w:b/>
        </w:rPr>
        <w:t>SOLARNA ENERGIJA MIRO d.o.o. „u stečaju“, Vukovar, Matice Hrvatske 3, OIB: 00321105335, MBS: 100016761</w:t>
      </w:r>
      <w:r>
        <w:t>, na provođenje završne diobe radi namirenja</w:t>
      </w:r>
      <w:r w:rsidR="00714A25">
        <w:t xml:space="preserve"> </w:t>
      </w:r>
      <w:r>
        <w:t>vjerovnika</w:t>
      </w:r>
      <w:r w:rsidR="00CD6E5B">
        <w:t xml:space="preserve"> </w:t>
      </w:r>
      <w:r w:rsidR="00452FDA">
        <w:t xml:space="preserve"> </w:t>
      </w:r>
      <w:r w:rsidR="00FD2CA8">
        <w:t>I</w:t>
      </w:r>
      <w:r w:rsidR="00452FDA">
        <w:t xml:space="preserve">I višeg isplatnog reda u iznosu od </w:t>
      </w:r>
      <w:r w:rsidR="00FD2CA8">
        <w:t>212.500,00</w:t>
      </w:r>
      <w:r w:rsidR="00452FDA">
        <w:t xml:space="preserve"> kn što predstavlja </w:t>
      </w:r>
      <w:r w:rsidR="00FD2CA8">
        <w:t>27,7%</w:t>
      </w:r>
      <w:r w:rsidR="00452FDA">
        <w:t xml:space="preserve">% utvrđenih tražbina </w:t>
      </w:r>
      <w:r w:rsidR="00CD6E5B">
        <w:t xml:space="preserve">vjerovnika </w:t>
      </w:r>
      <w:r w:rsidR="00FD2CA8">
        <w:t>I</w:t>
      </w:r>
      <w:r w:rsidR="00CD6E5B">
        <w:t>I višeg isplatnog reda</w:t>
      </w:r>
      <w:r w:rsidR="003C1BA8"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FD2CA8">
        <w:rPr>
          <w:b/>
        </w:rPr>
        <w:t>3. siječanj 2019.</w:t>
      </w:r>
      <w:r w:rsidR="00535EEC">
        <w:rPr>
          <w:b/>
        </w:rPr>
        <w:t xml:space="preserve"> g.</w:t>
      </w:r>
      <w:r w:rsidR="001A5987" w:rsidRPr="001A5987">
        <w:rPr>
          <w:b/>
        </w:rPr>
        <w:t xml:space="preserve"> u </w:t>
      </w:r>
      <w:r w:rsidR="003C1BA8">
        <w:rPr>
          <w:b/>
        </w:rPr>
        <w:t>11,</w:t>
      </w:r>
      <w:r w:rsidR="00FD2CA8">
        <w:rPr>
          <w:b/>
        </w:rPr>
        <w:t>0</w:t>
      </w:r>
      <w:r w:rsidR="003C1BA8">
        <w:rPr>
          <w:b/>
        </w:rPr>
        <w:t>0</w:t>
      </w:r>
      <w:r w:rsidRPr="001A5987">
        <w:rPr>
          <w:b/>
        </w:rPr>
        <w:t xml:space="preserve"> sati</w:t>
      </w:r>
      <w:r>
        <w:t xml:space="preserve">, soba br. </w:t>
      </w:r>
      <w:r w:rsidR="00535EEC">
        <w:t>36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FD2CA8">
        <w:t>29. studenog</w:t>
      </w:r>
      <w:r w:rsidR="003C1BA8">
        <w:t xml:space="preserve"> 2018. g.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3C1BA8">
        <w:t>Davor Lamza</w:t>
      </w:r>
    </w:p>
    <w:p w:rsidRDefault="00201E03" w:rsidP="00201E03" w:rsidR="00201E03">
      <w:pPr>
        <w:pStyle w:val="Tijeloteksta"/>
        <w:ind w:left="360"/>
      </w:pPr>
      <w:r>
        <w:t xml:space="preserve">2. ŽDO </w:t>
      </w:r>
      <w:r w:rsidR="003C1BA8">
        <w:t>Vukovar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uz prijedlog st. uprav. </w:t>
      </w:r>
      <w:r w:rsidR="003C1BA8">
        <w:t xml:space="preserve">od </w:t>
      </w:r>
      <w:r w:rsidR="00FD2CA8">
        <w:t>26.11.</w:t>
      </w:r>
      <w:r w:rsidR="003C1BA8">
        <w:t>2018. g. s završnim računom – u spisu</w:t>
      </w:r>
    </w:p>
    <w:p w:rsidRDefault="00201E03" w:rsidP="00FD2CA8" w:rsidR="00201E03">
      <w:pPr>
        <w:pStyle w:val="Tijeloteksta"/>
        <w:tabs>
          <w:tab w:pos="1980" w:val="left"/>
        </w:tabs>
        <w:ind w:left="360"/>
      </w:pPr>
      <w:r>
        <w:t xml:space="preserve">4. </w:t>
      </w:r>
      <w:proofErr w:type="spellStart"/>
      <w:r w:rsidR="00F933C4">
        <w:t>R</w:t>
      </w:r>
      <w:r>
        <w:t>oč</w:t>
      </w:r>
      <w:proofErr w:type="spellEnd"/>
      <w:r>
        <w:t xml:space="preserve">. </w:t>
      </w:r>
      <w:r w:rsidR="00FD2CA8">
        <w:t>3.1.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8672A6" w:rsidP="004B741D" w:rsidR="008672A6">
      <w:pPr>
        <w:pStyle w:val="Tijeloteksta"/>
        <w:ind w:left="360"/>
        <w:jc w:val="left"/>
      </w:pPr>
    </w:p>
    <w:p w:rsidRDefault="008672A6" w:rsidP="004B741D" w:rsidR="008672A6">
      <w:pPr>
        <w:pStyle w:val="Tijeloteksta"/>
        <w:ind w:left="360"/>
        <w:jc w:val="left"/>
      </w:pPr>
    </w:p>
    <w:p w:rsidRDefault="008672A6" w:rsidP="004B741D" w:rsidR="008672A6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EC277B" w:rsidR="00470B34">
      <w:pPr>
        <w:pStyle w:val="Tijeloteksta"/>
        <w:ind w:firstLine="708" w:left="4956"/>
        <w:jc w:val="left"/>
      </w:pPr>
      <w:r>
        <w:lastRenderedPageBreak/>
        <w:t xml:space="preserve">               </w:t>
      </w: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844" w:rsidR="00EE5844">
      <w:r>
        <w:separator/>
      </w:r>
    </w:p>
  </w:endnote>
  <w:endnote w:id="0" w:type="continuationSeparator">
    <w:p w:rsidRDefault="00EE5844" w:rsidR="00EE5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844" w:rsidR="00EE5844">
      <w:r>
        <w:separator/>
      </w:r>
    </w:p>
  </w:footnote>
  <w:footnote w:id="0" w:type="continuationSeparator">
    <w:p w:rsidRDefault="00EE5844" w:rsidR="00EE58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C1BA8"/>
    <w:rsid w:val="003E08E5"/>
    <w:rsid w:val="003E147C"/>
    <w:rsid w:val="003F28A4"/>
    <w:rsid w:val="00451DD6"/>
    <w:rsid w:val="00452FDA"/>
    <w:rsid w:val="00470B34"/>
    <w:rsid w:val="00477EB5"/>
    <w:rsid w:val="004806AD"/>
    <w:rsid w:val="00495492"/>
    <w:rsid w:val="00497410"/>
    <w:rsid w:val="004B741D"/>
    <w:rsid w:val="004C5037"/>
    <w:rsid w:val="004D3316"/>
    <w:rsid w:val="004E5065"/>
    <w:rsid w:val="00500BBD"/>
    <w:rsid w:val="00535EEC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666F"/>
    <w:rsid w:val="008367C4"/>
    <w:rsid w:val="00845777"/>
    <w:rsid w:val="00857D02"/>
    <w:rsid w:val="008672A6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14E00"/>
    <w:rsid w:val="00A402F9"/>
    <w:rsid w:val="00A91ED3"/>
    <w:rsid w:val="00AB56F9"/>
    <w:rsid w:val="00AD24AA"/>
    <w:rsid w:val="00AF6716"/>
    <w:rsid w:val="00B11D59"/>
    <w:rsid w:val="00B41F79"/>
    <w:rsid w:val="00BB36BB"/>
    <w:rsid w:val="00BC33DE"/>
    <w:rsid w:val="00BE0DD4"/>
    <w:rsid w:val="00BF0E4F"/>
    <w:rsid w:val="00C10D2D"/>
    <w:rsid w:val="00C15361"/>
    <w:rsid w:val="00C26291"/>
    <w:rsid w:val="00C3548B"/>
    <w:rsid w:val="00C9197B"/>
    <w:rsid w:val="00CA5EA9"/>
    <w:rsid w:val="00CD6E5B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C277B"/>
    <w:rsid w:val="00ED0232"/>
    <w:rsid w:val="00EE5844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  <w:rsid w:val="00FD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27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2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27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2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1692</izvorni_sadrzaj>
    <derivirana_varijabla naziv="DomainObject.Predmet.Broj_1">1692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St-1692/2016</izvorni_sadrzaj>
    <derivirana_varijabla naziv="DomainObject.Predmet.OznakaBroj_1">St-1692/2016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SOLARNA ENERGIJA MIRO društvo s ograničenom odgovornošću za proizvodnju električne energije</izvorni_sadrzaj>
    <derivirana_varijabla naziv="DomainObject.Predmet.ProtustrankaFormated_1">  SOLARNA ENERGIJA MIRO društvo s ograničenom odgovornošću za proizvodnju električne energije</derivirana_varijabla>
  </DomainObject.Predmet.ProtustrankaFormated>
  <DomainObject.Predmet.ProtustrankaFormatedOIB>
    <izvorni_sadrzaj>  SOLARNA ENERGIJA MIRO društvo s ograničenom odgovornošću za proizvodnju električne energije, OIB 00321105335</izvorni_sadrzaj>
    <derivirana_varijabla naziv="DomainObject.Predmet.ProtustrankaFormatedOIB_1">  SOLARNA ENERGIJA MIRO društvo s ograničenom odgovornošću za proizvodnju električne energije, OIB 00321105335</derivirana_varijabla>
  </DomainObject.Predmet.ProtustrankaFormatedOIB>
  <DomainObject.Predmet.ProtustrankaFormatedWithAdress>
    <izvorni_sadrzaj> SOLARNA ENERGIJA MIRO društvo s ograničenom odgovornošću za proizvodnju električne energije, Matice Hrvatske 3, 32000 Vukovar</izvorni_sadrzaj>
    <derivirana_varijabla naziv="DomainObject.Predmet.ProtustrankaFormatedWithAdress_1"> SOLARNA ENERGIJA MIRO društvo s ograničenom odgovornošću za proizvodnju električne energije, Matice Hrvatske 3, 32000 Vukovar</derivirana_varijabla>
  </DomainObject.Predmet.ProtustrankaFormatedWithAdress>
  <DomainObject.Predmet.ProtustrankaFormatedWithAdressOIB>
    <izvorni_sadrzaj> SOLARNA ENERGIJA MIRO društvo s ograničenom odgovornošću za proizvodnju električne energije, OIB 00321105335, Matice Hrvatske 3, 32000 Vukovar</izvorni_sadrzaj>
    <derivirana_varijabla naziv="DomainObject.Predmet.ProtustrankaFormatedWithAdressOIB_1"> SOLARNA ENERGIJA MIRO društvo s ograničenom odgovornošću za proizvodnju električne energije, OIB 00321105335, Matice Hrvatske 3, 32000 Vukovar</derivirana_varijabla>
  </DomainObject.Predmet.ProtustrankaFormatedWithAdressOIB>
  <DomainObject.Predmet.ProtustrankaWithAdress>
    <izvorni_sadrzaj>SOLARNA ENERGIJA MIRO društvo s ograničenom odgovornošću za proizvodnju električne energije Matice Hrvatske 3, 32000 Vukovar</izvorni_sadrzaj>
    <derivirana_varijabla naziv="DomainObject.Predmet.ProtustrankaWithAdress_1">SOLARNA ENERGIJA MIRO društvo s ograničenom odgovornošću za proizvodnju električne energije Matice Hrvatske 3, 32000 Vukovar</derivirana_varijabla>
  </DomainObject.Predmet.ProtustrankaWithAdress>
  <DomainObject.Predmet.ProtustrankaWithAdressOIB>
    <izvorni_sadrzaj>SOLARNA ENERGIJA MIRO društvo s ograničenom odgovornošću za proizvodnju električne energije, OIB 00321105335, Matice Hrvatske 3, 32000 Vukovar</izvorni_sadrzaj>
    <derivirana_varijabla naziv="DomainObject.Predmet.ProtustrankaWithAdressOIB_1">SOLARNA ENERGIJA MIRO društvo s ograničenom odgovornošću za proizvodnju električne energije, OIB 00321105335, Matice Hrvatske 3, 32000 Vukovar</derivirana_varijabla>
  </DomainObject.Predmet.ProtustrankaWithAdressOIB>
  <DomainObject.Predmet.ProtustrankaNazivFormated>
    <izvorni_sadrzaj>SOLARNA ENERGIJA MIRO društvo s ograničenom odgovornošću za proizvodnju električne energije</izvorni_sadrzaj>
    <derivirana_varijabla naziv="DomainObject.Predmet.ProtustrankaNazivFormated_1">SOLARNA ENERGIJA MIRO društvo s ograničenom odgovornošću za proizvodnju električne energije</derivirana_varijabla>
  </DomainObject.Predmet.ProtustrankaNazivFormated>
  <DomainObject.Predmet.ProtustrankaNazivFormatedOIB>
    <izvorni_sadrzaj>SOLARNA ENERGIJA MIRO društvo s ograničenom odgovornošću za proizvodnju električne energije, OIB 00321105335</izvorni_sadrzaj>
    <derivirana_varijabla naziv="DomainObject.Predmet.ProtustrankaNazivFormatedOIB_1">SOLARNA ENERGIJA MIRO društvo s ograničenom odgovornošću za proizvodnju električne energije, OIB 00321105335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SOLARNA ENERGIJA MIRO društvo s ograničenom odgovornošću za proizvodnju električne energije</item>
    </izvorni_sadrzaj>
    <derivirana_varijabla naziv="DomainObject.Predmet.ProtuStrankaListFormated_1">
      <item>SOLARNA ENERGIJA MIRO društvo s ograničenom odgovornošću za proizvodnju električne energije</item>
    </derivirana_varijabla>
  </DomainObject.Predmet.ProtuStrankaListFormated>
  <DomainObject.Predmet.ProtuStrankaListFormatedOIB>
    <izvorni_sadrzaj>
      <item>SOLARNA ENERGIJA MIRO društvo s ograničenom odgovornošću za proizvodnju električne energije, OIB 00321105335</item>
    </izvorni_sadrzaj>
    <derivirana_varijabla naziv="DomainObject.Predmet.ProtuStrankaListFormatedOIB_1">
      <item>SOLARNA ENERGIJA MIRO društvo s ograničenom odgovornošću za proizvodnju električne energije, OIB 00321105335</item>
    </derivirana_varijabla>
  </DomainObject.Predmet.ProtuStrankaListFormatedOIB>
  <DomainObject.Predmet.ProtuStrankaListFormatedWithAdress>
    <izvorni_sadrzaj>
      <item>SOLARNA ENERGIJA MIRO društvo s ograničenom odgovornošću za proizvodnju električne energije, Matice Hrvatske 3, 32000 Vukovar</item>
    </izvorni_sadrzaj>
    <derivirana_varijabla naziv="DomainObject.Predmet.ProtuStrankaListFormatedWithAdress_1">
      <item>SOLARNA ENERGIJA MIRO društvo s ograničenom odgovornošću za proizvodnju električne energije, Matice Hrvatske 3, 32000 Vukovar</item>
    </derivirana_varijabla>
  </DomainObject.Predmet.ProtuStrankaListFormatedWithAdress>
  <DomainObject.Predmet.ProtuStrankaListFormatedWithAdressOIB>
    <izvorni_sadrzaj>
      <item>SOLARNA ENERGIJA MIRO društvo s ograničenom odgovornošću za proizvodnju električne energije, OIB 00321105335, Matice Hrvatske 3, 32000 Vukovar</item>
    </izvorni_sadrzaj>
    <derivirana_varijabla naziv="DomainObject.Predmet.ProtuStrankaListFormatedWithAdressOIB_1">
      <item>SOLARNA ENERGIJA MIRO društvo s ograničenom odgovornošću za proizvodnju električne energije, OIB 00321105335, Matice Hrvatske 3, 32000 Vukovar</item>
    </derivirana_varijabla>
  </DomainObject.Predmet.ProtuStrankaListFormatedWithAdressOIB>
  <DomainObject.Predmet.ProtuStrankaListNazivFormated>
    <izvorni_sadrzaj>
      <item>SOLARNA ENERGIJA MIRO društvo s ograničenom odgovornošću za proizvodnju električne energije</item>
    </izvorni_sadrzaj>
    <derivirana_varijabla naziv="DomainObject.Predmet.ProtuStrankaListNazivFormated_1">
      <item>SOLARNA ENERGIJA MIRO društvo s ograničenom odgovornošću za proizvodnju električne energije</item>
    </derivirana_varijabla>
  </DomainObject.Predmet.ProtuStrankaListNazivFormated>
  <DomainObject.Predmet.ProtuStrankaListNazivFormatedOIB>
    <izvorni_sadrzaj>
      <item>SOLARNA ENERGIJA MIRO društvo s ograničenom odgovornošću za proizvodnju električne energije, OIB 00321105335</item>
    </izvorni_sadrzaj>
    <derivirana_varijabla naziv="DomainObject.Predmet.ProtuStrankaListNazivFormatedOIB_1">
      <item>SOLARNA ENERGIJA MIRO društvo s ograničenom odgovornošću za proizvodnju električne energije, OIB 00321105335</item>
    </derivirana_varijabla>
  </DomainObject.Predmet.ProtuStrankaListNazivFormatedOIB>
  <DomainObject.Predmet.OstaliListFormated>
    <izvorni_sadrzaj>
      <item>Sanja Vukadin</item>
    </izvorni_sadrzaj>
    <derivirana_varijabla naziv="DomainObject.Predmet.OstaliListFormated_1">
      <item>Sanja Vukadin</item>
    </derivirana_varijabla>
  </DomainObject.Predmet.OstaliListFormated>
  <DomainObject.Predmet.OstaliListFormatedOIB>
    <izvorni_sadrzaj>
      <item>Sanja Vukadin, OIB 81613492564</item>
    </izvorni_sadrzaj>
    <derivirana_varijabla naziv="DomainObject.Predmet.OstaliListFormatedOIB_1">
      <item>Sanja Vukadin, OIB 81613492564</item>
    </derivirana_varijabla>
  </DomainObject.Predmet.OstaliListFormatedOIB>
  <DomainObject.Predmet.OstaliListFormatedWithAdress>
    <izvorni_sadrzaj>
      <item>Sanja Vukadin, Ilićka 107, Brčko</item>
    </izvorni_sadrzaj>
    <derivirana_varijabla naziv="DomainObject.Predmet.OstaliListFormatedWithAdress_1">
      <item>Sanja Vukadin, Ilićka 107, Brčko</item>
    </derivirana_varijabla>
  </DomainObject.Predmet.OstaliListFormatedWithAdress>
  <DomainObject.Predmet.OstaliListFormatedWithAdressOIB>
    <izvorni_sadrzaj>
      <item>Sanja Vukadin, OIB 81613492564, Ilićka 107, Brčko</item>
    </izvorni_sadrzaj>
    <derivirana_varijabla naziv="DomainObject.Predmet.OstaliListFormatedWithAdressOIB_1">
      <item>Sanja Vukadin, OIB 81613492564, Ilićka 107, Brčko</item>
    </derivirana_varijabla>
  </DomainObject.Predmet.OstaliListFormatedWithAdressOIB>
  <DomainObject.Predmet.OstaliListNazivFormated>
    <izvorni_sadrzaj>
      <item>Sanja Vukadin</item>
    </izvorni_sadrzaj>
    <derivirana_varijabla naziv="DomainObject.Predmet.OstaliListNazivFormated_1">
      <item>Sanja Vukadin</item>
    </derivirana_varijabla>
  </DomainObject.Predmet.OstaliListNazivFormated>
  <DomainObject.Predmet.OstaliListNazivFormatedOIB>
    <izvorni_sadrzaj>
      <item>Sanja Vukadin, OIB 81613492564</item>
    </izvorni_sadrzaj>
    <derivirana_varijabla naziv="DomainObject.Predmet.OstaliListNazivFormatedOIB_1">
      <item>Sanja Vukadin, OIB 81613492564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SOLARNA ENERGIJA MIRO društvo s ograničenom odgovornošću za proizvodnju električne energije</izvorni_sadrzaj>
    <derivirana_varijabla naziv="DomainObject.Predmet.ProtustrankaIDrugi_1">SOLARNA ENERGIJA MIRO društvo s ograničenom odgovornošću za proizvodnju električne energije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SOLARNA ENERGIJA MIRO društvo s ograničenom odgovornošću za proizvodnju električne energije, OIB 00321105335, Matice Hrvatske 3, 32000 Vukovar</izvorni_sadrzaj>
    <derivirana_varijabla naziv="DomainObject.Predmet.ProtustrankaIDrugiAdressOIB_1">SOLARNA ENERGIJA MIRO društvo s ograničenom odgovornošću za proizvodnju električne energije, OIB 00321105335, Matice Hrvatske 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SOLARNA ENERGIJA MIRO društvo s ograničenom odgovornošću za proizvodnju električne energije</item>
      <item>RH MINISTARSTVO FINANCIJA POREZNA UPRAVA</item>
      <item>Sanja Vukadin</item>
    </izvorni_sadrzaj>
    <derivirana_varijabla naziv="DomainObject.Predmet.SudioniciListNaziv_1">
      <item>SOLARNA ENERGIJA MIRO društvo s ograničenom odgovornošću za proizvodnju električne energije</item>
      <item>RH MINISTARSTVO FINANCIJA POREZNA UPRAVA</item>
      <item>Sanja Vukadin</item>
    </derivirana_varijabla>
  </DomainObject.Predmet.SudioniciListNaziv>
  <DomainObject.Predmet.SudioniciListAdressOIB>
    <izvorni_sadrzaj>
      <item>SOLARNA ENERGIJA MIRO društvo s ograničenom odgovornošću za proizvodnju električne energije, OIB 00321105335, Matice Hrvatske 3,32000 Vukovar</item>
      <item>RH MINISTARSTVO FINANCIJA POREZNA UPRAVA, OIB 18683136487</item>
      <item>Sanja Vukadin, OIB 81613492564, Ilićka 107,Brčko</item>
    </izvorni_sadrzaj>
    <derivirana_varijabla naziv="DomainObject.Predmet.SudioniciListAdressOIB_1">
      <item>SOLARNA ENERGIJA MIRO društvo s ograničenom odgovornošću za proizvodnju električne energije, OIB 00321105335, Matice Hrvatske 3,32000 Vukovar</item>
      <item>RH MINISTARSTVO FINANCIJA POREZNA UPRAVA, OIB 18683136487</item>
      <item>Sanja Vukadin, OIB 81613492564, Ilićka 107,Brčko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00321105335</item>
      <item>, OIB 18683136487</item>
      <item>, OIB 81613492564</item>
    </izvorni_sadrzaj>
    <derivirana_varijabla naziv="DomainObject.Predmet.SudioniciListNazivOIB_1">
      <item>, OIB 00321105335</item>
      <item>, OIB 18683136487</item>
      <item>, OIB 81613492564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2017.</izvorni_sadrzaj>
    <derivirana_varijabla naziv="DomainObject.Predmet.DatumZadnjeOdrzaneSudskeRadnje_1">6. rujna 2017.</derivirana_varijabla>
  </DomainObject.Predmet.DatumZadnjeOdrzaneSudskeRadnje>
  <DomainObject.PredzadnjaOdlukaIzPredmeta.DatumDonosenjaOdluke>
    <izvorni_sadrzaj>8. svibnja 2018.</izvorni_sadrzaj>
    <derivirana_varijabla naziv="DomainObject.PredzadnjaOdlukaIzPredmeta.DatumDonosenjaOdluke_1">8. svibnja 2018.</derivirana_varijabla>
  </DomainObject.PredzadnjaOdlukaIzPredmeta.DatumDonosenjaOdluke>
  <DomainObject.PredzadnjaOdlukaIzPredmeta.Oznaka>
    <izvorni_sadrzaj>St-1692/2016-50</izvorni_sadrzaj>
    <derivirana_varijabla naziv="DomainObject.PredzadnjaOdlukaIzPredmeta.Oznaka_1">St-1692/2016-50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04FB0-B7C1-4341-9504-850457384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169</properties:Words>
  <properties:Characters>866</properties:Characters>
  <properties:Lines>60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2018-11-29T13:08:00Z</dcterms:created>
  <dc:creator>hermanj</dc:creator>
  <cp:lastModifiedBy>Danijela Sekulić</cp:lastModifiedBy>
  <cp:lastPrinted>2018-11-29T13:07:00Z</cp:lastPrinted>
  <dcterms:modified xmlns:xsi="http://www.w3.org/2001/XMLSchema-instance" xsi:type="dcterms:W3CDTF">2018-11-29T13:08:00Z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(ZAVRŠNO ROČIŠTE + SUGLASNOST. SOLARNA.docx)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