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315d" w14:paraId="bbd315d" w:rsidRDefault="00DF44AD" w:rsidP="00FC1537" w:rsidR="00DF44AD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-559/15-6</w:t>
      </w:r>
    </w:p>
    <w:p w:rsidRDefault="00DF44AD" w:rsidP="00E87D86" w:rsidR="00DF44AD" w:rsidRPr="00FC1537">
      <w:pPr>
        <w:jc w:val="both"/>
      </w:pPr>
    </w:p>
    <w:p w:rsidRDefault="00DF44AD" w:rsidP="00E87D86" w:rsidR="00DF44AD" w:rsidRPr="00FC1537">
      <w:pPr>
        <w:jc w:val="both"/>
      </w:pPr>
    </w:p>
    <w:p w:rsidRDefault="00DF44AD" w:rsidP="00E87D86" w:rsidR="00DF44AD" w:rsidRPr="00FC1537">
      <w:pPr>
        <w:jc w:val="both"/>
      </w:pPr>
    </w:p>
    <w:p w:rsidRDefault="00DF44AD" w:rsidP="00E87D86" w:rsidR="00DF44AD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DF44AD" w:rsidP="00E87D86" w:rsidR="00DF44AD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DF44AD" w:rsidP="00FC1537" w:rsidR="00DF44AD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F44AD" w:rsidP="00E87D86" w:rsidR="00DF44AD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F44AD" w:rsidP="00E87D86" w:rsidR="00DF44AD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F44AD" w:rsidP="00FC1537" w:rsidR="00DF44AD" w:rsidRPr="00FC1537">
      <w:pPr>
        <w:jc w:val="center"/>
      </w:pPr>
      <w:r>
        <w:t>R E P U B L I K A   H R V A T S K A</w:t>
      </w:r>
    </w:p>
    <w:p w:rsidRDefault="00DF44AD" w:rsidP="00E87D86" w:rsidR="00DF44AD"/>
    <w:p w:rsidRDefault="00DF44AD" w:rsidP="001F7D4E" w:rsidR="00DF44AD">
      <w:pPr>
        <w:jc w:val="center"/>
      </w:pPr>
      <w:r>
        <w:t>O G L A S</w:t>
      </w:r>
    </w:p>
    <w:p w:rsidRDefault="00DF44AD" w:rsidP="001F7D4E" w:rsidR="00DF44AD">
      <w:pPr>
        <w:jc w:val="center"/>
      </w:pPr>
    </w:p>
    <w:p w:rsidRDefault="00DF44AD" w:rsidP="001F7D4E" w:rsidR="00DF44AD" w:rsidRPr="00FC1537">
      <w:pPr>
        <w:jc w:val="center"/>
      </w:pPr>
    </w:p>
    <w:p w:rsidRDefault="00DF44AD" w:rsidP="00E87D86" w:rsidR="00DF44AD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>CENTAR KALELARGA d.o.o.</w:t>
      </w:r>
      <w:r w:rsidR="00440AE9">
        <w:t>,</w:t>
      </w:r>
      <w:r>
        <w:t xml:space="preserve"> Zadar, Široka ulica bb, Zadar, OIB: 06485529447,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33405E">
        <w:t>05</w:t>
      </w:r>
      <w:r>
        <w:t>. studenoga 2015</w:t>
      </w:r>
      <w:r w:rsidRPr="00FC1537">
        <w:t xml:space="preserve">., dana </w:t>
      </w:r>
      <w:r w:rsidR="0033405E">
        <w:t>22</w:t>
      </w:r>
      <w:r>
        <w:t xml:space="preserve">. prosinca 2015., objavio je </w:t>
      </w:r>
    </w:p>
    <w:p w:rsidRDefault="00DF44AD" w:rsidP="00E87D86" w:rsidR="00DF44AD">
      <w:pPr>
        <w:ind w:firstLine="720"/>
        <w:jc w:val="both"/>
      </w:pPr>
    </w:p>
    <w:p w:rsidRDefault="00DF44AD" w:rsidP="00E87D86" w:rsidR="00DF44AD">
      <w:pPr>
        <w:ind w:firstLine="720"/>
        <w:jc w:val="both"/>
      </w:pPr>
    </w:p>
    <w:p w:rsidRDefault="00DF44AD" w:rsidP="00083422" w:rsidR="00DF44AD" w:rsidRPr="00FC1537">
      <w:pPr>
        <w:jc w:val="center"/>
      </w:pPr>
      <w:r>
        <w:t>o g l a s</w:t>
      </w:r>
    </w:p>
    <w:p w:rsidRDefault="00DF44AD" w:rsidP="005C42A8" w:rsidR="00DF44AD">
      <w:pPr>
        <w:ind w:firstLine="315"/>
        <w:jc w:val="both"/>
      </w:pPr>
    </w:p>
    <w:p w:rsidRDefault="00DF44AD" w:rsidP="005C42A8" w:rsidR="00DF44AD">
      <w:pPr>
        <w:ind w:firstLine="315"/>
        <w:jc w:val="both"/>
      </w:pPr>
    </w:p>
    <w:p w:rsidRDefault="00DF44AD" w:rsidP="00DE074C" w:rsidR="00DF44AD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CENTAR KALELARGA d.o.o. Zadar, Široka ulica bb, Zadar, OIB: 06485529447, </w:t>
      </w:r>
      <w:r w:rsidRPr="00FC1537">
        <w:t xml:space="preserve">iznosi </w:t>
      </w:r>
      <w:r>
        <w:rPr>
          <w:b/>
        </w:rPr>
        <w:t>173</w:t>
      </w:r>
      <w:r w:rsidRPr="0011713A">
        <w:rPr>
          <w:b/>
        </w:rPr>
        <w:t>.</w:t>
      </w:r>
      <w:r>
        <w:rPr>
          <w:b/>
        </w:rPr>
        <w:t>823</w:t>
      </w:r>
      <w:r w:rsidRPr="0011713A">
        <w:rPr>
          <w:b/>
        </w:rPr>
        <w:t>,</w:t>
      </w:r>
      <w:r>
        <w:rPr>
          <w:b/>
        </w:rPr>
        <w:t xml:space="preserve">07 </w:t>
      </w:r>
      <w:r>
        <w:t>kuna.</w:t>
      </w:r>
    </w:p>
    <w:p w:rsidRDefault="00DF44AD" w:rsidP="00E87D86" w:rsidR="00DF44AD" w:rsidRPr="00FC1537">
      <w:pPr>
        <w:jc w:val="both"/>
      </w:pPr>
    </w:p>
    <w:p w:rsidRDefault="00DF44AD" w:rsidP="00CD5142" w:rsidR="00DF44AD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dužnika Luka Nižić iz Zadra,  Obala kralja Petra Krešimira IV br. 9,</w:t>
      </w:r>
      <w:r w:rsidR="0033405E">
        <w:t xml:space="preserve"> OIB: 10248229579,</w:t>
      </w:r>
      <w:r>
        <w:t xml:space="preserve"> </w:t>
      </w:r>
      <w:r w:rsidRPr="00FC1537">
        <w:t>dužnika</w:t>
      </w:r>
      <w:r>
        <w:t xml:space="preserve"> CENTAR KALELARGA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DF44AD" w:rsidP="00CD5142" w:rsidR="00DF44AD">
      <w:pPr>
        <w:jc w:val="both"/>
      </w:pPr>
    </w:p>
    <w:p w:rsidRDefault="00DF44AD" w:rsidP="0033405E" w:rsidR="0033405E">
      <w:pPr>
        <w:jc w:val="both"/>
      </w:pPr>
      <w:r>
        <w:tab/>
        <w:t>3</w:t>
      </w:r>
      <w:r w:rsidRPr="00FC1537">
        <w:t xml:space="preserve">. </w:t>
      </w:r>
      <w:r w:rsidR="0033405E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F44AD" w:rsidP="00CD5142" w:rsidR="00DF44AD">
      <w:pPr>
        <w:jc w:val="both"/>
      </w:pPr>
    </w:p>
    <w:p w:rsidRDefault="00DF44AD" w:rsidP="00CD5142" w:rsidR="00DF44AD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CENTAR KALELARGA d.o.o. Zadar, Široka ulica bb, Zadar, OIB: 06485529447,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CENTAR KALELARGA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211-559-2015.</w:t>
      </w:r>
    </w:p>
    <w:p w:rsidRDefault="00DF44AD" w:rsidP="00CD5142" w:rsidR="00DF44AD">
      <w:pPr>
        <w:jc w:val="both"/>
      </w:pPr>
    </w:p>
    <w:p w:rsidRDefault="00DF44AD" w:rsidP="005C42A8" w:rsidR="00DF44AD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</w:t>
      </w:r>
      <w:r w:rsidR="0033405E">
        <w:t>2. i 133. te čl. 286. do 299. SZ</w:t>
      </w:r>
      <w:r>
        <w:t xml:space="preserve">-a na odgovarajući način. </w:t>
      </w:r>
    </w:p>
    <w:p w:rsidRDefault="00DF44AD" w:rsidP="00E523B5" w:rsidR="00DF44AD">
      <w:pPr>
        <w:ind w:firstLine="315"/>
        <w:jc w:val="both"/>
      </w:pPr>
    </w:p>
    <w:p w:rsidRDefault="00DF44AD" w:rsidP="00E87D86" w:rsidR="00DF44AD" w:rsidRPr="00FC1537">
      <w:pPr>
        <w:jc w:val="center"/>
      </w:pPr>
      <w:r w:rsidRPr="00FC1537">
        <w:t xml:space="preserve">U Zadru, </w:t>
      </w:r>
      <w:r w:rsidR="0033405E">
        <w:t>22</w:t>
      </w:r>
      <w:r>
        <w:t>. prosinca 2015</w:t>
      </w:r>
      <w:r w:rsidRPr="00FC1537">
        <w:t xml:space="preserve">. </w:t>
      </w:r>
    </w:p>
    <w:p w:rsidRDefault="00DF44AD" w:rsidP="00E87D86" w:rsidR="00DF44AD" w:rsidRPr="00FC1537">
      <w:pPr>
        <w:jc w:val="center"/>
      </w:pPr>
    </w:p>
    <w:p w:rsidRDefault="00DF44AD" w:rsidP="00E87D86" w:rsidR="00DF44AD" w:rsidRPr="00FC1537">
      <w:pPr>
        <w:jc w:val="right"/>
      </w:pPr>
    </w:p>
    <w:p w:rsidRDefault="00DF44AD" w:rsidP="001945B8" w:rsidR="00DF44A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05E">
        <w:t>Stečajni  s</w:t>
      </w:r>
      <w:r w:rsidR="0033405E" w:rsidRPr="00FC1537">
        <w:t>udac</w:t>
      </w:r>
    </w:p>
    <w:p w:rsidRDefault="00DF44AD" w:rsidP="001945B8" w:rsidR="00DF44A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DF44AD" w:rsidP="00B84EF6" w:rsidR="00DF44AD" w:rsidRPr="00FC1537">
      <w:pPr>
        <w:jc w:val="right"/>
      </w:pPr>
    </w:p>
    <w:p w:rsidRDefault="00DF44AD" w:rsidP="00B84EF6" w:rsidR="00DF44AD" w:rsidRPr="00FC1537">
      <w:pPr>
        <w:jc w:val="right"/>
      </w:pPr>
    </w:p>
    <w:p w:rsidRDefault="00DF44AD" w:rsidP="00B84EF6" w:rsidR="00DF44AD" w:rsidRPr="00FC1537"/>
    <w:p w:rsidRDefault="00DF44AD" w:rsidP="00E87D86" w:rsidR="00DF44AD" w:rsidRPr="00FC1537">
      <w:pPr>
        <w:jc w:val="both"/>
      </w:pPr>
    </w:p>
    <w:p w:rsidRDefault="00DF44AD" w:rsidP="00FC1537" w:rsidR="00DF44AD" w:rsidRPr="0033405E">
      <w:pPr>
        <w:ind w:firstLine="708" w:left="12"/>
        <w:jc w:val="both"/>
      </w:pPr>
      <w:r w:rsidRPr="0033405E">
        <w:t>DNA:</w:t>
      </w:r>
    </w:p>
    <w:p w:rsidRDefault="00DF44AD" w:rsidP="00E87D86" w:rsidR="00DF44AD" w:rsidRPr="0033405E">
      <w:pPr>
        <w:numPr>
          <w:ilvl w:val="0"/>
          <w:numId w:val="2"/>
        </w:numPr>
        <w:jc w:val="both"/>
      </w:pPr>
      <w:r w:rsidRPr="0033405E">
        <w:t>e-oglasna ploča suda</w:t>
      </w:r>
    </w:p>
    <w:p w:rsidRDefault="00DF44AD" w:rsidP="00E87D86" w:rsidR="00DF44AD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DF44AD" w:rsidP="00E87D86" w:rsidR="00DF44AD" w:rsidRPr="00083422">
      <w:pPr>
        <w:ind w:firstLine="720"/>
        <w:jc w:val="both"/>
        <w:rPr>
          <w:b/>
        </w:rPr>
      </w:pPr>
    </w:p>
    <w:p w:rsidRDefault="00DF44AD" w:rsidP="00E87D86" w:rsidR="00DF44AD" w:rsidRPr="00FC1537">
      <w:pPr>
        <w:ind w:firstLine="720"/>
        <w:jc w:val="both"/>
      </w:pPr>
    </w:p>
    <w:p w:rsidRDefault="00DF44AD" w:rsidP="00E87D86" w:rsidR="00DF44AD" w:rsidRPr="00FC1537"/>
    <w:p w:rsidRDefault="00DF44AD" w:rsidP="00E87D86" w:rsidR="00DF44AD" w:rsidRPr="00FC1537"/>
    <w:p w:rsidRDefault="00DF44AD" w:rsidR="00DF44AD" w:rsidRPr="00FC1537"/>
    <w:sectPr w:rsidSect="00381900" w:rsidR="00DF44AD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4AD" w:rsidP="00381900" w:rsidR="00DF44AD">
      <w:r>
        <w:separator/>
      </w:r>
    </w:p>
  </w:endnote>
  <w:endnote w:id="0" w:type="continuationSeparator">
    <w:p w:rsidRDefault="00DF44AD" w:rsidP="00381900" w:rsidR="00DF4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05E" w:rsidR="00DF44A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F21CE">
      <w:rPr>
        <w:noProof/>
      </w:rPr>
      <w:t>2</w:t>
    </w:r>
    <w:r>
      <w:rPr>
        <w:noProof/>
      </w:rPr>
      <w:fldChar w:fldCharType="end"/>
    </w:r>
  </w:p>
  <w:p w:rsidRDefault="00DF44AD" w:rsidR="00DF44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4AD" w:rsidP="00381900" w:rsidR="00DF44AD">
      <w:r>
        <w:separator/>
      </w:r>
    </w:p>
  </w:footnote>
  <w:footnote w:id="0" w:type="continuationSeparator">
    <w:p w:rsidRDefault="00DF44AD" w:rsidP="00381900" w:rsidR="00DF4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05E" w:rsidP="00FC1537" w:rsidR="00DF44A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F21CE">
      <w:rPr>
        <w:noProof/>
      </w:rPr>
      <w:t>2</w:t>
    </w:r>
    <w:r>
      <w:rPr>
        <w:noProof/>
      </w:rPr>
      <w:fldChar w:fldCharType="end"/>
    </w:r>
    <w:r w:rsidR="00DF44AD">
      <w:tab/>
    </w:r>
    <w:r w:rsidR="00DF44AD">
      <w:tab/>
      <w:t xml:space="preserve">Poslovni broj: </w:t>
    </w:r>
    <w:r w:rsidR="00DF44AD" w:rsidRPr="00FC1537">
      <w:t>1 St</w:t>
    </w:r>
    <w:r w:rsidR="00DF44AD">
      <w:t>-559/15-6</w:t>
    </w:r>
  </w:p>
  <w:p w:rsidRDefault="00DF44AD" w:rsidR="00DF44AD">
    <w:pPr>
      <w:pStyle w:val="Zaglavlje"/>
      <w:jc w:val="center"/>
    </w:pPr>
  </w:p>
  <w:p w:rsidRDefault="00DF44AD" w:rsidP="00FC1537" w:rsidR="00DF44AD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0C40BA"/>
    <w:rsid w:val="000F21CE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3405E"/>
    <w:rsid w:val="00381900"/>
    <w:rsid w:val="003927C8"/>
    <w:rsid w:val="003946C2"/>
    <w:rsid w:val="00395FBC"/>
    <w:rsid w:val="003E4669"/>
    <w:rsid w:val="004212FB"/>
    <w:rsid w:val="00440AE9"/>
    <w:rsid w:val="00445AD6"/>
    <w:rsid w:val="00461269"/>
    <w:rsid w:val="00477976"/>
    <w:rsid w:val="004928EC"/>
    <w:rsid w:val="004B358C"/>
    <w:rsid w:val="004D697C"/>
    <w:rsid w:val="004F1927"/>
    <w:rsid w:val="005B1954"/>
    <w:rsid w:val="005C42A8"/>
    <w:rsid w:val="005F2D85"/>
    <w:rsid w:val="00631196"/>
    <w:rsid w:val="00655D68"/>
    <w:rsid w:val="0065727A"/>
    <w:rsid w:val="00663483"/>
    <w:rsid w:val="006B3AB1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A096F"/>
    <w:rsid w:val="00DE074C"/>
    <w:rsid w:val="00DF44AD"/>
    <w:rsid w:val="00E24ACD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0F2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1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23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KALELARGA d.o.o. za ugostiteljstvo, trgovinu i usluge</izvorni_sadrzaj>
    <derivirana_varijabla naziv="DomainObject.Predmet.ProtustrankaFormated_1">  CENTAR KALELARGA d.o.o. za ugostiteljstvo, trgovinu i usluge</derivirana_varijabla>
  </DomainObject.Predmet.ProtustrankaFormated>
  <DomainObject.Predmet.ProtustrankaFormatedOIB>
    <izvorni_sadrzaj>  CENTAR KALELARGA d.o.o. za ugostiteljstvo, trgovinu i usluge, OIB 06485529447</izvorni_sadrzaj>
    <derivirana_varijabla naziv="DomainObject.Predmet.ProtustrankaFormatedOIB_1">  CENTAR KALELARGA d.o.o. za ugostiteljstvo, trgovinu i usluge, OIB 06485529447</derivirana_varijabla>
  </DomainObject.Predmet.ProtustrankaFormatedOIB>
  <DomainObject.Predmet.ProtustrankaFormatedWithAdress>
    <izvorni_sadrzaj> CENTAR KALELARGA d.o.o. za ugostiteljstvo, trgovinu i usluge, Široka ulica b.b., 23000 Zadar</izvorni_sadrzaj>
    <derivirana_varijabla naziv="DomainObject.Predmet.ProtustrankaFormatedWithAdress_1"> CENTAR KALELARGA d.o.o. za ugostiteljstvo, trgovinu i usluge, Široka ulica b.b., 23000 Zadar</derivirana_varijabla>
  </DomainObject.Predmet.ProtustrankaFormatedWithAdress>
  <DomainObject.Predmet.ProtustrankaFormatedWithAdressOIB>
    <izvorni_sadrzaj> CENTAR KALELARGA d.o.o. za ugostiteljstvo, trgovinu i usluge, OIB 06485529447, Široka ulica b.b., 23000 Zadar</izvorni_sadrzaj>
    <derivirana_varijabla naziv="DomainObject.Predmet.ProtustrankaFormatedWithAdressOIB_1"> CENTAR KALELARGA d.o.o. za ugostiteljstvo, trgovinu i usluge, OIB 06485529447, Široka ulica b.b., 23000 Zadar</derivirana_varijabla>
  </DomainObject.Predmet.ProtustrankaFormatedWithAdressOIB>
  <DomainObject.Predmet.ProtustrankaWithAdress>
    <izvorni_sadrzaj>CENTAR KALELARGA d.o.o. za ugostiteljstvo, trgovinu i usluge Široka ulica b.b., 23000 Zadar</izvorni_sadrzaj>
    <derivirana_varijabla naziv="DomainObject.Predmet.ProtustrankaWithAdress_1">CENTAR KALELARGA d.o.o. za ugostiteljstvo, trgovinu i usluge Široka ulica b.b., 23000 Zadar</derivirana_varijabla>
  </DomainObject.Predmet.ProtustrankaWithAdress>
  <DomainObject.Predmet.ProtustrankaWithAdressOIB>
    <izvorni_sadrzaj>CENTAR KALELARGA d.o.o. za ugostiteljstvo, trgovinu i usluge, OIB 06485529447, Široka ulica b.b., 23000 Zadar</izvorni_sadrzaj>
    <derivirana_varijabla naziv="DomainObject.Predmet.ProtustrankaWithAdressOIB_1">CENTAR KALELARGA d.o.o. za ugostiteljstvo, trgovinu i usluge, OIB 06485529447, Široka ulica b.b., 23000 Zadar</derivirana_varijabla>
  </DomainObject.Predmet.ProtustrankaWithAdressOIB>
  <DomainObject.Predmet.ProtustrankaNazivFormated>
    <izvorni_sadrzaj>CENTAR KALELARGA d.o.o. za ugostiteljstvo, trgovinu i usluge</izvorni_sadrzaj>
    <derivirana_varijabla naziv="DomainObject.Predmet.ProtustrankaNazivFormated_1">CENTAR KALELARGA d.o.o. za ugostiteljstvo, trgovinu i usluge</derivirana_varijabla>
  </DomainObject.Predmet.ProtustrankaNazivFormated>
  <DomainObject.Predmet.ProtustrankaNazivFormatedOIB>
    <izvorni_sadrzaj>CENTAR KALELARGA d.o.o. za ugostiteljstvo, trgovinu i usluge, OIB 06485529447</izvorni_sadrzaj>
    <derivirana_varijabla naziv="DomainObject.Predmet.ProtustrankaNazivFormatedOIB_1">CENTAR KALELARGA d.o.o. za ugostiteljstvo, trgovinu i usluge, OIB 06485529447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173823.07</izvorni_sadrzaj>
    <derivirana_varijabla naziv="DomainObject.Predmet.TrenutnaVrijednost_1">173823.07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CENTAR KALELARGA d.o.o. za ugostiteljstvo, trgovinu i usluge</item>
    </izvorni_sadrzaj>
    <derivirana_varijabla naziv="DomainObject.Predmet.ProtuStrankaListFormated_1">
      <item>CENTAR KALELARGA d.o.o. za ugostiteljstvo, trgovinu i usluge</item>
    </derivirana_varijabla>
  </DomainObject.Predmet.ProtuStrankaListFormated>
  <DomainObject.Predmet.ProtuStrankaListFormatedOIB>
    <izvorni_sadrzaj>
      <item>CENTAR KALELARGA d.o.o. za ugostiteljstvo, trgovinu i usluge, OIB 06485529447</item>
    </izvorni_sadrzaj>
    <derivirana_varijabla naziv="DomainObject.Predmet.ProtuStrankaListFormatedOIB_1">
      <item>CENTAR KALELARGA d.o.o. za ugostiteljstvo, trgovinu i usluge, OIB 06485529447</item>
    </derivirana_varijabla>
  </DomainObject.Predmet.ProtuStrankaListFormatedOIB>
  <DomainObject.Predmet.ProtuStrankaListFormatedWithAdress>
    <izvorni_sadrzaj>
      <item>CENTAR KALELARGA d.o.o. za ugostiteljstvo, trgovinu i usluge, Široka ulica b.b., 23000 Zadar</item>
    </izvorni_sadrzaj>
    <derivirana_varijabla naziv="DomainObject.Predmet.ProtuStrankaListFormatedWithAdress_1">
      <item>CENTAR KALELARGA d.o.o. za ugostiteljstvo, trgovinu i usluge, Široka ulica b.b., 23000 Zadar</item>
    </derivirana_varijabla>
  </DomainObject.Predmet.ProtuStrankaListFormatedWithAdress>
  <DomainObject.Predmet.ProtuStrankaListFormatedWithAdressOIB>
    <izvorni_sadrzaj>
      <item>CENTAR KALELARGA d.o.o. za ugostiteljstvo, trgovinu i usluge, OIB 06485529447, Široka ulica b.b., 23000 Zadar</item>
    </izvorni_sadrzaj>
    <derivirana_varijabla naziv="DomainObject.Predmet.ProtuStrankaListFormatedWithAdressOIB_1">
      <item>CENTAR KALELARGA d.o.o. za ugostiteljstvo, trgovinu i usluge, OIB 06485529447, Široka ulica b.b., 23000 Zadar</item>
    </derivirana_varijabla>
  </DomainObject.Predmet.ProtuStrankaListFormatedWithAdressOIB>
  <DomainObject.Predmet.ProtuStrankaListNazivFormated>
    <izvorni_sadrzaj>
      <item>CENTAR KALELARGA d.o.o. za ugostiteljstvo, trgovinu i usluge</item>
    </izvorni_sadrzaj>
    <derivirana_varijabla naziv="DomainObject.Predmet.ProtuStrankaListNazivFormated_1">
      <item>CENTAR KALELARGA d.o.o. za ugostiteljstvo, trgovinu i usluge</item>
    </derivirana_varijabla>
  </DomainObject.Predmet.ProtuStrankaListNazivFormated>
  <DomainObject.Predmet.ProtuStrankaListNazivFormatedOIB>
    <izvorni_sadrzaj>
      <item>CENTAR KALELARGA d.o.o. za ugostiteljstvo, trgovinu i usluge, OIB 06485529447</item>
    </izvorni_sadrzaj>
    <derivirana_varijabla naziv="DomainObject.Predmet.ProtuStrankaListNazivFormatedOIB_1">
      <item>CENTAR KALELARGA d.o.o. za ugostiteljstvo, trgovinu i usluge, OIB 06485529447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CENTAR KALELARGA d.o.o. za ugostiteljstvo, trgovinu i usluge</izvorni_sadrzaj>
    <derivirana_varijabla naziv="DomainObject.Predmet.ProtustrankaIDrugi_1">CENTAR KALELARGA d.o.o. za ugostiteljstvo,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CENTAR KALELARGA d.o.o. za ugostiteljstvo, trgovinu i usluge, OIB 06485529447, Široka ulica b.b., 23000 Zadar</izvorni_sadrzaj>
    <derivirana_varijabla naziv="DomainObject.Predmet.ProtustrankaIDrugiAdressOIB_1">CENTAR KALELARGA d.o.o. za ugostiteljstvo, trgovinu i usluge, OIB 06485529447, Široka ulica b.b.,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CENTAR KALELARGA d.o.o. za ugostiteljstvo, trgovinu i usluge</item>
    </izvorni_sadrzaj>
    <derivirana_varijabla naziv="DomainObject.Predmet.SudioniciListNaziv_1">
      <item>FINA</item>
      <item>CENTAR KALELARGA d.o.o. za ugostiteljstvo, trgovinu i usluge</item>
    </derivirana_varijabla>
  </DomainObject.Predmet.SudioniciListNaziv>
  <DomainObject.Predmet.SudioniciListAdressOIB>
    <izvorni_sadrzaj>
      <item>FINA, OIB 85821130368</item>
      <item>CENTAR KALELARGA d.o.o. za ugostiteljstvo, trgovinu i usluge, OIB 06485529447, Široka ulica b.b.,23000 Zadar</item>
    </izvorni_sadrzaj>
    <derivirana_varijabla naziv="DomainObject.Predmet.SudioniciListAdressOIB_1">
      <item>FINA, OIB 85821130368</item>
      <item>CENTAR KALELARGA d.o.o. za ugostiteljstvo, trgovinu i usluge, OIB 06485529447, Široka ulica b.b.,23000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06485529447</item>
    </izvorni_sadrzaj>
    <derivirana_varijabla naziv="DomainObject.Predmet.SudioniciListNazivOIB_1">
      <item>, OIB 85821130368</item>
      <item>, OIB 06485529447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2205</properties:Characters>
  <properties:Lines>69</properties:Lines>
  <properties:Paragraphs>18</properties:Paragraphs>
  <properties:TotalTime>6</properties:TotalTime>
  <properties:ScaleCrop>false</properties:ScaleCrop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2015-12-21T08:50:00Z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2015-12-24T08:38:00Z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