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482d" w14:paraId="7a1482d" w:rsidRDefault="00CC2CC9" w:rsidP="00CC2CC9" w:rsidR="00CC2CC9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CC9" w:rsidP="00CC2CC9" w:rsidR="00CC2CC9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CC2CC9" w:rsidP="00CC2CC9" w:rsidR="00CC2CC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CC2CC9" w:rsidP="00CC2CC9" w:rsidR="00CC2CC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CC2CC9" w:rsidP="00CC2CC9" w:rsidR="00CC2CC9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St-264/2017-15</w:t>
      </w:r>
    </w:p>
    <w:p w:rsidRDefault="00CC2CC9" w:rsidP="00CC2CC9" w:rsidR="00CC2CC9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CC2CC9" w:rsidP="00CC2CC9" w:rsidR="00CC2CC9">
      <w:pPr>
        <w:jc w:val="center"/>
      </w:pPr>
      <w:r>
        <w:t>REPUBLIKA HRVATSKA</w:t>
      </w:r>
    </w:p>
    <w:p w:rsidRDefault="00CC2CC9" w:rsidP="00CC2CC9" w:rsidR="00CC2CC9">
      <w:pPr>
        <w:jc w:val="both"/>
      </w:pPr>
    </w:p>
    <w:p w:rsidRDefault="00CC2CC9" w:rsidP="00CC2CC9" w:rsidR="00CC2CC9">
      <w:pPr>
        <w:jc w:val="center"/>
      </w:pPr>
      <w:r>
        <w:t>R J E Š E NJ E</w:t>
      </w:r>
    </w:p>
    <w:p w:rsidRDefault="00CC2CC9" w:rsidP="00CC2CC9" w:rsidR="00CC2CC9">
      <w:pPr>
        <w:jc w:val="both"/>
      </w:pPr>
    </w:p>
    <w:p w:rsidRDefault="00CC2CC9" w:rsidP="00CC2CC9" w:rsidR="00CC2CC9">
      <w:pPr>
        <w:jc w:val="both"/>
      </w:pPr>
      <w:r>
        <w:tab/>
        <w:t xml:space="preserve">Trgovački sud u Varaždinu, po sucu toga suda Mariji Levanić-Škerbić, u prethodnom stečajnom postupku nad dužnikom CENTAR ZA VATROZAŠTITU j.d.o.o. Varaždin, </w:t>
      </w:r>
      <w:proofErr w:type="spellStart"/>
      <w:r>
        <w:t>Optujska</w:t>
      </w:r>
      <w:proofErr w:type="spellEnd"/>
      <w:r>
        <w:t xml:space="preserve"> 113, OIB: 42006628662, radi otvaranja stečajnog postupka, 15. siječnja 2019.,</w:t>
      </w:r>
    </w:p>
    <w:p w:rsidRDefault="00CC2CC9" w:rsidP="00CC2CC9" w:rsidR="00CC2CC9">
      <w:pPr>
        <w:jc w:val="both"/>
      </w:pPr>
    </w:p>
    <w:p w:rsidRDefault="00CC2CC9" w:rsidP="00CC2CC9" w:rsidR="00CC2CC9">
      <w:pPr>
        <w:jc w:val="center"/>
      </w:pPr>
      <w:r>
        <w:t>r i j e š i o   j e</w:t>
      </w:r>
    </w:p>
    <w:p w:rsidRDefault="00CC2CC9" w:rsidP="00CC2CC9" w:rsidR="00CC2CC9">
      <w:pPr>
        <w:jc w:val="both"/>
      </w:pPr>
      <w:r>
        <w:tab/>
      </w:r>
      <w:r>
        <w:tab/>
      </w:r>
      <w:r>
        <w:tab/>
      </w:r>
    </w:p>
    <w:p w:rsidRDefault="00CC2CC9" w:rsidP="00CC2CC9" w:rsidR="00CC2CC9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CENTAR ZA VATROZAŠTITU j.d.o.o. Varaždin, </w:t>
      </w:r>
      <w:proofErr w:type="spellStart"/>
      <w:r>
        <w:t>Optujska</w:t>
      </w:r>
      <w:proofErr w:type="spellEnd"/>
      <w:r>
        <w:t xml:space="preserve"> 113, OIB: 42006628662, unatoč utvrđenoj činjenici nedostatnosti stečajne mase, da u roku od 15 dana od dana objave oglasa na mrežnoj stranici e-Oglasna ploča suda na žiro-račun ovog suda otvoren kod Hrvatske poštanske banke broj: HR6223900011300002746, poziv na broj odobrenja: 22026417, iznos od 11.300,00 kn na ime predujmljivanja troškova prethodnog i otvorenog stečajnog postupka.</w:t>
      </w:r>
    </w:p>
    <w:p w:rsidRDefault="00CC2CC9" w:rsidP="00CC2CC9" w:rsidR="00CC2CC9">
      <w:pPr>
        <w:ind w:hanging="705" w:left="1413"/>
        <w:jc w:val="both"/>
      </w:pPr>
    </w:p>
    <w:p w:rsidRDefault="00CC2CC9" w:rsidP="00CC2CC9" w:rsidR="00CC2CC9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CC2CC9" w:rsidP="00CC2CC9" w:rsidR="00CC2CC9">
      <w:pPr>
        <w:ind w:hanging="705" w:left="1413"/>
        <w:jc w:val="both"/>
      </w:pPr>
    </w:p>
    <w:p w:rsidRDefault="00CC2CC9" w:rsidP="00CC2CC9" w:rsidR="00CC2CC9">
      <w:pPr>
        <w:jc w:val="center"/>
      </w:pPr>
      <w:r>
        <w:t>Obrazloženje</w:t>
      </w:r>
    </w:p>
    <w:p w:rsidRDefault="00CC2CC9" w:rsidP="00CC2CC9" w:rsidR="00CC2CC9">
      <w:pPr>
        <w:jc w:val="center"/>
        <w:rPr>
          <w:b/>
        </w:rPr>
      </w:pPr>
    </w:p>
    <w:p w:rsidRDefault="00CC2CC9" w:rsidP="00CC2CC9" w:rsidR="00CC2CC9">
      <w:pPr>
        <w:ind w:firstLine="708"/>
        <w:jc w:val="both"/>
      </w:pPr>
      <w:r>
        <w:t xml:space="preserve">Na temelju </w:t>
      </w:r>
      <w:proofErr w:type="spellStart"/>
      <w:r>
        <w:t>prokaznog</w:t>
      </w:r>
      <w:proofErr w:type="spellEnd"/>
      <w:r>
        <w:t xml:space="preserve"> popisa imovine dužnika (listovi 26-35 spisa), te na temelju izvješća privremenog stečajnog upravitelja (listovi 43-47 spisa), utvrđeno je da dužnik nema imovine niti za namirenje troškova postupka. </w:t>
      </w:r>
    </w:p>
    <w:p w:rsidRDefault="00CC2CC9" w:rsidP="00CC2CC9" w:rsidR="00CC2CC9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CC2CC9" w:rsidP="00CC2CC9" w:rsidR="00CC2CC9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CC2CC9" w:rsidP="00CC2CC9" w:rsidR="00CC2CC9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CC2CC9" w:rsidP="00CC2CC9" w:rsidR="00CC2CC9">
      <w:pPr>
        <w:jc w:val="both"/>
      </w:pPr>
      <w:r>
        <w:tab/>
        <w:t>Temeljem svega navedenoga, riješeno je kao u izreci.</w:t>
      </w:r>
    </w:p>
    <w:p w:rsidRDefault="00CC2CC9" w:rsidP="00CC2CC9" w:rsidR="00CC2CC9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CC2CC9" w:rsidP="00CC2CC9" w:rsidR="00CC2CC9">
      <w:pPr>
        <w:jc w:val="both"/>
        <w:rPr>
          <w:b/>
        </w:rPr>
      </w:pPr>
    </w:p>
    <w:p w:rsidRDefault="00CC2CC9" w:rsidP="00CC2CC9" w:rsidR="00CC2CC9">
      <w:pPr>
        <w:ind w:firstLine="708" w:left="2124"/>
        <w:jc w:val="both"/>
      </w:pPr>
      <w:r>
        <w:t xml:space="preserve">         U Varaždinu 15. siječnja 2019. </w:t>
      </w:r>
    </w:p>
    <w:p w:rsidRDefault="00CC2CC9" w:rsidP="00CC2CC9" w:rsidR="00CC2CC9">
      <w:pPr>
        <w:jc w:val="both"/>
      </w:pPr>
    </w:p>
    <w:p w:rsidRDefault="00CC2CC9" w:rsidP="00CC2CC9" w:rsidR="00CC2CC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CC2CC9" w:rsidP="00CC2CC9" w:rsidR="00CC2CC9">
      <w:pPr>
        <w:ind w:firstLine="708" w:left="4956"/>
        <w:jc w:val="both"/>
      </w:pPr>
      <w:r>
        <w:t xml:space="preserve">                      Sudac:</w:t>
      </w:r>
    </w:p>
    <w:p w:rsidRDefault="00CC2CC9" w:rsidP="00CC2CC9" w:rsidR="00CC2CC9">
      <w:pPr>
        <w:ind w:firstLine="708" w:left="4956"/>
        <w:jc w:val="both"/>
      </w:pPr>
    </w:p>
    <w:p w:rsidRDefault="00CC2CC9" w:rsidP="00CC2CC9" w:rsidR="00CC2CC9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CC2CC9" w:rsidP="00CC2CC9" w:rsidR="00CC2CC9">
      <w:pPr>
        <w:jc w:val="both"/>
        <w:rPr>
          <w:b/>
          <w:u w:val="single"/>
        </w:rPr>
      </w:pPr>
    </w:p>
    <w:p w:rsidRDefault="00CC2CC9" w:rsidP="00CC2CC9" w:rsidR="00CC2CC9">
      <w:pPr>
        <w:jc w:val="both"/>
      </w:pPr>
    </w:p>
    <w:p w:rsidRDefault="00CC2CC9" w:rsidP="00CC2CC9" w:rsidR="00CC2CC9">
      <w:pPr>
        <w:jc w:val="both"/>
      </w:pPr>
      <w:r>
        <w:t>Pouka o pravnom lijeku:</w:t>
      </w:r>
    </w:p>
    <w:p w:rsidRDefault="00CC2CC9" w:rsidP="00CC2CC9" w:rsidR="00CC2CC9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CC2CC9" w:rsidP="00CC2CC9" w:rsidR="00CC2CC9">
      <w:pPr>
        <w:jc w:val="both"/>
      </w:pPr>
    </w:p>
    <w:p w:rsidRDefault="00CC2CC9" w:rsidP="00CC2CC9" w:rsidR="00CC2CC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CC2CC9" w:rsidP="00CC2CC9" w:rsidR="00CC2CC9">
      <w:pPr>
        <w:jc w:val="both"/>
      </w:pPr>
      <w:r>
        <w:t>DNA :   e- oglasna ploča suda.</w:t>
      </w:r>
    </w:p>
    <w:p w:rsidRDefault="00CC2CC9" w:rsidP="00CC2CC9" w:rsidR="00CC2CC9">
      <w:pPr>
        <w:jc w:val="both"/>
      </w:pPr>
      <w:r>
        <w:t xml:space="preserve">            </w:t>
      </w:r>
    </w:p>
    <w:p w:rsidRDefault="00CC2CC9" w:rsidP="00CC2CC9" w:rsidR="00CC2CC9">
      <w:pPr>
        <w:jc w:val="both"/>
        <w:rPr>
          <w:b/>
          <w:u w:val="single"/>
        </w:rPr>
      </w:pPr>
    </w:p>
    <w:p w:rsidRDefault="00CC2CC9" w:rsidP="00CC2CC9" w:rsidR="00CC2CC9">
      <w:pPr>
        <w:jc w:val="both"/>
        <w:rPr>
          <w:b/>
          <w:u w:val="single"/>
        </w:rPr>
      </w:pPr>
    </w:p>
    <w:p w:rsidRDefault="00CC2CC9" w:rsidP="00CC2CC9" w:rsidR="00CC2CC9">
      <w:pPr>
        <w:jc w:val="both"/>
      </w:pPr>
      <w:r>
        <w:tab/>
      </w:r>
    </w:p>
    <w:p w:rsidRDefault="00CC2CC9" w:rsidP="00CC2CC9" w:rsidR="00CC2CC9">
      <w:pPr>
        <w:jc w:val="both"/>
      </w:pPr>
    </w:p>
    <w:p w:rsidRDefault="00AE649C" w:rsidP="00CC2CC9" w:rsidR="00AE649C" w:rsidRPr="00CC2CC9"/>
    <w:sectPr w:rsidSect="0032366B" w:rsidR="00AE649C" w:rsidRPr="00CC2CC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CC9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2CC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2CC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9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St-264/2017-15</izvorni_sadrzaj>
    <derivirana_varijabla naziv="DomainObject.Oznaka_1">St-264/2017-15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otvarnaje st. postupka</izvorni_sadrzaj>
    <derivirana_varijabla naziv="DomainObject.Predmet.Opis_1">Prijedlog vjerovnika za otvarnaje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VATROZAŠTITU jednostavno društvo s ograničenom odgovornošću za servisiranje i održavanje vatrogasnih aparata zastupanog po punomoćniku Dario Sever</izvorni_sadrzaj>
    <derivirana_varijabla naziv="DomainObject.Predmet.ProtustrankaFormated_1">  CENTAR ZA VATROZAŠTITU jednostavno društvo s ograničenom odgovornošću za servisiranje i održavanje vatrogasnih aparata zastupanog po punomoćniku Dario Sever</derivirana_varijabla>
  </DomainObject.Predmet.ProtustrankaFormated>
  <DomainObject.Predmet.ProtustrankaFormatedOIB>
    <izvorni_sadrzaj>  CENTAR ZA VATROZAŠTITU jednostavno društvo s ograničenom odgovornošću za servisiranje i održavanje vatrogasnih aparata, OIB 42006628662 zastupanog po punomoćniku Dario Sever</izvorni_sadrzaj>
    <derivirana_varijabla naziv="DomainObject.Predmet.ProtustrankaFormatedOIB_1">  CENTAR ZA VATROZAŠTITU jednostavno društvo s ograničenom odgovornošću za servisiranje i održavanje vatrogasnih aparata, OIB 42006628662 zastupanog po punomoćniku Dario Sever</derivirana_varijabla>
  </DomainObject.Predmet.ProtustrankaFormatedOIB>
  <DomainObject.Predmet.ProtustrankaFormatedWithAdress>
    <izvorni_sadrzaj> CENTAR ZA VATROZAŠTITU jednostavno društvo s ograničenom odgovornošću za servisiranje i održavanje vatrogasnih aparata, Optujska 113, 42000 Varaždin zastupanog po punomoćniku Dario Sever</izvorni_sadrzaj>
    <derivirana_varijabla naziv="DomainObject.Predmet.ProtustrankaFormatedWithAdress_1"> CENTAR ZA VATROZAŠTITU jednostavno društvo s ograničenom odgovornošću za servisiranje i održavanje vatrogasnih aparata, Optujska 113, 42000 Varaždin zastupanog po punomoćniku Dario Sever</derivirana_varijabla>
  </DomainObject.Predmet.ProtustrankaFormatedWithAdress>
  <DomainObject.Predmet.ProtustrankaFormatedWithAdressOIB>
    <izvorni_sadrzaj> CENTAR ZA VATROZAŠTITU jednostavno društvo s ograničenom odgovornošću za servisiranje i održavanje vatrogasnih aparata, OIB 42006628662, Optujska 113, 42000 Varaždin zastupanog po punomoćniku Dario Sever</izvorni_sadrzaj>
    <derivirana_varijabla naziv="DomainObject.Predmet.ProtustrankaFormatedWithAdressOIB_1"> CENTAR ZA VATROZAŠTITU jednostavno društvo s ograničenom odgovornošću za servisiranje i održavanje vatrogasnih aparata, OIB 42006628662, Optujska 113, 42000 Varaždin zastupanog po punomoćniku Dario Sever</derivirana_varijabla>
  </DomainObject.Predmet.ProtustrankaFormatedWithAdressOIB>
  <DomainObject.Predmet.ProtustrankaWithAdress>
    <izvorni_sadrzaj>CENTAR ZA VATROZAŠTITU jednostavno društvo s ograničenom odgovornošću za servisiranje i održavanje vatrogasnih aparata Optujska 113, 42000 Varaždin</izvorni_sadrzaj>
    <derivirana_varijabla naziv="DomainObject.Predmet.ProtustrankaWithAdress_1">CENTAR ZA VATROZAŠTITU jednostavno društvo s ograničenom odgovornošću za servisiranje i održavanje vatrogasnih aparata Optujska 113, 42000 Varaždin</derivirana_varijabla>
  </DomainObject.Predmet.ProtustrankaWithAdress>
  <DomainObject.Predmet.ProtustrankaWithAdressOIB>
    <izvorni_sadrzaj>CENTAR ZA VATROZAŠTITU jednostavno društvo s ograničenom odgovornošću za servisiranje i održavanje vatrogasnih aparata, OIB 42006628662, Optujska 113, 42000 Varaždin</izvorni_sadrzaj>
    <derivirana_varijabla naziv="DomainObject.Predmet.ProtustrankaWithAdressOIB_1">CENTAR ZA VATROZAŠTITU jednostavno društvo s ograničenom odgovornošću za servisiranje i održavanje vatrogasnih aparata, OIB 42006628662, Optujska 113, 42000 Varaždin</derivirana_varijabla>
  </DomainObject.Predmet.ProtustrankaWithAdressOIB>
  <DomainObject.Predmet.ProtustrankaNazivFormated>
    <izvorni_sadrzaj>CENTAR ZA VATROZAŠTITU jednostavno društvo s ograničenom odgovornošću za servisiranje i održavanje vatrogasnih aparata</izvorni_sadrzaj>
    <derivirana_varijabla naziv="DomainObject.Predmet.ProtustrankaNazivFormated_1">CENTAR ZA VATROZAŠTITU jednostavno društvo s ograničenom odgovornošću za servisiranje i održavanje vatrogasnih aparata</derivirana_varijabla>
  </DomainObject.Predmet.ProtustrankaNazivFormated>
  <DomainObject.Predmet.ProtustrankaNazivFormatedOIB>
    <izvorni_sadrzaj>CENTAR ZA VATROZAŠTITU jednostavno društvo s ograničenom odgovornošću za servisiranje i održavanje vatrogasnih aparata, OIB 42006628662</izvorni_sadrzaj>
    <derivirana_varijabla naziv="DomainObject.Predmet.ProtustrankaNazivFormatedOIB_1">CENTAR ZA VATROZAŠTITU jednostavno društvo s ograničenom odgovornošću za servisiranje i održavanje vatrogasnih aparata, OIB 42006628662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776368.51</izvorni_sadrzaj>
    <derivirana_varijabla naziv="DomainObject.Predmet.TrenutnaVrijednost_1">776368.51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CENTAR ZA VATROZAŠTITU jednostavno društvo s ograničenom odgovornošću za servisiranje i održavanje vatrogasnih aparata zastupanog po punomoćniku Dario Sever</item>
    </izvorni_sadrzaj>
    <derivirana_varijabla naziv="DomainObject.Predmet.ProtuStrankaListFormated_1">
      <item>CENTAR ZA VATROZAŠTITU jednostavno društvo s ograničenom odgovornošću za servisiranje i održavanje vatrogasnih aparata zastupanog po punomoćniku Dario Sever</item>
    </derivirana_varijabla>
  </DomainObject.Predmet.ProtuStrankaListFormated>
  <DomainObject.Predmet.ProtuStrankaListFormatedOIB>
    <izvorni_sadrzaj>
      <item>CENTAR ZA VATROZAŠTITU jednostavno društvo s ograničenom odgovornošću za servisiranje i održavanje vatrogasnih aparata, OIB 42006628662 zastupanog po punomoćniku Dario Sever</item>
    </izvorni_sadrzaj>
    <derivirana_varijabla naziv="DomainObject.Predmet.ProtuStrankaListFormatedOIB_1">
      <item>CENTAR ZA VATROZAŠTITU jednostavno društvo s ograničenom odgovornošću za servisiranje i održavanje vatrogasnih aparata, OIB 42006628662 zastupanog po punomoćniku Dario Sever</item>
    </derivirana_varijabla>
  </DomainObject.Predmet.ProtuStrankaListFormatedOIB>
  <DomainObject.Predmet.ProtuStrankaListFormatedWithAdress>
    <izvorni_sadrzaj>
      <item>CENTAR ZA VATROZAŠTITU jednostavno društvo s ograničenom odgovornošću za servisiranje i održavanje vatrogasnih aparata, Optujska 113, 42000 Varaždin zastupanog po punomoćniku Dario Sever</item>
    </izvorni_sadrzaj>
    <derivirana_varijabla naziv="DomainObject.Predmet.ProtuStrankaListFormatedWithAdress_1">
      <item>CENTAR ZA VATROZAŠTITU jednostavno društvo s ograničenom odgovornošću za servisiranje i održavanje vatrogasnih aparata, Optujska 113, 42000 Varaždin zastupanog po punomoćniku Dario Sever</item>
    </derivirana_varijabla>
  </DomainObject.Predmet.ProtuStrankaListFormatedWithAdress>
  <DomainObject.Predmet.ProtuStrankaListFormatedWithAdressOIB>
    <izvorni_sadrzaj>
      <item>CENTAR ZA VATROZAŠTITU jednostavno društvo s ograničenom odgovornošću za servisiranje i održavanje vatrogasnih aparata, OIB 42006628662, Optujska 113, 42000 Varaždin zastupanog po punomoćniku Dario Sever</item>
    </izvorni_sadrzaj>
    <derivirana_varijabla naziv="DomainObject.Predmet.ProtuStrankaListFormatedWithAdressOIB_1">
      <item>CENTAR ZA VATROZAŠTITU jednostavno društvo s ograničenom odgovornošću za servisiranje i održavanje vatrogasnih aparata, OIB 42006628662, Optujska 113, 42000 Varaždin zastupanog po punomoćniku Dario Sever</item>
    </derivirana_varijabla>
  </DomainObject.Predmet.ProtuStrankaListFormatedWithAdressOIB>
  <DomainObject.Predmet.ProtuStrankaListNazivFormated>
    <izvorni_sadrzaj>
      <item>CENTAR ZA VATROZAŠTITU jednostavno društvo s ograničenom odgovornošću za servisiranje i održavanje vatrogasnih aparata</item>
    </izvorni_sadrzaj>
    <derivirana_varijabla naziv="DomainObject.Predmet.ProtuStrankaListNazivFormated_1">
      <item>CENTAR ZA VATROZAŠTITU jednostavno društvo s ograničenom odgovornošću za servisiranje i održavanje vatrogasnih aparata</item>
    </derivirana_varijabla>
  </DomainObject.Predmet.ProtuStrankaListNazivFormated>
  <DomainObject.Predmet.ProtuStrankaListNazivFormatedOIB>
    <izvorni_sadrzaj>
      <item>CENTAR ZA VATROZAŠTITU jednostavno društvo s ograničenom odgovornošću za servisiranje i održavanje vatrogasnih aparata, OIB 42006628662</item>
    </izvorni_sadrzaj>
    <derivirana_varijabla naziv="DomainObject.Predmet.ProtuStrankaListNazivFormatedOIB_1">
      <item>CENTAR ZA VATROZAŠTITU jednostavno društvo s ograničenom odgovornošću za servisiranje i održavanje vatrogasnih aparata, OIB 42006628662</item>
    </derivirana_varijabla>
  </DomainObject.Predmet.ProtuStrankaListNazivFormatedOIB>
  <DomainObject.Predmet.OstaliListFormated>
    <izvorni_sadrzaj>
      <item>Županijsko državno odvjetništvo u Varaždinu</item>
      <item>Dario Sever punomoćnik sudionika u postupku CENTAR ZA VATROZAŠTITU jednostavno društvo s ograničenom odgovornošću za servisiranje i održavanje vatrogasnih aparata</item>
    </izvorni_sadrzaj>
    <derivirana_varijabla naziv="DomainObject.Predmet.OstaliListFormated_1">
      <item>Županijsko državno odvjetništvo u Varaždinu</item>
      <item>Dario Sever punomoćnik sudionika u postupku CENTAR ZA VATROZAŠTITU jednostavno društvo s ograničenom odgovornošću za servisiranje i održavanje vatrogasnih aparata</item>
    </derivirana_varijabla>
  </DomainObject.Predmet.OstaliListFormated>
  <DomainObject.Predmet.OstaliListFormatedOIB>
    <izvorni_sadrzaj>
      <item>Županijsko državno odvjetništvo u Varaždinu</item>
      <item>Dario Sever, OIB 25288583937 punomoćnik sudionika u postupku CENTAR ZA VATROZAŠTITU jednostavno društvo s ograničenom odgovornošću za servisiranje i održavanje vatrogasnih aparata</item>
    </izvorni_sadrzaj>
    <derivirana_varijabla naziv="DomainObject.Predmet.OstaliListFormatedOIB_1">
      <item>Županijsko državno odvjetništvo u Varaždinu</item>
      <item>Dario Sever, OIB 25288583937 punomoćnik sudionika u postupku CENTAR ZA VATROZAŠTITU jednostavno društvo s ograničenom odgovornošću za servisiranje i održavanje vatrogasnih aparata</item>
    </derivirana_varijabla>
  </DomainObject.Predmet.OstaliListFormatedOIB>
  <DomainObject.Predmet.OstaliListFormatedWithAdress>
    <izvorni_sadrzaj>
      <item>Županijsko državno odvjetništvo u Varaždinu</item>
      <item>Dario Sever, Ivanečka Željeznica 5, 42240 Ivanečka Željeznica punomoćnik sudionika u postupku CENTAR ZA VATROZAŠTITU jednostavno društvo s ograničenom odgovornošću za servisiranje i održavanje vatrogasnih aparata</item>
    </izvorni_sadrzaj>
    <derivirana_varijabla naziv="DomainObject.Predmet.OstaliListFormatedWithAdress_1">
      <item>Županijsko državno odvjetništvo u Varaždinu</item>
      <item>Dario Sever, Ivanečka Željeznica 5, 42240 Ivanečka Željeznica punomoćnik sudionika u postupku CENTAR ZA VATROZAŠTITU jednostavno društvo s ograničenom odgovornošću za servisiranje i održavanje vatrogasnih aparata</item>
    </derivirana_varijabla>
  </DomainObject.Predmet.OstaliListFormatedWithAdress>
  <DomainObject.Predmet.OstaliListFormatedWithAdressOIB>
    <izvorni_sadrzaj>
      <item>Županijsko državno odvjetništvo u Varaždinu</item>
      <item>Dario Sever, OIB 25288583937, Ivanečka Željeznica 5, 42240 Ivanečka Željeznica punomoćnik sudionika u postupku CENTAR ZA VATROZAŠTITU jednostavno društvo s ograničenom odgovornošću za servisiranje i održavanje vatrogasnih aparata</item>
    </izvorni_sadrzaj>
    <derivirana_varijabla naziv="DomainObject.Predmet.OstaliListFormatedWithAdressOIB_1">
      <item>Županijsko državno odvjetništvo u Varaždinu</item>
      <item>Dario Sever, OIB 25288583937, Ivanečka Željeznica 5, 42240 Ivanečka Željeznica punomoćnik sudionika u postupku CENTAR ZA VATROZAŠTITU jednostavno društvo s ograničenom odgovornošću za servisiranje i održavanje vatrogasnih aparata</item>
    </derivirana_varijabla>
  </DomainObject.Predmet.OstaliListFormatedWithAdressOIB>
  <DomainObject.Predmet.OstaliListNazivFormated>
    <izvorni_sadrzaj>
      <item>Županijsko državno odvjetništvo u Varaždinu</item>
      <item>Dario Sever</item>
    </izvorni_sadrzaj>
    <derivirana_varijabla naziv="DomainObject.Predmet.OstaliListNazivFormated_1">
      <item>Županijsko državno odvjetništvo u Varaždinu</item>
      <item>Dario Sever</item>
    </derivirana_varijabla>
  </DomainObject.Predmet.OstaliListNazivFormated>
  <DomainObject.Predmet.OstaliListNazivFormatedOIB>
    <izvorni_sadrzaj>
      <item>Županijsko državno odvjetništvo u Varaždinu</item>
      <item>Dario Sever, OIB 25288583937</item>
    </izvorni_sadrzaj>
    <derivirana_varijabla naziv="DomainObject.Predmet.OstaliListNazivFormatedOIB_1">
      <item>Županijsko državno odvjetništvo u Varaždinu</item>
      <item>Dario Sever, OIB 25288583937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St-264/2017-15</izvorni_sadrzaj>
    <derivirana_varijabla naziv="DomainObject.PoslovniBrojDokumenta_1">St-264/2017-15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CENTAR ZA VATROZAŠTITU jednostavno društvo s ograničenom odgovornošću za servisiranje i održavanje vatrogasnih aparata</izvorni_sadrzaj>
    <derivirana_varijabla naziv="DomainObject.Predmet.ProtustrankaIDrugi_1">CENTAR ZA VATROZAŠTITU jednostavno društvo s ograničenom odgovornošću za servisiranje i održavanje vatrogasnih aparata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CENTAR ZA VATROZAŠTITU jednostavno društvo s ograničenom odgovornošću za servisiranje i održavanje vatrogasnih aparata, OIB 42006628662, Optujska 113, 42000 Varaždin</izvorni_sadrzaj>
    <derivirana_varijabla naziv="DomainObject.Predmet.ProtustrankaIDrugiAdressOIB_1">CENTAR ZA VATROZAŠTITU jednostavno društvo s ograničenom odgovornošću za servisiranje i održavanje vatrogasnih aparata, OIB 42006628662, Optujska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VATROZAŠTITU jednostavno društvo s ograničenom odgovornošću za servisiranje i održavanje vatrogasnih aparata</item>
      <item>REPUBLIKA HRVATSKA MINISTARSTVO FINANCIJA</item>
      <item>Županijsko državno odvjetništvo u Varaždinu</item>
      <item>Dario Sever</item>
    </izvorni_sadrzaj>
    <derivirana_varijabla naziv="DomainObject.Predmet.SudioniciListNaziv_1">
      <item>CENTAR ZA VATROZAŠTITU jednostavno društvo s ograničenom odgovornošću za servisiranje i održavanje vatrogasnih aparata</item>
      <item>REPUBLIKA HRVATSKA MINISTARSTVO FINANCIJA</item>
      <item>Županijsko državno odvjetništvo u Varaždinu</item>
      <item>Dario Sever</item>
    </derivirana_varijabla>
  </DomainObject.Predmet.SudioniciListNaziv>
  <DomainObject.Predmet.SudioniciListAdressOIB>
    <izvorni_sadrzaj>
      <item>CENTAR ZA VATROZAŠTITU jednostavno društvo s ograničenom odgovornošću za servisiranje i održavanje vatrogasnih aparata, OIB 42006628662, Optujska 113,42000 Varaždin</item>
      <item>REPUBLIKA HRVATSKA MINISTARSTVO FINANCIJA, OIB 18683136487, Katančićeva 5,10000 Zagreb</item>
      <item>Županijsko državno odvjetništvo u Varaždinu</item>
      <item>Dario Sever, OIB 25288583937, Ivanečka Željeznica 5,42240 Ivanečka Željeznica</item>
    </izvorni_sadrzaj>
    <derivirana_varijabla naziv="DomainObject.Predmet.SudioniciListAdressOIB_1">
      <item>CENTAR ZA VATROZAŠTITU jednostavno društvo s ograničenom odgovornošću za servisiranje i održavanje vatrogasnih aparata, OIB 42006628662, Optujska 113,42000 Varaždin</item>
      <item>REPUBLIKA HRVATSKA MINISTARSTVO FINANCIJA, OIB 18683136487, Katančićeva 5,10000 Zagreb</item>
      <item>Županijsko državno odvjetništvo u Varaždinu</item>
      <item>Dario Sever, OIB 25288583937, Ivanečka Željeznica 5,42240 Ivanečka Željeznica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C5BFB-D5E6-4B34-A7BA-237D352CB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2786</properties:Characters>
  <properties:Lines>76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2019-01-15T13:45:00Z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St-264/2017-15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