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5149" w14:paraId="62a5149" w:rsidRDefault="007841E3" w:rsidP="007841E3" w:rsidR="007841E3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Poslovni broj 3 </w:t>
      </w:r>
      <w:r w:rsidRPr="008C3132">
        <w:t>St-</w:t>
      </w:r>
      <w:r w:rsidR="003F4451">
        <w:t>928</w:t>
      </w:r>
      <w:r>
        <w:t>/2016-</w:t>
      </w:r>
      <w:r w:rsidR="003F4451">
        <w:t>10</w:t>
      </w:r>
    </w:p>
    <w:p w:rsidRDefault="007841E3" w:rsidP="007841E3" w:rsidR="007841E3" w:rsidRPr="008C3132">
      <w:pPr>
        <w:jc w:val="center"/>
      </w:pPr>
    </w:p>
    <w:p w:rsidRDefault="007841E3" w:rsidP="007841E3" w:rsidR="007841E3">
      <w:pPr>
        <w:ind w:firstLine="708"/>
      </w:pPr>
    </w:p>
    <w:p w:rsidRDefault="007841E3" w:rsidP="007841E3" w:rsidR="007841E3" w:rsidRPr="008C3132">
      <w:pPr>
        <w:ind w:firstLine="708"/>
      </w:pPr>
      <w:r w:rsidRPr="008C3132">
        <w:t>REPUBLIKA HRVATSKA</w:t>
      </w:r>
    </w:p>
    <w:p w:rsidRDefault="007841E3" w:rsidP="007841E3" w:rsidR="007841E3">
      <w:pPr>
        <w:ind w:firstLine="708"/>
      </w:pPr>
      <w:r w:rsidRPr="008C3132">
        <w:t>TRGOVAČKI SUD U ZADRU</w:t>
      </w:r>
    </w:p>
    <w:p w:rsidRDefault="007841E3" w:rsidP="007841E3" w:rsidR="007841E3">
      <w:pPr>
        <w:ind w:firstLine="708"/>
      </w:pPr>
      <w:r>
        <w:t>Zadar, Dr. Franje Tuđmana 35</w:t>
      </w:r>
    </w:p>
    <w:p w:rsidRDefault="007841E3" w:rsidP="007841E3" w:rsidR="007841E3"/>
    <w:p w:rsidRDefault="007841E3" w:rsidP="007841E3" w:rsidR="007841E3"/>
    <w:p w:rsidRDefault="007841E3" w:rsidP="007841E3" w:rsidR="007841E3" w:rsidRPr="008C3132">
      <w:pPr>
        <w:jc w:val="center"/>
      </w:pPr>
      <w:r>
        <w:t xml:space="preserve">U  I  M E  R E P U B L I K E  H R V A T S K E </w:t>
      </w:r>
    </w:p>
    <w:p w:rsidRDefault="007841E3" w:rsidP="007841E3" w:rsidR="007841E3" w:rsidRPr="008C3132">
      <w:pPr>
        <w:jc w:val="both"/>
      </w:pPr>
    </w:p>
    <w:p w:rsidRDefault="007841E3" w:rsidP="007841E3" w:rsidR="007841E3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7841E3" w:rsidP="007841E3" w:rsidR="007841E3" w:rsidRPr="008C3132"/>
    <w:p w:rsidRDefault="007841E3" w:rsidP="007841E3" w:rsidR="007841E3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prijedloga vjerovnice Republike Hrvatske, Ministarstva financija-Porezne uprave, Područnog ureda Dalmacija zastupane po Županijskom državnom odvjetništvu u Zadru od </w:t>
      </w:r>
      <w:r w:rsidR="003F4451">
        <w:t>25. ožujka 2016</w:t>
      </w:r>
      <w:r>
        <w:t xml:space="preserve">. za otvaranje stečajnoga postupka nad dužnikom </w:t>
      </w:r>
      <w:r w:rsidR="003F4451">
        <w:t>POSEDARJE TRANS,</w:t>
      </w:r>
      <w:r w:rsidR="00F47198">
        <w:t xml:space="preserve"> </w:t>
      </w:r>
      <w:r w:rsidRPr="007E2AB3">
        <w:t>d.o.o.</w:t>
      </w:r>
      <w:r>
        <w:t xml:space="preserve"> sa sjedištem u </w:t>
      </w:r>
      <w:r w:rsidR="003F4451">
        <w:t>Posedarju</w:t>
      </w:r>
      <w:r w:rsidR="00F47198">
        <w:t xml:space="preserve">, </w:t>
      </w:r>
      <w:r w:rsidR="003F4451">
        <w:t>Nikole Tavelića 12</w:t>
      </w:r>
      <w:r w:rsidRPr="007E2AB3">
        <w:t>, OIB:</w:t>
      </w:r>
      <w:r w:rsidR="003F4451">
        <w:t>57820834062</w:t>
      </w:r>
      <w:r w:rsidRPr="007E2AB3">
        <w:t>,</w:t>
      </w:r>
      <w:r>
        <w:t xml:space="preserve"> </w:t>
      </w:r>
      <w:r w:rsidR="003F4451">
        <w:t>29</w:t>
      </w:r>
      <w:r>
        <w:t>.</w:t>
      </w:r>
      <w:r w:rsidR="008945D3">
        <w:t xml:space="preserve"> </w:t>
      </w:r>
      <w:r w:rsidR="00C50D8C">
        <w:t>studenog</w:t>
      </w:r>
      <w:r>
        <w:t xml:space="preserve"> 2016. </w:t>
      </w:r>
    </w:p>
    <w:p w:rsidRDefault="007841E3" w:rsidP="007841E3" w:rsidR="007841E3"/>
    <w:p w:rsidRDefault="007841E3" w:rsidP="007841E3" w:rsidR="007841E3" w:rsidRPr="008C3132">
      <w:pPr>
        <w:jc w:val="center"/>
      </w:pPr>
      <w:r w:rsidRPr="008C3132">
        <w:t>r i j e š i o  j e</w:t>
      </w:r>
    </w:p>
    <w:p w:rsidRDefault="007841E3" w:rsidP="007841E3" w:rsidR="007841E3" w:rsidRPr="008C3132">
      <w:pPr>
        <w:jc w:val="center"/>
      </w:pPr>
    </w:p>
    <w:p w:rsidRDefault="007841E3" w:rsidP="007841E3" w:rsidR="007841E3" w:rsidRPr="002B5AAE">
      <w:pPr>
        <w:ind w:firstLine="705"/>
        <w:jc w:val="both"/>
      </w:pPr>
      <w:r>
        <w:t xml:space="preserve">I. </w:t>
      </w:r>
      <w:r w:rsidRPr="002B5AAE">
        <w:t xml:space="preserve">Otvara se stečajni postupak nad dužnikom </w:t>
      </w:r>
      <w:r w:rsidR="003F4451">
        <w:t xml:space="preserve">POSEDARJE TRANS, </w:t>
      </w:r>
      <w:r w:rsidR="003F4451" w:rsidRPr="007E2AB3">
        <w:t>d.o.o.</w:t>
      </w:r>
      <w:r w:rsidR="003F4451">
        <w:t xml:space="preserve"> sa sjedištem u Posedarju, Nikole Tavelića 12</w:t>
      </w:r>
      <w:r w:rsidR="003F4451" w:rsidRPr="007E2AB3">
        <w:t>, OIB:</w:t>
      </w:r>
      <w:r w:rsidR="003F4451">
        <w:t>57820834062</w:t>
      </w:r>
      <w:r>
        <w:t xml:space="preserve"> s danom </w:t>
      </w:r>
      <w:r w:rsidR="003F4451">
        <w:t>29</w:t>
      </w:r>
      <w:r>
        <w:t xml:space="preserve">. </w:t>
      </w:r>
      <w:r w:rsidR="003F4451">
        <w:t>studenog</w:t>
      </w:r>
      <w:r>
        <w:t xml:space="preserve"> 2016. u </w:t>
      </w:r>
      <w:r w:rsidR="002008E1" w:rsidRPr="002008E1">
        <w:t>11</w:t>
      </w:r>
      <w:r w:rsidR="00103E04" w:rsidRPr="002008E1">
        <w:t>,</w:t>
      </w:r>
      <w:r w:rsidR="007B6CD0">
        <w:t>30</w:t>
      </w:r>
      <w:r>
        <w:t xml:space="preserve"> sati kada će se ovo rješenje objaviti na mrežnoj stranici e-Oglasna ploča sudova. </w:t>
      </w:r>
    </w:p>
    <w:p w:rsidRDefault="007841E3" w:rsidP="007841E3" w:rsidR="007841E3" w:rsidRPr="002B5AAE">
      <w:pPr>
        <w:jc w:val="both"/>
      </w:pPr>
    </w:p>
    <w:p w:rsidRDefault="007841E3" w:rsidP="00103E04" w:rsidR="00F47198" w:rsidRPr="00103E04">
      <w:pPr>
        <w:spacing w:lineRule="atLeast" w:line="240"/>
        <w:ind w:firstLine="705"/>
        <w:jc w:val="both"/>
        <w:rPr>
          <w:rFonts w:eastAsiaTheme="minorHAnsi"/>
          <w:lang w:eastAsia="en-US"/>
        </w:rPr>
      </w:pPr>
      <w:r w:rsidRPr="00EE1103">
        <w:t xml:space="preserve">II. </w:t>
      </w:r>
      <w:r w:rsidR="003F4451">
        <w:t>Stečajnim upraviteljem</w:t>
      </w:r>
      <w:r w:rsidRPr="00EE1103">
        <w:t xml:space="preserve"> dužnika imenuje se</w:t>
      </w:r>
      <w:r w:rsidR="00CD357E">
        <w:t xml:space="preserve"> </w:t>
      </w:r>
      <w:r w:rsidR="003F4451">
        <w:t>Antun Kovačević</w:t>
      </w:r>
      <w:r w:rsidR="00F47198" w:rsidRPr="00103E04">
        <w:rPr>
          <w:rFonts w:eastAsiaTheme="minorHAnsi"/>
          <w:lang w:eastAsia="en-US"/>
        </w:rPr>
        <w:t xml:space="preserve"> </w:t>
      </w:r>
      <w:r w:rsidR="00103E04" w:rsidRPr="00103E04">
        <w:rPr>
          <w:rFonts w:eastAsiaTheme="minorHAnsi"/>
          <w:lang w:eastAsia="en-US"/>
        </w:rPr>
        <w:t xml:space="preserve">iz </w:t>
      </w:r>
      <w:r w:rsidR="003F4451">
        <w:rPr>
          <w:rFonts w:eastAsiaTheme="minorHAnsi"/>
          <w:lang w:eastAsia="en-US"/>
        </w:rPr>
        <w:t>Zadra</w:t>
      </w:r>
      <w:r w:rsidR="00103E04" w:rsidRPr="00103E04">
        <w:rPr>
          <w:rFonts w:eastAsiaTheme="minorHAnsi"/>
          <w:lang w:eastAsia="en-US"/>
        </w:rPr>
        <w:t xml:space="preserve">, </w:t>
      </w:r>
      <w:r w:rsidR="003F4451">
        <w:rPr>
          <w:rFonts w:eastAsiaTheme="minorHAnsi"/>
          <w:lang w:eastAsia="en-US"/>
        </w:rPr>
        <w:t>P.D.G. Krambergera 13</w:t>
      </w:r>
      <w:r w:rsidR="00F47198" w:rsidRPr="00103E04">
        <w:rPr>
          <w:rFonts w:eastAsiaTheme="minorHAnsi"/>
          <w:lang w:eastAsia="en-US"/>
        </w:rPr>
        <w:t xml:space="preserve">, OIB: </w:t>
      </w:r>
      <w:r w:rsidR="003F4451">
        <w:rPr>
          <w:rFonts w:eastAsiaTheme="minorHAnsi"/>
          <w:lang w:eastAsia="en-US"/>
        </w:rPr>
        <w:t>77489220307</w:t>
      </w:r>
      <w:r w:rsidR="00F47198" w:rsidRPr="00103E04">
        <w:rPr>
          <w:rFonts w:eastAsiaTheme="minorHAnsi"/>
          <w:lang w:eastAsia="en-US"/>
        </w:rPr>
        <w:t>.</w:t>
      </w:r>
    </w:p>
    <w:p w:rsidRDefault="007841E3" w:rsidP="00103E04" w:rsidR="007841E3">
      <w:pPr>
        <w:pStyle w:val="Odlomakpopisa"/>
        <w:spacing w:after="200"/>
        <w:ind w:firstLine="720" w:left="0"/>
        <w:jc w:val="both"/>
      </w:pPr>
      <w:r>
        <w:t xml:space="preserve"> </w:t>
      </w:r>
    </w:p>
    <w:p w:rsidRDefault="007841E3" w:rsidP="007841E3" w:rsidR="007841E3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stečajni postupak nad dužnikom </w:t>
      </w:r>
      <w:r w:rsidR="003F4451">
        <w:t xml:space="preserve">POSEDARJE TRANS, </w:t>
      </w:r>
      <w:r w:rsidR="003F4451" w:rsidRPr="007E2AB3">
        <w:t>d.o.o.</w:t>
      </w:r>
      <w:r w:rsidR="003F4451">
        <w:t xml:space="preserve"> sa sjedištem u Posedarju, Nikole Tavelića 12</w:t>
      </w:r>
      <w:r w:rsidR="003F4451" w:rsidRPr="007E2AB3">
        <w:t>, OIB:</w:t>
      </w:r>
      <w:r w:rsidR="003F4451">
        <w:t>57820834062</w:t>
      </w:r>
      <w:r>
        <w:t>.</w:t>
      </w:r>
    </w:p>
    <w:p w:rsidRDefault="007841E3" w:rsidP="007841E3" w:rsidR="007841E3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članka 111. Stečajnog zakona.</w:t>
      </w:r>
    </w:p>
    <w:p w:rsidRDefault="007841E3" w:rsidP="007841E3" w:rsidR="007841E3" w:rsidRPr="00C8229D">
      <w:pPr>
        <w:jc w:val="both"/>
        <w:rPr>
          <w:b/>
        </w:rPr>
      </w:pPr>
    </w:p>
    <w:p w:rsidRDefault="007841E3" w:rsidP="007841E3" w:rsidR="007841E3" w:rsidRPr="002B5AAE">
      <w:pPr>
        <w:ind w:firstLine="705"/>
        <w:jc w:val="both"/>
      </w:pPr>
      <w:r w:rsidRPr="00A11256">
        <w:t xml:space="preserve">V. </w:t>
      </w:r>
      <w:r>
        <w:t xml:space="preserve">Ovo rješenje o otvaranju i zaključenju stečajnoga postupka nad dužnikom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</w:t>
      </w:r>
      <w:r w:rsidRPr="002B5AAE">
        <w:t>stečajnog</w:t>
      </w:r>
      <w:r>
        <w:t>a</w:t>
      </w:r>
      <w:r w:rsidRPr="002B5AAE">
        <w:t xml:space="preserve"> postupka</w:t>
      </w:r>
      <w:r>
        <w:t xml:space="preserve"> nad dužnikom</w:t>
      </w:r>
      <w:r w:rsidR="00BE5E6D">
        <w:t xml:space="preserve"> i imenovanja stečajne upraviteljice istom</w:t>
      </w:r>
      <w:r>
        <w:t>, kao i</w:t>
      </w:r>
      <w:r w:rsidRPr="002B5AAE">
        <w:t xml:space="preserve"> po pravomoćnosti</w:t>
      </w:r>
      <w:r>
        <w:t xml:space="preserve"> </w:t>
      </w:r>
      <w:r w:rsidR="00BE5E6D">
        <w:t>r</w:t>
      </w:r>
      <w:r>
        <w:t xml:space="preserve">adi upisa činjenice zaključenja stečajnoga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registra.</w:t>
      </w:r>
      <w:r>
        <w:t xml:space="preserve"> </w:t>
      </w:r>
    </w:p>
    <w:p w:rsidRDefault="007841E3" w:rsidP="007841E3" w:rsidR="007841E3" w:rsidRPr="00C8229D">
      <w:pPr>
        <w:ind w:hanging="705" w:left="705"/>
        <w:jc w:val="both"/>
        <w:rPr>
          <w:b/>
        </w:rPr>
      </w:pPr>
    </w:p>
    <w:p w:rsidRDefault="007841E3" w:rsidP="007841E3" w:rsidR="007841E3" w:rsidRPr="002B5AAE">
      <w:pPr>
        <w:ind w:firstLine="705"/>
        <w:jc w:val="both"/>
      </w:pPr>
      <w:r>
        <w:t xml:space="preserve">VI. </w:t>
      </w:r>
      <w:r w:rsidRPr="002B5AAE">
        <w:t>Otvaranje stečajnog</w:t>
      </w:r>
      <w:r>
        <w:t>a</w:t>
      </w:r>
      <w:r w:rsidRPr="002B5AAE">
        <w:t xml:space="preserve"> postupka</w:t>
      </w:r>
      <w:r>
        <w:t xml:space="preserve"> nad dužnikom</w:t>
      </w:r>
      <w:r w:rsidR="00CD357E">
        <w:t xml:space="preserve"> i imenovanje stečajne upraviteljice</w:t>
      </w:r>
      <w:r w:rsidRPr="002B5AAE">
        <w:t xml:space="preserve"> </w:t>
      </w:r>
      <w:r>
        <w:t xml:space="preserve">dužniku </w:t>
      </w:r>
      <w:r w:rsidRPr="002B5AAE">
        <w:t>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7841E3" w:rsidP="007841E3" w:rsidR="007841E3" w:rsidRPr="002B5AAE">
      <w:pPr>
        <w:jc w:val="both"/>
      </w:pPr>
    </w:p>
    <w:p w:rsidRDefault="007841E3" w:rsidP="007841E3" w:rsidR="007841E3" w:rsidRPr="002B5AAE">
      <w:pPr>
        <w:ind w:firstLine="705"/>
        <w:jc w:val="both"/>
      </w:pPr>
      <w:r>
        <w:t>VII. Nakon zaključenja stečajnoga postupka nad stečajnim dužnikom s</w:t>
      </w:r>
      <w:r w:rsidR="00CD357E">
        <w:t>tečajna</w:t>
      </w:r>
      <w:r>
        <w:t xml:space="preserve"> upravitelj</w:t>
      </w:r>
      <w:r w:rsidR="00CD357E">
        <w:t>ica</w:t>
      </w:r>
      <w:r>
        <w:t xml:space="preserve"> može u ime i za račun stečajne mase unovčiti imovinu dužnika i prikupljenim sredstvima namiriti nastale troškove stečajnoga postupka, </w:t>
      </w:r>
      <w:r w:rsidRPr="002B5AAE">
        <w:t>a neiskorišteni iznos uplatiti u Fond</w:t>
      </w:r>
      <w:r>
        <w:t xml:space="preserve"> </w:t>
      </w:r>
      <w:r w:rsidRPr="002B5AAE">
        <w:t>za namirenje troškova stečajnog</w:t>
      </w:r>
      <w:r>
        <w:t>a</w:t>
      </w:r>
      <w:r w:rsidRPr="002B5AAE">
        <w:t xml:space="preserve"> postupka</w:t>
      </w:r>
      <w:r>
        <w:t xml:space="preserve"> iz čl. 111. Stečajnog zakona</w:t>
      </w:r>
      <w:r w:rsidRPr="002B5AAE">
        <w:t xml:space="preserve">.  </w:t>
      </w:r>
    </w:p>
    <w:p w:rsidRDefault="007841E3" w:rsidP="007841E3" w:rsidR="007841E3">
      <w:pPr>
        <w:jc w:val="both"/>
        <w:rPr>
          <w:b/>
        </w:rPr>
      </w:pPr>
    </w:p>
    <w:p w:rsidRDefault="007841E3" w:rsidP="007841E3" w:rsidR="007841E3">
      <w:pPr>
        <w:rPr>
          <w:b/>
        </w:rPr>
      </w:pPr>
    </w:p>
    <w:p w:rsidRDefault="007841E3" w:rsidP="007841E3" w:rsidR="007841E3" w:rsidRPr="002B5AAE">
      <w:pPr>
        <w:rPr>
          <w:b/>
        </w:rPr>
      </w:pPr>
    </w:p>
    <w:p w:rsidRDefault="007841E3" w:rsidP="007841E3" w:rsidR="007841E3" w:rsidRPr="002B5AAE">
      <w:pPr>
        <w:jc w:val="center"/>
      </w:pPr>
      <w:r w:rsidRPr="002B5AAE">
        <w:lastRenderedPageBreak/>
        <w:t>Obrazloženje</w:t>
      </w:r>
    </w:p>
    <w:p w:rsidRDefault="007841E3" w:rsidP="007841E3" w:rsidR="007841E3" w:rsidRPr="002B5AAE">
      <w:pPr>
        <w:jc w:val="center"/>
        <w:rPr>
          <w:b/>
        </w:rPr>
      </w:pPr>
    </w:p>
    <w:p w:rsidRDefault="007841E3" w:rsidP="007841E3" w:rsidR="007841E3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3F4451">
        <w:t>3. prosinca 2015.</w:t>
      </w:r>
      <w:r>
        <w:t>.</w:t>
      </w:r>
      <w:r w:rsidRPr="002B5AAE">
        <w:t xml:space="preserve"> zahtjev za provedbu skraćenog</w:t>
      </w:r>
      <w:r>
        <w:t>a</w:t>
      </w:r>
      <w:r w:rsidRPr="002B5AAE">
        <w:t xml:space="preserve"> stečajnog postupka nad </w:t>
      </w:r>
      <w:r>
        <w:t>uvodno označenim dužnikom na temelju čl. 4</w:t>
      </w:r>
      <w:r w:rsidR="00F47198">
        <w:t>29</w:t>
      </w:r>
      <w:r>
        <w:t xml:space="preserve">. st. 1. Stečajnog zakona (Narodne novine broj 71/15, dalje u tekstu: SZ) navodeći </w:t>
      </w:r>
      <w:r w:rsidRPr="002B5AAE">
        <w:t xml:space="preserve">da na dan </w:t>
      </w:r>
      <w:r w:rsidR="003F4451">
        <w:t>1</w:t>
      </w:r>
      <w:r>
        <w:t>. rujna 2015</w:t>
      </w:r>
      <w:r w:rsidRPr="00D75141">
        <w:t>.</w:t>
      </w:r>
      <w:r w:rsidRPr="002B5AAE">
        <w:t xml:space="preserve"> u Očevidniku redoslijeda osnova za plaćanje ima evidentirane neizvršene osnove za plaćanje</w:t>
      </w:r>
      <w:r w:rsidR="00081630">
        <w:t xml:space="preserve"> u neprekinutom razdoblju od 889 dana,</w:t>
      </w:r>
      <w:r w:rsidRPr="002B5AAE">
        <w:t xml:space="preserve"> u ukupnom iznosu od </w:t>
      </w:r>
      <w:r w:rsidR="003F4451">
        <w:t>234.446,99</w:t>
      </w:r>
      <w:r>
        <w:t xml:space="preserve"> kuna</w:t>
      </w:r>
      <w:r w:rsidRPr="002B5AAE">
        <w:t xml:space="preserve">, da nema zaposlenih, </w:t>
      </w:r>
      <w:r w:rsidRPr="00CF7AC9">
        <w:t xml:space="preserve">da </w:t>
      </w:r>
      <w:r>
        <w:t>ima</w:t>
      </w:r>
      <w:r w:rsidRPr="00CF7AC9">
        <w:t xml:space="preserve"> </w:t>
      </w:r>
      <w:r w:rsidR="00081630">
        <w:t>tri</w:t>
      </w:r>
      <w:r>
        <w:t xml:space="preserve"> </w:t>
      </w:r>
      <w:r w:rsidRPr="00CF7AC9">
        <w:t>otvoren</w:t>
      </w:r>
      <w:r w:rsidR="00F47198">
        <w:t>a</w:t>
      </w:r>
      <w:r w:rsidRPr="00CF7AC9">
        <w:t xml:space="preserve"> </w:t>
      </w:r>
      <w:r w:rsidR="00103E04">
        <w:t xml:space="preserve">bankovna </w:t>
      </w:r>
      <w:r w:rsidRPr="00CF7AC9">
        <w:t>račun</w:t>
      </w:r>
      <w:r w:rsidR="00F47198">
        <w:t>a</w:t>
      </w:r>
      <w:r>
        <w:t xml:space="preserve">, kao </w:t>
      </w:r>
      <w:r w:rsidRPr="00CF7AC9">
        <w:t>i da nema zaplijenjenih sredstava na ime predujma za namire</w:t>
      </w:r>
      <w:r>
        <w:t>nje troškova stečajnog postupka u smislu odredbe čl. 112. st. 5. SZ-a.</w:t>
      </w:r>
    </w:p>
    <w:p w:rsidRDefault="007841E3" w:rsidP="007841E3" w:rsidR="007841E3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081630">
        <w:t>18</w:t>
      </w:r>
      <w:r w:rsidR="00B60E63">
        <w:t>. veljače</w:t>
      </w:r>
      <w:r w:rsidR="00F47198">
        <w:t xml:space="preserve"> 2</w:t>
      </w:r>
      <w:r>
        <w:t xml:space="preserve">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7841E3" w:rsidP="007841E3" w:rsidR="007841E3">
      <w:pPr>
        <w:ind w:firstLine="708"/>
        <w:jc w:val="both"/>
      </w:pPr>
      <w:r>
        <w:t>S obzirom da je vjerovnica Republika Hrvatska u propisanom roku podnijela ovom sudu prijedlog za otvaranje stečajnog postupka</w:t>
      </w:r>
      <w:r w:rsidR="00C50D8C">
        <w:t xml:space="preserve"> kojim je učinila vjerojatnim postojanje svoje tražbine i postojanje imovine dužnika, </w:t>
      </w:r>
      <w:r>
        <w:t>to je rješenjem ovog suda posl. br. St-</w:t>
      </w:r>
      <w:r w:rsidR="00B60E63">
        <w:t>819/2015</w:t>
      </w:r>
      <w:r>
        <w:t>-</w:t>
      </w:r>
      <w:r w:rsidR="00B60E63">
        <w:t>9</w:t>
      </w:r>
      <w:r>
        <w:t xml:space="preserve"> od 8. </w:t>
      </w:r>
      <w:r w:rsidR="00F47198">
        <w:t xml:space="preserve">lipnja </w:t>
      </w:r>
      <w:r>
        <w:t xml:space="preserve">2016. obustavljen skraćeni stečajni postupak te nakon pravomoćnosti istog, rješenjem poslovni broj gornji od </w:t>
      </w:r>
      <w:r w:rsidR="00F47198">
        <w:t>7</w:t>
      </w:r>
      <w:r>
        <w:t>. s</w:t>
      </w:r>
      <w:r w:rsidR="00F47198">
        <w:t>rpnja</w:t>
      </w:r>
      <w:r>
        <w:t xml:space="preserve"> 2016., pokrenut prethodni postupak radi utvrđivanja pretpostavki za otvaranje stečajnoga postupka nad dužnikom u smislu odredbi čl. 433. i čl. 115. SZ-a. </w:t>
      </w:r>
    </w:p>
    <w:p w:rsidRDefault="007841E3" w:rsidP="00CD357E" w:rsidR="00103E04" w:rsidRPr="00C50D8C">
      <w:pPr>
        <w:ind w:firstLine="708"/>
        <w:jc w:val="both"/>
        <w:rPr>
          <w:rFonts w:eastAsia="Calibri"/>
          <w:lang w:eastAsia="en-US"/>
        </w:rPr>
      </w:pPr>
      <w:r>
        <w:t xml:space="preserve"> </w:t>
      </w:r>
      <w:r w:rsidRPr="00C50D8C">
        <w:rPr>
          <w:rFonts w:eastAsia="Calibri"/>
          <w:lang w:eastAsia="en-US"/>
        </w:rPr>
        <w:t xml:space="preserve">Na ročištu radi očitovanja o prijedlogu i radi utvrđivanja pretpostavki za otvaranje stečajnoga postupka nad dužnikom od </w:t>
      </w:r>
      <w:r w:rsidR="00B60E63" w:rsidRPr="00C50D8C">
        <w:rPr>
          <w:rFonts w:eastAsia="Calibri"/>
          <w:lang w:eastAsia="en-US"/>
        </w:rPr>
        <w:t>20</w:t>
      </w:r>
      <w:r w:rsidRPr="00C50D8C">
        <w:rPr>
          <w:rFonts w:eastAsia="Calibri"/>
          <w:lang w:eastAsia="en-US"/>
        </w:rPr>
        <w:t xml:space="preserve">. </w:t>
      </w:r>
      <w:r w:rsidR="00B60E63" w:rsidRPr="00C50D8C">
        <w:rPr>
          <w:rFonts w:eastAsia="Calibri"/>
          <w:lang w:eastAsia="en-US"/>
        </w:rPr>
        <w:t>listopada</w:t>
      </w:r>
      <w:r w:rsidRPr="00C50D8C">
        <w:rPr>
          <w:rFonts w:eastAsia="Calibri"/>
          <w:lang w:eastAsia="en-US"/>
        </w:rPr>
        <w:t xml:space="preserve"> 2016.osob</w:t>
      </w:r>
      <w:r w:rsidR="00F47198" w:rsidRPr="00C50D8C">
        <w:rPr>
          <w:rFonts w:eastAsia="Calibri"/>
          <w:lang w:eastAsia="en-US"/>
        </w:rPr>
        <w:t>a</w:t>
      </w:r>
      <w:r w:rsidRPr="00C50D8C">
        <w:rPr>
          <w:rFonts w:eastAsia="Calibri"/>
          <w:lang w:eastAsia="en-US"/>
        </w:rPr>
        <w:t xml:space="preserve"> ovlašten</w:t>
      </w:r>
      <w:r w:rsidR="00F47198" w:rsidRPr="00C50D8C">
        <w:rPr>
          <w:rFonts w:eastAsia="Calibri"/>
          <w:lang w:eastAsia="en-US"/>
        </w:rPr>
        <w:t>a</w:t>
      </w:r>
      <w:r w:rsidRPr="00C50D8C">
        <w:rPr>
          <w:rFonts w:eastAsia="Calibri"/>
          <w:lang w:eastAsia="en-US"/>
        </w:rPr>
        <w:t xml:space="preserve"> za zastupanje dužnika po zakonu izjavil</w:t>
      </w:r>
      <w:r w:rsidR="00F47198" w:rsidRPr="00C50D8C">
        <w:rPr>
          <w:rFonts w:eastAsia="Calibri"/>
          <w:lang w:eastAsia="en-US"/>
        </w:rPr>
        <w:t>a</w:t>
      </w:r>
      <w:r w:rsidRPr="00C50D8C">
        <w:rPr>
          <w:rFonts w:eastAsia="Calibri"/>
          <w:lang w:eastAsia="en-US"/>
        </w:rPr>
        <w:t xml:space="preserve"> </w:t>
      </w:r>
      <w:r w:rsidR="00F47198" w:rsidRPr="00C50D8C">
        <w:rPr>
          <w:rFonts w:eastAsia="Calibri"/>
          <w:lang w:eastAsia="en-US"/>
        </w:rPr>
        <w:t xml:space="preserve">je </w:t>
      </w:r>
      <w:r w:rsidRPr="00C50D8C">
        <w:rPr>
          <w:rFonts w:eastAsia="Calibri"/>
          <w:lang w:eastAsia="en-US"/>
        </w:rPr>
        <w:t xml:space="preserve">suglasnost s prijedlogom navedene vjerovnice za otvaranje stečajnog postupka nad dužnikom zbog postojanja stečajnog razloga nesposobnosti dužnika za plaćanje svojih dospjelih obveza iz čl. 6. SZ-a u bitnom navodeći da dužnik ne obavlja svoju poslovnu djelatnost </w:t>
      </w:r>
      <w:r w:rsidR="00B60E63" w:rsidRPr="00C50D8C">
        <w:rPr>
          <w:rFonts w:eastAsia="Calibri"/>
          <w:lang w:eastAsia="en-US"/>
        </w:rPr>
        <w:t xml:space="preserve">poljoprivrede i prijevoza robe koju je dužnik </w:t>
      </w:r>
      <w:r w:rsidR="00C50D8C">
        <w:rPr>
          <w:rFonts w:eastAsia="Calibri"/>
          <w:lang w:eastAsia="en-US"/>
        </w:rPr>
        <w:t>već</w:t>
      </w:r>
      <w:r w:rsidR="00B60E63" w:rsidRPr="00C50D8C">
        <w:rPr>
          <w:rFonts w:eastAsia="Calibri"/>
          <w:lang w:eastAsia="en-US"/>
        </w:rPr>
        <w:t xml:space="preserve"> četiri godine kada se ozbiljno razbolio</w:t>
      </w:r>
      <w:r w:rsidR="00C50D8C">
        <w:rPr>
          <w:rFonts w:eastAsia="Calibri"/>
          <w:lang w:eastAsia="en-US"/>
        </w:rPr>
        <w:t xml:space="preserve"> te </w:t>
      </w:r>
      <w:r w:rsidRPr="00C50D8C">
        <w:rPr>
          <w:rFonts w:eastAsia="Calibri"/>
          <w:lang w:eastAsia="en-US"/>
        </w:rPr>
        <w:t xml:space="preserve">da </w:t>
      </w:r>
      <w:r w:rsidR="00C50D8C">
        <w:rPr>
          <w:rFonts w:eastAsia="Calibri"/>
          <w:lang w:eastAsia="en-US"/>
        </w:rPr>
        <w:t>nema imovinu unovčenjem koje bi se namirili troškovi postupka i vjerovnici dužnika.</w:t>
      </w:r>
    </w:p>
    <w:p w:rsidRDefault="007841E3" w:rsidP="00CD357E" w:rsidR="007841E3" w:rsidRPr="00CD357E">
      <w:pPr>
        <w:ind w:firstLine="708"/>
        <w:jc w:val="both"/>
        <w:rPr>
          <w:rFonts w:eastAsia="Calibri"/>
          <w:lang w:eastAsia="en-US"/>
        </w:rPr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7841E3" w:rsidP="007841E3" w:rsidR="007841E3">
      <w:pPr>
        <w:ind w:firstLine="708"/>
        <w:jc w:val="both"/>
      </w:pPr>
      <w:r>
        <w:t xml:space="preserve">Postupajući u smislu naprijed citirane zakonske odredbe, rješenjem ovog suda posl. br. gornji </w:t>
      </w:r>
      <w:r w:rsidRPr="006A62B7">
        <w:t xml:space="preserve">od </w:t>
      </w:r>
      <w:r w:rsidR="00B60E63">
        <w:t>2. studenoga</w:t>
      </w:r>
      <w:r>
        <w:t xml:space="preserve"> 2016</w:t>
      </w:r>
      <w:r w:rsidRPr="006A62B7">
        <w:t>.</w:t>
      </w:r>
      <w:r>
        <w:t xml:space="preserve"> pozvane su osobe koje imaju pravni interes za provedbom stečajnoga postupka nad dužnikom u roku od 15 dana od isteka osmog dana od dana objave rješenja na e-oglasnoj ploči suda, solidarno uplatiti predujam u iznosu od 10.000,00 kuna za namirenje troškova prethodnoga i otvorenoga stečajnoga postupka.</w:t>
      </w:r>
    </w:p>
    <w:p w:rsidRDefault="007841E3" w:rsidP="007841E3" w:rsidR="007841E3" w:rsidRPr="00C50D8C">
      <w:pPr>
        <w:ind w:firstLine="708"/>
        <w:jc w:val="both"/>
      </w:pPr>
      <w:r>
        <w:t>Navedeno rješenje uredno je objavljeno na e-oglasnoj ploči ovog suda</w:t>
      </w:r>
      <w:r w:rsidRPr="006A62B7">
        <w:t xml:space="preserve"> </w:t>
      </w:r>
      <w:r w:rsidR="00B60E63">
        <w:t xml:space="preserve">3. </w:t>
      </w:r>
      <w:r w:rsidR="00B60E63" w:rsidRPr="00C50D8C">
        <w:t>studeno</w:t>
      </w:r>
      <w:r w:rsidR="00C50D8C" w:rsidRPr="00C50D8C">
        <w:t>g</w:t>
      </w:r>
      <w:r w:rsidRPr="00C50D8C">
        <w:t xml:space="preserve"> 2016. slijedom čega je rok za uplatu predujma za namirenje troškova postupka istekao </w:t>
      </w:r>
      <w:r w:rsidR="00C50D8C" w:rsidRPr="00C50D8C">
        <w:t>28. studenog</w:t>
      </w:r>
      <w:r w:rsidRPr="00C50D8C">
        <w:t xml:space="preserve"> 2016. </w:t>
      </w:r>
    </w:p>
    <w:p w:rsidRDefault="007841E3" w:rsidP="007841E3" w:rsidR="007841E3" w:rsidRPr="002B5AAE">
      <w:pPr>
        <w:ind w:firstLine="708"/>
        <w:jc w:val="both"/>
      </w:pPr>
      <w:r w:rsidRPr="00C50D8C">
        <w:t>S obzirom da navedene osobe nisu uplatile navedeni predujam u određenom roku te da isti nije uplaćen ni do dana donošenja ove odluke, to je primjenom odredbi čl. 132. st. 2., 3. i</w:t>
      </w:r>
      <w:r>
        <w:t xml:space="preserve"> 5.  i čl. 129. st. 1. alineja 1. do 3. i st. 2. SZ-a donesena odluka kao u točki I. do IV. izreke rješenja.</w:t>
      </w:r>
    </w:p>
    <w:p w:rsidRDefault="007841E3" w:rsidP="007841E3" w:rsidR="007841E3">
      <w:pPr>
        <w:ind w:firstLine="708"/>
        <w:jc w:val="both"/>
      </w:pPr>
      <w:r w:rsidRPr="009A255F">
        <w:lastRenderedPageBreak/>
        <w:t xml:space="preserve">Odluka suda iz točke </w:t>
      </w:r>
      <w:r>
        <w:t xml:space="preserve">V. do </w:t>
      </w:r>
      <w:r w:rsidRPr="009A255F">
        <w:t>VI. izreke ovog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odredbi čl. 133. st. 1. SZ-a. </w:t>
      </w:r>
    </w:p>
    <w:p w:rsidRDefault="007841E3" w:rsidP="007841E3" w:rsidR="007841E3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7841E3" w:rsidP="007841E3" w:rsidR="007841E3">
      <w:pPr>
        <w:ind w:firstLine="708"/>
        <w:jc w:val="both"/>
      </w:pPr>
      <w:r>
        <w:t>Izbor</w:t>
      </w:r>
      <w:r w:rsidR="008B4419">
        <w:t xml:space="preserve"> stečajne upraviteljice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7841E3" w:rsidP="007841E3" w:rsidR="007841E3"/>
    <w:p w:rsidRDefault="007841E3" w:rsidP="007841E3" w:rsidR="007841E3">
      <w:pPr>
        <w:jc w:val="center"/>
      </w:pPr>
    </w:p>
    <w:p w:rsidRDefault="007841E3" w:rsidP="007841E3" w:rsidR="007841E3" w:rsidRPr="00240F6B">
      <w:pPr>
        <w:jc w:val="center"/>
      </w:pPr>
      <w:r>
        <w:t xml:space="preserve">U Zadru </w:t>
      </w:r>
      <w:r w:rsidR="00E23046">
        <w:t>29</w:t>
      </w:r>
      <w:r>
        <w:t xml:space="preserve">. </w:t>
      </w:r>
      <w:r w:rsidR="00C50D8C">
        <w:t>studenog</w:t>
      </w:r>
      <w:r>
        <w:t xml:space="preserve"> 2016. </w:t>
      </w:r>
    </w:p>
    <w:p w:rsidRDefault="007841E3" w:rsidP="007841E3" w:rsidR="007841E3">
      <w:pPr>
        <w:jc w:val="both"/>
      </w:pPr>
    </w:p>
    <w:p w:rsidRDefault="007841E3" w:rsidP="007841E3" w:rsidR="007841E3" w:rsidRPr="00240F6B">
      <w:pPr>
        <w:jc w:val="both"/>
      </w:pPr>
    </w:p>
    <w:p w:rsidRDefault="007841E3" w:rsidP="007841E3" w:rsidR="007841E3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99210B" w:rsidP="005A0030" w:rsidR="007841E3" w:rsidRPr="00240F6B">
      <w:pPr>
        <w:ind w:firstLine="708"/>
        <w:jc w:val="right"/>
      </w:pPr>
      <w:r>
        <w:t xml:space="preserve">                                         </w:t>
      </w:r>
      <w:r w:rsidR="007841E3">
        <w:t>Sutkinja:</w:t>
      </w:r>
    </w:p>
    <w:p w:rsidRDefault="007841E3" w:rsidP="005A0030" w:rsidR="0099210B">
      <w:pPr>
        <w:ind w:firstLine="708"/>
        <w:jc w:val="right"/>
      </w:pPr>
      <w:r>
        <w:t>Tina Grgas</w:t>
      </w:r>
    </w:p>
    <w:p w:rsidRDefault="005A0030" w:rsidP="0099210B" w:rsidR="005A0030">
      <w:pPr>
        <w:ind w:firstLine="708"/>
      </w:pPr>
    </w:p>
    <w:p w:rsidRDefault="005A0030" w:rsidP="00C50D8C" w:rsidR="005A0030" w:rsidRPr="002B5AAE">
      <w:pPr>
        <w:rPr>
          <w:b/>
        </w:rPr>
      </w:pPr>
    </w:p>
    <w:p w:rsidRDefault="007841E3" w:rsidP="007841E3" w:rsidR="007841E3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7841E3" w:rsidP="007841E3" w:rsidR="007841E3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D8C" w:rsidP="0099210B" w:rsidR="00C50D8C">
      <w:pPr>
        <w:ind w:firstLine="708"/>
        <w:jc w:val="both"/>
      </w:pPr>
    </w:p>
    <w:p w:rsidRDefault="00C50D8C" w:rsidP="0099210B" w:rsidR="00C50D8C">
      <w:pPr>
        <w:ind w:firstLine="708"/>
        <w:jc w:val="both"/>
      </w:pPr>
    </w:p>
    <w:p w:rsidRDefault="0099210B" w:rsidP="0099210B" w:rsidR="0099210B">
      <w:pPr>
        <w:ind w:firstLine="708"/>
        <w:jc w:val="both"/>
      </w:pPr>
      <w:r>
        <w:t>DNA: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Stečajnoj upraviteljici dužnika uz potvrdu o imenovanju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ŽDO-u u Zadru, Građansko-upravnom odjelu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Vjerovniku Republika Hrvatska, Ministarstvo financija-Porezna uprava, Područni ured Dalmacija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Općinskom sudu u Zadru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 xml:space="preserve">Registru ovog suda nakon pravomoćnosti radi brisanja dužnika iz registra 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>Pisarnici ovog suda</w:t>
      </w:r>
    </w:p>
    <w:p w:rsidRDefault="0099210B" w:rsidP="0099210B" w:rsidR="0099210B">
      <w:pPr>
        <w:pStyle w:val="Odlomakpopisa"/>
        <w:numPr>
          <w:ilvl w:val="0"/>
          <w:numId w:val="1"/>
        </w:numPr>
        <w:jc w:val="both"/>
      </w:pPr>
      <w:r>
        <w:t xml:space="preserve">e-Oglasna ploča suda </w:t>
      </w:r>
    </w:p>
    <w:p w:rsidRDefault="0099210B" w:rsidP="0099210B" w:rsidR="0099210B"/>
    <w:p w:rsidRDefault="0099210B" w:rsidP="0099210B" w:rsidR="0099210B"/>
    <w:p w:rsidRDefault="00BB77DD" w:rsidP="00BB77DD" w:rsidR="0099210B">
      <w:pPr>
        <w:ind w:firstLine="708"/>
      </w:pPr>
      <w:r>
        <w:t>Napomena:</w:t>
      </w:r>
    </w:p>
    <w:p w:rsidRDefault="00BB77DD" w:rsidP="00293CE4" w:rsidR="00BB77DD">
      <w:pPr>
        <w:ind w:left="708"/>
      </w:pPr>
      <w:r>
        <w:t>Kalendirati za pravomoćnost i za povrat uplaćenih</w:t>
      </w:r>
      <w:r w:rsidR="00293CE4">
        <w:t>, a neiskorištenih</w:t>
      </w:r>
      <w:r>
        <w:t xml:space="preserve"> sredstava u Fond iz čl. 111. Stečajnog zakona </w:t>
      </w:r>
    </w:p>
    <w:p w:rsidRDefault="0099210B" w:rsidP="00BB77DD" w:rsidR="0099210B">
      <w:pPr>
        <w:ind w:firstLine="708"/>
      </w:pPr>
    </w:p>
    <w:p w:rsidRDefault="00103E04" w:rsidP="00BB77DD" w:rsidR="00103E04">
      <w:pPr>
        <w:ind w:firstLine="708"/>
      </w:pPr>
    </w:p>
    <w:sectPr w:rsidSect="003F4451" w:rsidR="00103E0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E63" w:rsidP="007841E3" w:rsidR="00B60E63">
      <w:r>
        <w:separator/>
      </w:r>
    </w:p>
  </w:endnote>
  <w:endnote w:id="0" w:type="continuationSeparator">
    <w:p w:rsidRDefault="00B60E63" w:rsidP="007841E3" w:rsidR="00B60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E63" w:rsidP="007841E3" w:rsidR="00B60E63">
      <w:r>
        <w:separator/>
      </w:r>
    </w:p>
  </w:footnote>
  <w:footnote w:id="0" w:type="continuationSeparator">
    <w:p w:rsidRDefault="00B60E63" w:rsidP="007841E3" w:rsidR="00B60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E63" w:rsidP="003F4451" w:rsidR="00B60E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0E63" w:rsidR="00B60E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E63" w:rsidP="003F4451" w:rsidR="00B60E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3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60E63" w:rsidP="003F4451" w:rsidR="00B60E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928/2016-10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1E3"/>
    <w:rsid w:val="00081630"/>
    <w:rsid w:val="00086C77"/>
    <w:rsid w:val="00103E04"/>
    <w:rsid w:val="001A538C"/>
    <w:rsid w:val="002008E1"/>
    <w:rsid w:val="00293CE4"/>
    <w:rsid w:val="00381F3C"/>
    <w:rsid w:val="0039761F"/>
    <w:rsid w:val="003F4451"/>
    <w:rsid w:val="005A0030"/>
    <w:rsid w:val="00626C11"/>
    <w:rsid w:val="00692946"/>
    <w:rsid w:val="006E29F8"/>
    <w:rsid w:val="007841E3"/>
    <w:rsid w:val="007B6CD0"/>
    <w:rsid w:val="007C7A62"/>
    <w:rsid w:val="007F786F"/>
    <w:rsid w:val="008945D3"/>
    <w:rsid w:val="008B4419"/>
    <w:rsid w:val="00902CC7"/>
    <w:rsid w:val="009563E5"/>
    <w:rsid w:val="0099210B"/>
    <w:rsid w:val="00AE3FB3"/>
    <w:rsid w:val="00B60E63"/>
    <w:rsid w:val="00B74A28"/>
    <w:rsid w:val="00BB77DD"/>
    <w:rsid w:val="00BE5E6D"/>
    <w:rsid w:val="00C50D8C"/>
    <w:rsid w:val="00CD357E"/>
    <w:rsid w:val="00D137BD"/>
    <w:rsid w:val="00E21EB1"/>
    <w:rsid w:val="00E23046"/>
    <w:rsid w:val="00F47198"/>
    <w:rsid w:val="00F6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41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841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41E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7841E3"/>
    <w:rPr>
      <w:rFonts w:cs="Times New Roman"/>
    </w:rPr>
  </w:style>
  <w:style w:styleId="Odlomakpopisa" w:type="paragraph">
    <w:name w:val="List Paragraph"/>
    <w:basedOn w:val="Normal"/>
    <w:uiPriority w:val="34"/>
    <w:qFormat/>
    <w:rsid w:val="007841E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841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41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6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41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841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41E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7841E3"/>
    <w:rPr>
      <w:rFonts w:cs="Times New Roman"/>
    </w:rPr>
  </w:style>
  <w:style w:styleId="Odlomakpopisa" w:type="paragraph">
    <w:name w:val="List Paragraph"/>
    <w:basedOn w:val="Normal"/>
    <w:uiPriority w:val="34"/>
    <w:qFormat/>
    <w:rsid w:val="007841E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841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41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6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POSEDARJE TRANS, društvo s ograničenom odgovornošću za poljoprivredu, graditeljstvo, cestovni prijevoz, trgovinu i ugostiteljstvo</izvorni_sadrzaj>
    <derivirana_varijabla naziv="DomainObject.Predmet.ProtustrankaFormated_1">  POSEDARJE TRANS, društvo s ograničenom odgovornošću za poljoprivredu, graditeljstvo, cestovni prijevoz, trgovinu i ugostiteljstvo</derivirana_varijabla>
  </DomainObject.Predmet.ProtustrankaFormated>
  <DomainObject.Predmet.ProtustrankaFormatedOIB>
    <izvorni_sadrzaj>  POSEDARJE TRANS, društvo s ograničenom odgovornošću za poljoprivredu, graditeljstvo, cestovni prijevoz, trgovinu i ugostiteljstvo, OIB 57820834062</izvorni_sadrzaj>
    <derivirana_varijabla naziv="DomainObject.Predmet.ProtustrankaFormatedOIB_1">  POSEDARJE TRANS, društvo s ograničenom odgovornošću za poljoprivredu, graditeljstvo, cestovni prijevoz, trgovinu i ugostiteljstvo, OIB 57820834062</derivirana_varijabla>
  </DomainObject.Predmet.ProtustrankaFormatedOIB>
  <DomainObject.Predmet.ProtustrankaFormatedWithAdress>
    <izvorni_sadrzaj> POSEDARJE TRANS, društvo s ograničenom odgovornošću za poljoprivredu, graditeljstvo, cestovni prijevoz, trgovinu i ugostiteljstvo, Nikole Tavelića 12, 23242 Posedarje</izvorni_sadrzaj>
    <derivirana_varijabla naziv="DomainObject.Predmet.ProtustrankaFormatedWithAdress_1"> POSEDARJE TRANS, društvo s ograničenom odgovornošću za poljoprivredu, graditeljstvo, cestovni prijevoz, trgovinu i ugostiteljstvo, Nikole Tavelića 12, 23242 Posedarje</derivirana_varijabla>
  </DomainObject.Predmet.ProtustrankaFormatedWithAdress>
  <DomainObject.Predmet.ProtustrankaFormatedWithAdressOIB>
    <izvorni_sadrzaj> POSEDARJE TRANS, društvo s ograničenom odgovornošću za poljoprivredu, graditeljstvo, cestovni prijevoz, trgovinu i ugostiteljstvo, OIB 57820834062, Nikole Tavelića 12, 23242 Posedarje</izvorni_sadrzaj>
    <derivirana_varijabla naziv="DomainObject.Predmet.ProtustrankaFormatedWithAdressOIB_1"> POSEDARJE TRANS, društvo s ograničenom odgovornošću za poljoprivredu, graditeljstvo, cestovni prijevoz, trgovinu i ugostiteljstvo, OIB 57820834062, Nikole Tavelića 12, 23242 Posedarje</derivirana_varijabla>
  </DomainObject.Predmet.ProtustrankaFormatedWithAdressOIB>
  <DomainObject.Predmet.ProtustrankaWithAdress>
    <izvorni_sadrzaj>POSEDARJE TRANS, društvo s ograničenom odgovornošću za poljoprivredu, graditeljstvo, cestovni prijevoz, trgovinu i ugostiteljstvo Nikole Tavelića 12, 23242 Posedarje</izvorni_sadrzaj>
    <derivirana_varijabla naziv="DomainObject.Predmet.ProtustrankaWithAdress_1">POSEDARJE TRANS, društvo s ograničenom odgovornošću za poljoprivredu, graditeljstvo, cestovni prijevoz, trgovinu i ugostiteljstvo Nikole Tavelića 12, 23242 Posedarje</derivirana_varijabla>
  </DomainObject.Predmet.ProtustrankaWithAdress>
  <DomainObject.Predmet.ProtustrankaWith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WithAdressOIB_1">POSEDARJE TRANS, društvo s ograničenom odgovornošću za poljoprivredu, graditeljstvo, cestovni prijevoz, trgovinu i ugostiteljstvo, OIB 57820834062, Nikole Tavelića 12, 23242 Posedarje</derivirana_varijabla>
  </DomainObject.Predmet.ProtustrankaWithAdressOIB>
  <DomainObject.Predmet.ProtustrankaNazivFormated>
    <izvorni_sadrzaj>POSEDARJE TRANS, društvo s ograničenom odgovornošću za poljoprivredu, graditeljstvo, cestovni prijevoz, trgovinu i ugostiteljstvo</izvorni_sadrzaj>
    <derivirana_varijabla naziv="DomainObject.Predmet.ProtustrankaNazivFormated_1">POSEDARJE TRANS, društvo s ograničenom odgovornošću za poljoprivredu, graditeljstvo, cestovni prijevoz, trgovinu i ugostiteljstvo</derivirana_varijabla>
  </DomainObject.Predmet.ProtustrankaNazivFormated>
  <DomainObject.Predmet.ProtustrankaNazivFormatedOIB>
    <izvorni_sadrzaj>POSEDARJE TRANS, društvo s ograničenom odgovornošću za poljoprivredu, graditeljstvo, cestovni prijevoz, trgovinu i ugostiteljstvo, OIB 57820834062</izvorni_sadrzaj>
    <derivirana_varijabla naziv="DomainObject.Predmet.ProtustrankaNazivFormatedOIB_1">POSEDARJE TRANS, društvo s ograničenom odgovornošću za poljoprivredu, graditeljstvo, cestovni prijevoz, trgovinu i ugostiteljstvo, OIB 57820834062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Klanac</izvorni_sadrzaj>
    <derivirana_varijabla naziv="DomainObject.Predmet.StrankaFormated_1">  FINA; Darko Klanac</derivirana_varijabla>
  </DomainObject.Predmet.StrankaFormated>
  <DomainObject.Predmet.StrankaFormatedOIB>
    <izvorni_sadrzaj>  FINA, OIB 85821130368; Darko Klanac, OIB 40131994349</izvorni_sadrzaj>
    <derivirana_varijabla naziv="DomainObject.Predmet.StrankaFormatedOIB_1">  FINA, OIB 85821130368; Darko Klanac, OIB 40131994349</derivirana_varijabla>
  </DomainObject.Predmet.StrankaFormatedOIB>
  <DomainObject.Predmet.StrankaFormatedWithAdress>
    <izvorni_sadrzaj> FINA; Darko Klanac, Ulica Nikole Tavelića 22, 23242 Posedarje</izvorni_sadrzaj>
    <derivirana_varijabla naziv="DomainObject.Predmet.StrankaFormatedWithAdress_1"> FINA; Darko Klanac, Ulica Nikole Tavelića 22, 23242 Posedarje</derivirana_varijabla>
  </DomainObject.Predmet.StrankaFormatedWithAdress>
  <DomainObject.Predmet.StrankaFormatedWithAdressOIB>
    <izvorni_sadrzaj> FINA, OIB 85821130368; Darko Klanac, OIB 40131994349, Ulica Nikole Tavelića 22, 23242 Posedarje</izvorni_sadrzaj>
    <derivirana_varijabla naziv="DomainObject.Predmet.StrankaFormatedWithAdressOIB_1"> FINA, OIB 85821130368; Darko Klanac, OIB 40131994349, Ulica Nikole Tavelića 22, 23242 Posedarje</derivirana_varijabla>
  </DomainObject.Predmet.StrankaFormatedWithAdressOIB>
  <DomainObject.Predmet.StrankaWithAdress>
    <izvorni_sadrzaj>FINA ,Darko Klanac Ulica Nikole Tavelića 22,23242 Posedarje</izvorni_sadrzaj>
    <derivirana_varijabla naziv="DomainObject.Predmet.StrankaWithAdress_1">FINA ,Darko Klanac Ulica Nikole Tavelića 22,23242 Posedarje</derivirana_varijabla>
  </DomainObject.Predmet.StrankaWithAdress>
  <DomainObject.Predmet.StrankaWithAdressOIB>
    <izvorni_sadrzaj>FINA, OIB 85821130368,Darko Klanac, OIB 40131994349, Ulica Nikole Tavelića 22,23242 Posedarje</izvorni_sadrzaj>
    <derivirana_varijabla naziv="DomainObject.Predmet.StrankaWithAdressOIB_1">FINA, OIB 85821130368,Darko Klanac, OIB 40131994349, Ulica Nikole Tavelića 22,23242 Posedarje</derivirana_varijabla>
  </DomainObject.Predmet.StrankaWithAdressOIB>
  <DomainObject.Predmet.StrankaNazivFormated>
    <izvorni_sadrzaj>FINA,Darko Klanac</izvorni_sadrzaj>
    <derivirana_varijabla naziv="DomainObject.Predmet.StrankaNazivFormated_1">FINA,Darko Klanac</derivirana_varijabla>
  </DomainObject.Predmet.StrankaNazivFormated>
  <DomainObject.Predmet.StrankaNazivFormatedOIB>
    <izvorni_sadrzaj>FINA, OIB 85821130368,Darko Klanac, OIB 40131994349</izvorni_sadrzaj>
    <derivirana_varijabla naziv="DomainObject.Predmet.StrankaNazivFormatedOIB_1">FINA, OIB 85821130368,Darko Klanac, OIB 40131994349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Klanac</item>
    </izvorni_sadrzaj>
    <derivirana_varijabla naziv="DomainObject.Predmet.StrankaListFormated_1">
      <item>FINA</item>
      <item>Darko Klanac</item>
    </derivirana_varijabla>
  </DomainObject.Predmet.StrankaListFormated>
  <DomainObject.Predmet.StrankaListFormatedOIB>
    <izvorni_sadrzaj>
      <item>FINA, OIB 85821130368</item>
      <item>Darko Klanac, OIB 40131994349</item>
    </izvorni_sadrzaj>
    <derivirana_varijabla naziv="DomainObject.Predmet.StrankaListFormatedOIB_1">
      <item>FINA, OIB 85821130368</item>
      <item>Darko Klanac, OIB 40131994349</item>
    </derivirana_varijabla>
  </DomainObject.Predmet.StrankaListFormatedOIB>
  <DomainObject.Predmet.StrankaListFormatedWithAdress>
    <izvorni_sadrzaj>
      <item>FINA</item>
      <item>Darko Klanac, Ulica Nikole Tavelića 22, 23242 Posedarje</item>
    </izvorni_sadrzaj>
    <derivirana_varijabla naziv="DomainObject.Predmet.StrankaListFormatedWithAdress_1">
      <item>FINA</item>
      <item>Darko Klanac, Ulica Nikole Tavelića 22, 23242 Posedarje</item>
    </derivirana_varijabla>
  </DomainObject.Predmet.StrankaListFormatedWithAdress>
  <DomainObject.Predmet.StrankaListFormatedWithAdressOIB>
    <izvorni_sadrzaj>
      <item>FINA, OIB 85821130368</item>
      <item>Darko Klanac, OIB 40131994349, Ulica Nikole Tavelića 22, 23242 Posedarje</item>
    </izvorni_sadrzaj>
    <derivirana_varijabla naziv="DomainObject.Predmet.StrankaListFormatedWithAdressOIB_1">
      <item>FINA, OIB 85821130368</item>
      <item>Darko Klanac, OIB 40131994349, Ulica Nikole Tavelića 22, 23242 Posedarje</item>
    </derivirana_varijabla>
  </DomainObject.Predmet.StrankaListFormatedWithAdressOIB>
  <DomainObject.Predmet.StrankaListNazivFormated>
    <izvorni_sadrzaj>
      <item>FINA</item>
      <item>Darko Klanac</item>
    </izvorni_sadrzaj>
    <derivirana_varijabla naziv="DomainObject.Predmet.StrankaListNazivFormated_1">
      <item>FINA</item>
      <item>Darko Klanac</item>
    </derivirana_varijabla>
  </DomainObject.Predmet.StrankaListNazivFormated>
  <DomainObject.Predmet.StrankaListNazivFormatedOIB>
    <izvorni_sadrzaj>
      <item>FINA, OIB 85821130368</item>
      <item>Darko Klanac, OIB 40131994349</item>
    </izvorni_sadrzaj>
    <derivirana_varijabla naziv="DomainObject.Predmet.StrankaListNazivFormatedOIB_1">
      <item>FINA, OIB 85821130368</item>
      <item>Darko Klanac, OIB 40131994349</item>
    </derivirana_varijabla>
  </DomainObject.Predmet.StrankaListNazivFormatedOIB>
  <DomainObject.Predmet.ProtuStrankaListFormated>
    <izvorni_sadrzaj>
      <item>POSEDARJE TRANS, društvo s ograničenom odgovornošću za poljoprivredu, graditeljstvo, cestovni prijevoz, trgovinu i ugostiteljstvo</item>
    </izvorni_sadrzaj>
    <derivirana_varijabla naziv="DomainObject.Predmet.ProtuStrankaListFormated_1">
      <item>POSEDARJE TRANS, društvo s ograničenom odgovornošću za poljoprivredu, graditeljstvo, cestovni prijevoz, trgovinu i ugostiteljstvo</item>
    </derivirana_varijabla>
  </DomainObject.Predmet.ProtuStrankaListFormated>
  <DomainObject.Predmet.ProtuStrankaList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FormatedOIB_1">
      <item>POSEDARJE TRANS, društvo s ograničenom odgovornošću za poljoprivredu, graditeljstvo, cestovni prijevoz, trgovinu i ugostiteljstvo, OIB 57820834062</item>
    </derivirana_varijabla>
  </DomainObject.Predmet.ProtuStrankaListFormatedOIB>
  <DomainObject.Predmet.ProtuStrankaListFormatedWithAdress>
    <izvorni_sadrzaj>
      <item>POSEDARJE TRANS, društvo s ograničenom odgovornošću za poljoprivredu, graditeljstvo, cestovni prijevoz, trgovinu i ugostiteljstvo, Nikole Tavelića 12, 23242 Posedarje</item>
    </izvorni_sadrzaj>
    <derivirana_varijabla naziv="DomainObject.Predmet.ProtuStrankaListFormatedWithAdress_1">
      <item>POSEDARJE TRANS, društvo s ograničenom odgovornošću za poljoprivredu, graditeljstvo, cestovni prijevoz, trgovinu i ugostiteljstvo, Nikole Tavelića 12, 23242 Posedarje</item>
    </derivirana_varijabla>
  </DomainObject.Predmet.ProtuStrankaListFormatedWithAdress>
  <DomainObject.Predmet.ProtuStrankaListFormatedWithAdressOIB>
    <izvorni_sadrzaj>
      <item>POSEDARJE TRANS, društvo s ograničenom odgovornošću za poljoprivredu, graditeljstvo, cestovni prijevoz, trgovinu i ugostiteljstvo, OIB 57820834062, Nikole Tavelića 12, 23242 Posedarje</item>
    </izvorni_sadrzaj>
    <derivirana_varijabla naziv="DomainObject.Predmet.ProtuStrankaListFormatedWithAdressOIB_1">
      <item>POSEDARJE TRANS, društvo s ograničenom odgovornošću za poljoprivredu, graditeljstvo, cestovni prijevoz, trgovinu i ugostiteljstvo, OIB 57820834062, Nikole Tavelića 12, 23242 Posedarje</item>
    </derivirana_varijabla>
  </DomainObject.Predmet.ProtuStrankaListFormatedWithAdressOIB>
  <DomainObject.Predmet.ProtuStrankaListNazivFormated>
    <izvorni_sadrzaj>
      <item>POSEDARJE TRANS, društvo s ograničenom odgovornošću za poljoprivredu, graditeljstvo, cestovni prijevoz, trgovinu i ugostiteljstvo</item>
    </izvorni_sadrzaj>
    <derivirana_varijabla naziv="DomainObject.Predmet.ProtuStrankaListNazivFormated_1">
      <item>POSEDARJE TRANS, društvo s ograničenom odgovornošću za poljoprivredu, graditeljstvo, cestovni prijevoz, trgovinu i ugostiteljstvo</item>
    </derivirana_varijabla>
  </DomainObject.Predmet.ProtuStrankaListNazivFormated>
  <DomainObject.Predmet.ProtuStrankaListNaziv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NazivFormatedOIB_1">
      <item>POSEDARJE TRANS, društvo s ograničenom odgovornošću za poljoprivredu, graditeljstvo, cestovni prijevoz, trgovinu i ugostiteljstvo, OIB 57820834062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POSEDARJE TRANS, društvo s ograničenom odgovornošću za poljoprivredu, graditeljstvo, cestovni prijevoz, trgovinu i ugostiteljstvo</izvorni_sadrzaj>
    <derivirana_varijabla naziv="DomainObject.Predmet.ProtustrankaIDrugi_1">POSEDARJE TRANS, društvo s ograničenom odgovornošću za poljoprivredu, graditeljstvo, cestovni prijevoz, trgovinu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IDrugiAdressOIB_1">POSEDARJE TRANS, društvo s ograničenom odgovornošću za poljoprivredu, graditeljstvo, cestovni prijevoz, trgovinu i ugostiteljstvo, OIB 57820834062, Nikole Tavelića 12,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POSEDARJE TRANS, društvo s ograničenom odgovornošću za poljoprivredu, graditeljstvo, cestovni prijevoz, trgovinu i ugostiteljstvo</item>
      <item>FINA</item>
      <item>Darko Klanac</item>
    </izvorni_sadrzaj>
    <derivirana_varijabla naziv="DomainObject.Predmet.SudioniciListNaziv_1">
      <item>POSEDARJE TRANS, društvo s ograničenom odgovornošću za poljoprivredu, graditeljstvo, cestovni prijevoz, trgovinu i ugostiteljstvo</item>
      <item>FINA</item>
      <item>Darko Klanac</item>
    </derivirana_varijabla>
  </DomainObject.Predmet.SudioniciListNaziv>
  <DomainObject.Predmet.SudioniciListAdressOIB>
    <izvorni_sadrzaj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izvorni_sadrzaj>
    <derivirana_varijabla naziv="DomainObject.Predmet.SudioniciListAdressOIB_1">
      <item>POSEDARJE TRANS, društvo s ograničenom odgovornošću za poljoprivredu, graditeljstvo, cestovni prijevoz, trgovinu i ugostiteljstvo, OIB 57820834062, Nikole Tavelića 12,23242 Posedarje</item>
      <item>FINA, OIB 85821130368</item>
      <item>Darko Klanac, OIB 40131994349, Ulica Nikole Tavelića 22,23242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57820834062</item>
      <item>, OIB 85821130368</item>
      <item>, OIB 40131994349</item>
    </izvorni_sadrzaj>
    <derivirana_varijabla naziv="DomainObject.Predmet.SudioniciListNazivOIB_1">
      <item>, OIB 57820834062</item>
      <item>, OIB 85821130368</item>
      <item>, OIB 40131994349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1257</properties:Words>
  <properties:Characters>6968</properties:Characters>
  <properties:Lines>150</properties:Lines>
  <properties:Paragraphs>47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2016-11-28T12:14:00Z</dcterms:created>
  <dc:creator>Tina Grgas</dc:creator>
  <cp:lastModifiedBy>Nena Mužanović</cp:lastModifiedBy>
  <cp:lastPrinted>2016-10-25T12:31:00Z</cp:lastPrinted>
  <dcterms:modified xmlns:xsi="http://www.w3.org/2001/XMLSchema-instance" xsi:type="dcterms:W3CDTF">2016-11-29T10:23:00Z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