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28af" w14:paraId="6e628af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D73D48">
        <w:rPr>
          <w:rFonts w:cs="Times New Roman" w:hAnsi="Times New Roman" w:ascii="Times New Roman"/>
          <w:sz w:val="24"/>
        </w:rPr>
        <w:t>2560/16-8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 </w:t>
      </w:r>
      <w:r w:rsidR="00D73D48" w:rsidRPr="008E2B63">
        <w:t>MAGNETICUS USLUGE d.o.o.</w:t>
      </w:r>
      <w:r w:rsidR="00D73D48">
        <w:t xml:space="preserve"> Zagreb, Kustošijanska 243  MBS:</w:t>
      </w:r>
      <w:r w:rsidR="00D73D48" w:rsidRPr="008E2B63">
        <w:t xml:space="preserve"> 080758459</w:t>
      </w:r>
      <w:r w:rsidR="00D73D48">
        <w:t xml:space="preserve"> OIB: </w:t>
      </w:r>
      <w:r w:rsidR="00D73D48" w:rsidRPr="008E2B63">
        <w:t>34469440568</w:t>
      </w:r>
      <w:r w:rsidR="00D73D48">
        <w:t xml:space="preserve"> </w:t>
      </w:r>
      <w:r w:rsidRPr="003566B3">
        <w:t>dana</w:t>
      </w:r>
      <w:r w:rsidR="00D73D48">
        <w:t xml:space="preserve"> 17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D73D48" w:rsidRPr="008E2B63">
        <w:t>MAGNETICUS USLUGE d.o.o.</w:t>
      </w:r>
      <w:r w:rsidR="00D73D48">
        <w:t xml:space="preserve"> Zagreb, Kustošijanska 243  MBS:</w:t>
      </w:r>
      <w:r w:rsidR="00D73D48" w:rsidRPr="008E2B63">
        <w:t xml:space="preserve"> 080758459</w:t>
      </w:r>
      <w:r w:rsidR="00D73D48">
        <w:t xml:space="preserve"> OIB: </w:t>
      </w:r>
      <w:r w:rsidR="00D73D48" w:rsidRPr="008E2B63">
        <w:t>34469440568</w:t>
      </w:r>
      <w:r w:rsidR="00D73D48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D73D48">
        <w:rPr>
          <w:bCs/>
        </w:rPr>
        <w:t>2560</w:t>
      </w:r>
      <w:r w:rsidR="00900B3C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D73D48">
        <w:t>16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D73D48" w:rsidRPr="008E2B63">
        <w:t>MAGNETICUS USLUGE d.o.o.</w:t>
      </w:r>
      <w:r w:rsidR="00D73D48">
        <w:t xml:space="preserve"> Zagreb, Kustošijanska 243  MBS:</w:t>
      </w:r>
      <w:r w:rsidR="00D73D48" w:rsidRPr="008E2B63">
        <w:t xml:space="preserve"> 080758459</w:t>
      </w:r>
      <w:r w:rsidR="00D73D48">
        <w:t xml:space="preserve"> OIB: </w:t>
      </w:r>
      <w:r w:rsidR="00D73D48" w:rsidRPr="008E2B63">
        <w:t>34469440568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A3798">
        <w:t>444</w:t>
      </w:r>
      <w:r w:rsidR="0023403D" w:rsidRPr="00307A7F">
        <w:t xml:space="preserve"> st</w:t>
      </w:r>
      <w:r w:rsidR="002A3798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D73D48">
        <w:t xml:space="preserve">786 </w:t>
      </w:r>
      <w:r w:rsidR="0062454C">
        <w:t>dana</w:t>
      </w:r>
      <w:r w:rsidR="009D2742">
        <w:t xml:space="preserve"> u iznosu od </w:t>
      </w:r>
      <w:r w:rsidR="00D73D48">
        <w:t>165.670,98</w:t>
      </w:r>
      <w:r w:rsidR="009D2742">
        <w:t xml:space="preserve"> kune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2A3798">
        <w:rPr>
          <w:bCs/>
        </w:rPr>
        <w:t>26</w:t>
      </w:r>
      <w:r w:rsidR="00900B3C">
        <w:rPr>
          <w:bCs/>
        </w:rPr>
        <w:t>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D73D48">
        <w:rPr>
          <w:noProof w:val="false"/>
        </w:rPr>
        <w:t>17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F96714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96714" w:rsidR="00F9671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96714" w:rsidP="00F96714" w:rsidR="00F96714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96714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F96714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6714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D73D48">
      <w:rPr>
        <w:noProof w:val="false"/>
      </w:rPr>
      <w:t>2560/16-8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96714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7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71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7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7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7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71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7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7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2560</izvorni_sadrzaj>
    <derivirana_varijabla naziv="DomainObject.Predmet.Broj_1">2560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St-2560/2016</izvorni_sadrzaj>
    <derivirana_varijabla naziv="DomainObject.Predmet.OznakaBroj_1">St-2560/2016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MAGNETICUS USLUGE d.o.o.</izvorni_sadrzaj>
    <derivirana_varijabla naziv="DomainObject.Predmet.ProtustrankaFormated_1">  MAGNETICUS USLUGE d.o.o.</derivirana_varijabla>
  </DomainObject.Predmet.ProtustrankaFormated>
  <DomainObject.Predmet.ProtustrankaFormatedOIB>
    <izvorni_sadrzaj>  MAGNETICUS USLUGE d.o.o., OIB 34469440568</izvorni_sadrzaj>
    <derivirana_varijabla naziv="DomainObject.Predmet.ProtustrankaFormatedOIB_1">  MAGNETICUS USLUGE d.o.o., OIB 34469440568</derivirana_varijabla>
  </DomainObject.Predmet.ProtustrankaFormatedOIB>
  <DomainObject.Predmet.ProtustrankaFormatedWithAdress>
    <izvorni_sadrzaj> MAGNETICUS USLUGE d.o.o., Kustošijanska 243, 10000 Zagreb</izvorni_sadrzaj>
    <derivirana_varijabla naziv="DomainObject.Predmet.ProtustrankaFormatedWithAdress_1"> MAGNETICUS USLUGE d.o.o., Kustošijanska 243, 10000 Zagreb</derivirana_varijabla>
  </DomainObject.Predmet.ProtustrankaFormatedWithAdress>
  <DomainObject.Predmet.ProtustrankaFormatedWithAdressOIB>
    <izvorni_sadrzaj> MAGNETICUS USLUGE d.o.o., OIB 34469440568, Kustošijanska 243, 10000 Zagreb</izvorni_sadrzaj>
    <derivirana_varijabla naziv="DomainObject.Predmet.ProtustrankaFormatedWithAdressOIB_1"> MAGNETICUS USLUGE d.o.o., OIB 34469440568, Kustošijanska 243, 10000 Zagreb</derivirana_varijabla>
  </DomainObject.Predmet.ProtustrankaFormatedWithAdressOIB>
  <DomainObject.Predmet.ProtustrankaWithAdress>
    <izvorni_sadrzaj>MAGNETICUS USLUGE d.o.o. Kustošijanska 243, 10000 Zagreb</izvorni_sadrzaj>
    <derivirana_varijabla naziv="DomainObject.Predmet.ProtustrankaWithAdress_1">MAGNETICUS USLUGE d.o.o. Kustošijanska 243, 10000 Zagreb</derivirana_varijabla>
  </DomainObject.Predmet.ProtustrankaWithAdress>
  <DomainObject.Predmet.ProtustrankaWithAdressOIB>
    <izvorni_sadrzaj>MAGNETICUS USLUGE d.o.o., OIB 34469440568, Kustošijanska 243, 10000 Zagreb</izvorni_sadrzaj>
    <derivirana_varijabla naziv="DomainObject.Predmet.ProtustrankaWithAdressOIB_1">MAGNETICUS USLUGE d.o.o., OIB 34469440568, Kustošijanska 243, 10000 Zagreb</derivirana_varijabla>
  </DomainObject.Predmet.ProtustrankaWithAdressOIB>
  <DomainObject.Predmet.ProtustrankaNazivFormated>
    <izvorni_sadrzaj>MAGNETICUS USLUGE d.o.o.</izvorni_sadrzaj>
    <derivirana_varijabla naziv="DomainObject.Predmet.ProtustrankaNazivFormated_1">MAGNETICUS USLUGE d.o.o.</derivirana_varijabla>
  </DomainObject.Predmet.ProtustrankaNazivFormated>
  <DomainObject.Predmet.ProtustrankaNazivFormatedOIB>
    <izvorni_sadrzaj>MAGNETICUS USLUGE d.o.o., OIB 34469440568</izvorni_sadrzaj>
    <derivirana_varijabla naziv="DomainObject.Predmet.ProtustrankaNazivFormatedOIB_1">MAGNETICUS USLUGE d.o.o., OIB 34469440568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MAGNETICUS USLUGE d.o.o.</item>
    </izvorni_sadrzaj>
    <derivirana_varijabla naziv="DomainObject.Predmet.ProtuStrankaListFormated_1">
      <item>MAGNETICUS USLUGE d.o.o.</item>
    </derivirana_varijabla>
  </DomainObject.Predmet.ProtuStrankaListFormated>
  <DomainObject.Predmet.ProtuStrankaListFormatedOIB>
    <izvorni_sadrzaj>
      <item>MAGNETICUS USLUGE d.o.o., OIB 34469440568</item>
    </izvorni_sadrzaj>
    <derivirana_varijabla naziv="DomainObject.Predmet.ProtuStrankaListFormatedOIB_1">
      <item>MAGNETICUS USLUGE d.o.o., OIB 34469440568</item>
    </derivirana_varijabla>
  </DomainObject.Predmet.ProtuStrankaListFormatedOIB>
  <DomainObject.Predmet.ProtuStrankaListFormatedWithAdress>
    <izvorni_sadrzaj>
      <item>MAGNETICUS USLUGE d.o.o., Kustošijanska 243, 10000 Zagreb</item>
    </izvorni_sadrzaj>
    <derivirana_varijabla naziv="DomainObject.Predmet.ProtuStrankaListFormatedWithAdress_1">
      <item>MAGNETICUS USLUGE d.o.o., Kustošijanska 243, 10000 Zagreb</item>
    </derivirana_varijabla>
  </DomainObject.Predmet.ProtuStrankaListFormatedWithAdress>
  <DomainObject.Predmet.ProtuStrankaListFormatedWithAdressOIB>
    <izvorni_sadrzaj>
      <item>MAGNETICUS USLUGE d.o.o., OIB 34469440568, Kustošijanska 243, 10000 Zagreb</item>
    </izvorni_sadrzaj>
    <derivirana_varijabla naziv="DomainObject.Predmet.ProtuStrankaListFormatedWithAdressOIB_1">
      <item>MAGNETICUS USLUGE d.o.o., OIB 34469440568, Kustošijanska 243, 10000 Zagreb</item>
    </derivirana_varijabla>
  </DomainObject.Predmet.ProtuStrankaListFormatedWithAdressOIB>
  <DomainObject.Predmet.ProtuStrankaListNazivFormated>
    <izvorni_sadrzaj>
      <item>MAGNETICUS USLUGE d.o.o.</item>
    </izvorni_sadrzaj>
    <derivirana_varijabla naziv="DomainObject.Predmet.ProtuStrankaListNazivFormated_1">
      <item>MAGNETICUS USLUGE d.o.o.</item>
    </derivirana_varijabla>
  </DomainObject.Predmet.ProtuStrankaListNazivFormated>
  <DomainObject.Predmet.ProtuStrankaListNazivFormatedOIB>
    <izvorni_sadrzaj>
      <item>MAGNETICUS USLUGE d.o.o., OIB 34469440568</item>
    </izvorni_sadrzaj>
    <derivirana_varijabla naziv="DomainObject.Predmet.ProtuStrankaListNazivFormatedOIB_1">
      <item>MAGNETICUS USLUGE d.o.o., OIB 34469440568</item>
    </derivirana_varijabla>
  </DomainObject.Predmet.ProtuStrankaListNazivFormatedOIB>
  <DomainObject.Predmet.OstaliListFormated>
    <izvorni_sadrzaj>
      <item>Hrvoje Petković</item>
    </izvorni_sadrzaj>
    <derivirana_varijabla naziv="DomainObject.Predmet.OstaliListFormated_1">
      <item>Hrvoje Petković</item>
    </derivirana_varijabla>
  </DomainObject.Predmet.OstaliListFormated>
  <DomainObject.Predmet.OstaliListFormatedOIB>
    <izvorni_sadrzaj>
      <item>Hrvoje Petković, OIB 54745509951</item>
    </izvorni_sadrzaj>
    <derivirana_varijabla naziv="DomainObject.Predmet.OstaliListFormatedOIB_1">
      <item>Hrvoje Petković, OIB 54745509951</item>
    </derivirana_varijabla>
  </DomainObject.Predmet.OstaliListFormatedOIB>
  <DomainObject.Predmet.OstaliListFormatedWithAdress>
    <izvorni_sadrzaj>
      <item>Hrvoje Petković, Ulica Braće Cvijića 23, 10000 Zagreb</item>
    </izvorni_sadrzaj>
    <derivirana_varijabla naziv="DomainObject.Predmet.OstaliListFormatedWithAdress_1">
      <item>Hrvoje Petković, Ulica Braće Cvijića 23, 10000 Zagreb</item>
    </derivirana_varijabla>
  </DomainObject.Predmet.OstaliListFormatedWithAdress>
  <DomainObject.Predmet.OstaliListFormatedWithAdressOIB>
    <izvorni_sadrzaj>
      <item>Hrvoje Petković, OIB 54745509951, Ulica Braće Cvijića 23, 10000 Zagreb</item>
    </izvorni_sadrzaj>
    <derivirana_varijabla naziv="DomainObject.Predmet.OstaliListFormatedWithAdressOIB_1">
      <item>Hrvoje Petković, OIB 54745509951, Ulica Braće Cvijića 23, 10000 Zagreb</item>
    </derivirana_varijabla>
  </DomainObject.Predmet.OstaliListFormatedWithAdressOIB>
  <DomainObject.Predmet.OstaliListNazivFormated>
    <izvorni_sadrzaj>
      <item>Hrvoje Petković</item>
    </izvorni_sadrzaj>
    <derivirana_varijabla naziv="DomainObject.Predmet.OstaliListNazivFormated_1">
      <item>Hrvoje Petković</item>
    </derivirana_varijabla>
  </DomainObject.Predmet.OstaliListNazivFormated>
  <DomainObject.Predmet.OstaliListNazivFormatedOIB>
    <izvorni_sadrzaj>
      <item>Hrvoje Petković, OIB 54745509951</item>
    </izvorni_sadrzaj>
    <derivirana_varijabla naziv="DomainObject.Predmet.OstaliListNazivFormatedOIB_1">
      <item>Hrvoje Petković, OIB 54745509951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MAGNETICUS USLUGE d.o.o.</izvorni_sadrzaj>
    <derivirana_varijabla naziv="DomainObject.Predmet.ProtustrankaIDrugi_1">MAGNETICUS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MAGNETICUS USLUGE d.o.o., OIB 34469440568, Kustošijanska 243, 10000 Zagreb</izvorni_sadrzaj>
    <derivirana_varijabla naziv="DomainObject.Predmet.ProtustrankaIDrugiAdressOIB_1">MAGNETICUS USLUGE d.o.o., OIB 34469440568, Kustošijanska 243,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MAGNETICUS USLUGE d.o.o.</item>
      <item>Hrvoje Petković</item>
    </izvorni_sadrzaj>
    <derivirana_varijabla naziv="DomainObject.Predmet.SudioniciListNaziv_1">
      <item>FINA Regionalni centar Zagreb</item>
      <item>MAGNETICUS USLUGE d.o.o.</item>
      <item>Hrvoje Petković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MAGNETICUS USLUGE d.o.o., OIB 34469440568, Kustošijanska 243,10000 Zagreb</item>
      <item>Hrvoje Petković, OIB 54745509951, Ulica Braće Cvijića 23,10000 Zagreb</item>
    </izvorni_sadrzaj>
    <derivirana_varijabla naziv="DomainObject.Predmet.SudioniciListAdressOIB_1">
      <item>FINA Regionalni centar Zagreb, OIB 85821130368, Trg svibanjskih žrtava 1995. 1,10000 Zagreb</item>
      <item>MAGNETICUS USLUGE d.o.o., OIB 34469440568, Kustošijanska 243,10000 Zagreb</item>
      <item>Hrvoje Petković, OIB 54745509951, Ulica Braće Cvijića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34469440568</item>
      <item>, OIB 54745509951</item>
    </izvorni_sadrzaj>
    <derivirana_varijabla naziv="DomainObject.Predmet.SudioniciListNazivOIB_1">
      <item>, OIB 85821130368</item>
      <item>, OIB 34469440568</item>
      <item>, OIB 54745509951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2743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2016-11-17T14:05:00Z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2016-11-17T14:06:00Z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