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a785" w14:paraId="17da785" w:rsidRDefault="00DF2895" w:rsidP="00DF2895" w:rsidR="00DF2895" w:rsidRPr="00C10C53">
      <w:pPr>
        <w15:collapsed w:val="false"/>
      </w:pPr>
      <w:bookmarkStart w:name="_GoBack" w:id="0"/>
      <w:bookmarkEnd w:id="0"/>
      <w:r>
        <w:t xml:space="preserve">                   </w:t>
      </w:r>
      <w:r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C53">
        <w:t xml:space="preserve">                                                            </w:t>
      </w:r>
    </w:p>
    <w:p w:rsidRDefault="00DF2895" w:rsidP="00DF2895" w:rsidR="00DF2895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DF2895" w:rsidP="00DF2895" w:rsidR="00DF2895" w:rsidRPr="00C10C53">
      <w:r>
        <w:t xml:space="preserve"> </w:t>
      </w:r>
      <w:r w:rsidRPr="00C10C53">
        <w:t xml:space="preserve">TRGOVAČKI SUD U </w:t>
      </w:r>
      <w:proofErr w:type="spellStart"/>
      <w:r w:rsidRPr="00C10C53">
        <w:t>PAZINU</w:t>
      </w:r>
      <w:proofErr w:type="spellEnd"/>
    </w:p>
    <w:p w:rsidRDefault="00DF2895" w:rsidP="00DF2895" w:rsidR="00DF2895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DF2895" w:rsidP="00DF2895" w:rsidR="00DF2895" w:rsidRPr="00C10C53">
      <w:pPr>
        <w:jc w:val="both"/>
      </w:pPr>
      <w:r w:rsidRPr="00C10C53">
        <w:tab/>
      </w:r>
    </w:p>
    <w:p w:rsidRDefault="00DF2895" w:rsidP="00DF2895" w:rsidR="00DF2895" w:rsidRPr="00C10C53">
      <w:pPr>
        <w:jc w:val="center"/>
      </w:pPr>
      <w:r w:rsidRPr="00C10C53">
        <w:t>R E P U B L I K A  H R V A T S K A</w:t>
      </w:r>
    </w:p>
    <w:p w:rsidRDefault="00DF2895" w:rsidP="00DF2895" w:rsidR="00DF2895" w:rsidRPr="00C10C53"/>
    <w:p w:rsidRDefault="00DF2895" w:rsidP="00DF2895" w:rsidR="00DF2895" w:rsidRPr="00C10C53">
      <w:pPr>
        <w:jc w:val="center"/>
      </w:pPr>
      <w:r w:rsidRPr="00C10C53">
        <w:t>R J E Š E NJ E</w:t>
      </w:r>
    </w:p>
    <w:p w:rsidRDefault="00DF2895" w:rsidP="00DF2895" w:rsidR="00DF2895" w:rsidRPr="00C105F2"/>
    <w:p w:rsidRDefault="00CA06DD" w:rsidP="00CA06DD" w:rsidR="00CA06DD">
      <w:pPr>
        <w:jc w:val="both"/>
      </w:pPr>
      <w:r w:rsidRPr="00387917">
        <w:tab/>
      </w:r>
      <w:r w:rsidR="000F3108" w:rsidRPr="00387917">
        <w:t xml:space="preserve">Trgovački sud u Pazinu, po stečajnom sucu Damiru Rabaru, u stečajnom postupku nad stečajnim dužnikom </w:t>
      </w:r>
      <w:r w:rsidR="00DF2895" w:rsidRPr="00C105F2">
        <w:t xml:space="preserve">PROJEKT </w:t>
      </w:r>
      <w:proofErr w:type="spellStart"/>
      <w:r w:rsidR="00DF2895" w:rsidRPr="00C105F2">
        <w:t>SMREKOVAC</w:t>
      </w:r>
      <w:proofErr w:type="spellEnd"/>
      <w:r w:rsidR="00DF2895" w:rsidRPr="00C105F2">
        <w:t xml:space="preserve"> d.o.o. Poreč, Partizanska </w:t>
      </w:r>
      <w:proofErr w:type="spellStart"/>
      <w:r w:rsidR="00DF2895" w:rsidRPr="00C105F2">
        <w:t>13</w:t>
      </w:r>
      <w:proofErr w:type="spellEnd"/>
      <w:r w:rsidR="00DF2895" w:rsidRPr="00C105F2">
        <w:t xml:space="preserve">, </w:t>
      </w:r>
      <w:proofErr w:type="spellStart"/>
      <w:r w:rsidR="00DF2895" w:rsidRPr="00C105F2">
        <w:t>OIB</w:t>
      </w:r>
      <w:proofErr w:type="spellEnd"/>
      <w:r w:rsidR="00DF2895" w:rsidRPr="00C105F2">
        <w:t xml:space="preserve">: </w:t>
      </w:r>
      <w:proofErr w:type="spellStart"/>
      <w:r w:rsidR="00DF2895" w:rsidRPr="00C105F2">
        <w:t>53047863465</w:t>
      </w:r>
      <w:proofErr w:type="spellEnd"/>
      <w:r w:rsidRPr="00387917">
        <w:t xml:space="preserve">, </w:t>
      </w:r>
      <w:r w:rsidR="007E2483" w:rsidRPr="00387917">
        <w:t xml:space="preserve"> </w:t>
      </w:r>
      <w:proofErr w:type="spellStart"/>
      <w:r w:rsidR="00DF2895">
        <w:t>20</w:t>
      </w:r>
      <w:proofErr w:type="spellEnd"/>
      <w:r w:rsidR="00DF2895">
        <w:t xml:space="preserve">. prosinca </w:t>
      </w:r>
      <w:proofErr w:type="spellStart"/>
      <w:r w:rsidR="007E2483" w:rsidRPr="00387917">
        <w:t>2018</w:t>
      </w:r>
      <w:proofErr w:type="spellEnd"/>
      <w:r w:rsidR="007E2483" w:rsidRPr="00387917">
        <w:t>.,</w:t>
      </w:r>
      <w:r w:rsidRPr="00387917">
        <w:t xml:space="preserve"> </w:t>
      </w:r>
    </w:p>
    <w:p w:rsidRDefault="00DF2895" w:rsidP="00CA06DD" w:rsidR="00DF2895" w:rsidRPr="00387917">
      <w:pPr>
        <w:jc w:val="both"/>
      </w:pPr>
    </w:p>
    <w:p w:rsidRDefault="00CA06DD" w:rsidP="00CA06DD" w:rsidR="00CA06DD" w:rsidRPr="00387917">
      <w:pPr>
        <w:jc w:val="center"/>
      </w:pPr>
      <w:r w:rsidRPr="00387917">
        <w:t xml:space="preserve">r i j e š i o   j e </w:t>
      </w:r>
    </w:p>
    <w:p w:rsidRDefault="00CA06DD" w:rsidP="00CA06DD" w:rsidR="00CA06DD" w:rsidRPr="00387917"/>
    <w:p w:rsidRDefault="00CA06DD" w:rsidP="00CA06DD" w:rsidR="00CA06DD" w:rsidRPr="00387917">
      <w:pPr>
        <w:numPr>
          <w:ilvl w:val="0"/>
          <w:numId w:val="1"/>
        </w:numPr>
        <w:jc w:val="both"/>
      </w:pPr>
      <w:r w:rsidRPr="00387917">
        <w:t xml:space="preserve">Stečajni upravitelj stečajnog dužnika </w:t>
      </w:r>
      <w:r w:rsidR="00F30513" w:rsidRPr="00387917">
        <w:t xml:space="preserve">Trgovački sud u Pazinu, po stečajnom sucu Damiru Rabaru, u stečajnom postupku nad stečajnim dužnikom </w:t>
      </w:r>
      <w:r w:rsidR="00DF2895" w:rsidRPr="00C105F2">
        <w:t xml:space="preserve">PROJEKT </w:t>
      </w:r>
      <w:proofErr w:type="spellStart"/>
      <w:r w:rsidR="00DF2895" w:rsidRPr="00C105F2">
        <w:t>SMREKOVAC</w:t>
      </w:r>
      <w:proofErr w:type="spellEnd"/>
      <w:r w:rsidR="00DF2895" w:rsidRPr="00C105F2">
        <w:t xml:space="preserve"> d.o.o. Poreč, Partizanska </w:t>
      </w:r>
      <w:proofErr w:type="spellStart"/>
      <w:r w:rsidR="00DF2895" w:rsidRPr="00C105F2">
        <w:t>13</w:t>
      </w:r>
      <w:proofErr w:type="spellEnd"/>
      <w:r w:rsidR="00DF2895" w:rsidRPr="00C105F2">
        <w:t xml:space="preserve">, </w:t>
      </w:r>
      <w:proofErr w:type="spellStart"/>
      <w:r w:rsidR="00DF2895" w:rsidRPr="00C105F2">
        <w:t>OIB</w:t>
      </w:r>
      <w:proofErr w:type="spellEnd"/>
      <w:r w:rsidR="00DF2895" w:rsidRPr="00C105F2">
        <w:t xml:space="preserve">: </w:t>
      </w:r>
      <w:proofErr w:type="spellStart"/>
      <w:r w:rsidR="00DF2895" w:rsidRPr="00C105F2">
        <w:t>53047863465</w:t>
      </w:r>
      <w:proofErr w:type="spellEnd"/>
      <w:r w:rsidRPr="00387917">
        <w:t>,</w:t>
      </w:r>
      <w:r w:rsidR="00324C52" w:rsidRPr="00387917">
        <w:t xml:space="preserve"> </w:t>
      </w:r>
      <w:r w:rsidR="00DF2895">
        <w:t xml:space="preserve">Jasmina </w:t>
      </w:r>
      <w:proofErr w:type="spellStart"/>
      <w:r w:rsidR="00DF2895">
        <w:t>Lichtenberg</w:t>
      </w:r>
      <w:proofErr w:type="spellEnd"/>
      <w:r w:rsidR="00324C52" w:rsidRPr="00387917">
        <w:t xml:space="preserve"> iz Pule, </w:t>
      </w:r>
      <w:r w:rsidR="00DF2895">
        <w:t>Ravenska 8</w:t>
      </w:r>
      <w:r w:rsidR="00F30513" w:rsidRPr="00387917">
        <w:t xml:space="preserve">, </w:t>
      </w:r>
      <w:proofErr w:type="spellStart"/>
      <w:r w:rsidR="00F30513" w:rsidRPr="00387917">
        <w:t>OIB</w:t>
      </w:r>
      <w:proofErr w:type="spellEnd"/>
      <w:r w:rsidR="00F30513" w:rsidRPr="00387917">
        <w:t xml:space="preserve">: </w:t>
      </w:r>
      <w:r w:rsidR="00324C52" w:rsidRPr="00387917">
        <w:t xml:space="preserve"> </w:t>
      </w:r>
      <w:proofErr w:type="spellStart"/>
      <w:r w:rsidR="00DF2895" w:rsidRPr="00C105F2">
        <w:t>26338581935</w:t>
      </w:r>
      <w:proofErr w:type="spellEnd"/>
      <w:r w:rsidR="00324C52" w:rsidRPr="00387917">
        <w:t>,</w:t>
      </w:r>
      <w:r w:rsidR="00F30513" w:rsidRPr="00387917">
        <w:t xml:space="preserve"> </w:t>
      </w:r>
      <w:r w:rsidR="00620FA6" w:rsidRPr="00387917">
        <w:t xml:space="preserve"> </w:t>
      </w:r>
      <w:proofErr w:type="spellStart"/>
      <w:r w:rsidR="00DF2895">
        <w:t>15</w:t>
      </w:r>
      <w:proofErr w:type="spellEnd"/>
      <w:r w:rsidR="00DF2895">
        <w:t>. studenog</w:t>
      </w:r>
      <w:r w:rsidR="00620FA6" w:rsidRPr="00387917">
        <w:t xml:space="preserve"> </w:t>
      </w:r>
      <w:proofErr w:type="spellStart"/>
      <w:r w:rsidR="00620FA6" w:rsidRPr="00387917">
        <w:t>2018</w:t>
      </w:r>
      <w:proofErr w:type="spellEnd"/>
      <w:r w:rsidR="00620FA6" w:rsidRPr="00387917">
        <w:t>.</w:t>
      </w:r>
      <w:r w:rsidRPr="00387917">
        <w:t xml:space="preserve"> prijavi</w:t>
      </w:r>
      <w:r w:rsidR="00620FA6" w:rsidRPr="00387917">
        <w:t>la</w:t>
      </w:r>
      <w:r w:rsidRPr="00387917">
        <w:t xml:space="preserve"> je nedostatnost stečajne mase za podmirenje ostalih obveza stečajne mase temeljem članka </w:t>
      </w:r>
      <w:proofErr w:type="spellStart"/>
      <w:r w:rsidR="00F30513" w:rsidRPr="00387917">
        <w:t>29</w:t>
      </w:r>
      <w:r w:rsidRPr="00387917">
        <w:t>4</w:t>
      </w:r>
      <w:proofErr w:type="spellEnd"/>
      <w:r w:rsidRPr="00387917">
        <w:t>. Stečajnog zakona, te predloži</w:t>
      </w:r>
      <w:r w:rsidR="00620FA6" w:rsidRPr="00387917">
        <w:t>la</w:t>
      </w:r>
      <w:r w:rsidRPr="00387917">
        <w:t xml:space="preserve"> i obustavu i zaključenje stečajnog postupka.</w:t>
      </w:r>
    </w:p>
    <w:p w:rsidRDefault="00CA06DD" w:rsidP="00CA06DD" w:rsidR="00CA06DD" w:rsidRPr="00387917">
      <w:pPr>
        <w:jc w:val="both"/>
      </w:pPr>
    </w:p>
    <w:p w:rsidRDefault="00CA06DD" w:rsidP="00CA06DD" w:rsidR="00CA06DD" w:rsidRPr="00387917">
      <w:pPr>
        <w:numPr>
          <w:ilvl w:val="0"/>
          <w:numId w:val="1"/>
        </w:numPr>
        <w:jc w:val="both"/>
      </w:pPr>
      <w:r w:rsidRPr="00387917">
        <w:t xml:space="preserve">Pozivaju se vjerovnici stečajne mase u roku od 8 dana od objave ovog oglasa u </w:t>
      </w:r>
      <w:r w:rsidR="00E91BD3" w:rsidRPr="00387917">
        <w:t>N</w:t>
      </w:r>
      <w:r w:rsidRPr="00387917">
        <w:t xml:space="preserve">arodnim novinama očitovati se o prijavi nedostatnosti stečajne mase, a svoje su očitovanje u ostavljenom roku dužni dostaviti u sudski spis s pozivom na broj </w:t>
      </w:r>
      <w:proofErr w:type="spellStart"/>
      <w:r w:rsidR="006F3DA9" w:rsidRPr="00387917">
        <w:t>56</w:t>
      </w:r>
      <w:proofErr w:type="spellEnd"/>
      <w:r w:rsidR="00F30513" w:rsidRPr="00387917">
        <w:t>/</w:t>
      </w:r>
      <w:proofErr w:type="spellStart"/>
      <w:r w:rsidR="00F30513" w:rsidRPr="00387917">
        <w:t>1</w:t>
      </w:r>
      <w:r w:rsidR="006F3DA9" w:rsidRPr="00387917">
        <w:t>5</w:t>
      </w:r>
      <w:proofErr w:type="spellEnd"/>
      <w:r w:rsidRPr="00387917">
        <w:t>.</w:t>
      </w:r>
    </w:p>
    <w:p w:rsidRDefault="00CA06DD" w:rsidP="00CA06DD" w:rsidR="00CA06DD" w:rsidRPr="00387917">
      <w:pPr>
        <w:jc w:val="both"/>
      </w:pPr>
    </w:p>
    <w:p w:rsidRDefault="00CA06DD" w:rsidP="00CA06DD" w:rsidR="00CA06DD" w:rsidRPr="00387917">
      <w:pPr>
        <w:numPr>
          <w:ilvl w:val="0"/>
          <w:numId w:val="1"/>
        </w:numPr>
        <w:jc w:val="both"/>
      </w:pPr>
      <w:r w:rsidRPr="00387917">
        <w:t xml:space="preserve">Određuje se ročište vjerovnika stečajnog dužnika za dan </w:t>
      </w:r>
    </w:p>
    <w:p w:rsidRDefault="006B0198" w:rsidP="006B0198" w:rsidR="006B0198" w:rsidRPr="00387917">
      <w:pPr>
        <w:jc w:val="both"/>
      </w:pPr>
    </w:p>
    <w:p w:rsidRDefault="006244F2" w:rsidP="0016589C" w:rsidR="0016589C">
      <w:pPr>
        <w:jc w:val="center"/>
      </w:pPr>
      <w:proofErr w:type="spellStart"/>
      <w:r w:rsidRPr="00DF2895">
        <w:t>31</w:t>
      </w:r>
      <w:proofErr w:type="spellEnd"/>
      <w:r w:rsidR="00DF2895">
        <w:t xml:space="preserve">. </w:t>
      </w:r>
      <w:r w:rsidRPr="00DF2895">
        <w:t xml:space="preserve">siječnja </w:t>
      </w:r>
      <w:proofErr w:type="spellStart"/>
      <w:r w:rsidRPr="00DF2895">
        <w:t>2019</w:t>
      </w:r>
      <w:proofErr w:type="spellEnd"/>
      <w:r w:rsidRPr="00DF2895">
        <w:t xml:space="preserve">. </w:t>
      </w:r>
      <w:r w:rsidR="00387917" w:rsidRPr="00DF2895">
        <w:t xml:space="preserve">u </w:t>
      </w:r>
      <w:proofErr w:type="spellStart"/>
      <w:r w:rsidRPr="00DF2895">
        <w:t>13</w:t>
      </w:r>
      <w:proofErr w:type="spellEnd"/>
      <w:r w:rsidR="00387917" w:rsidRPr="00DF2895">
        <w:t>:</w:t>
      </w:r>
      <w:proofErr w:type="spellStart"/>
      <w:r w:rsidR="00387917" w:rsidRPr="00DF2895">
        <w:t>00</w:t>
      </w:r>
      <w:proofErr w:type="spellEnd"/>
      <w:r w:rsidR="006B1BEB" w:rsidRPr="00DF2895">
        <w:t xml:space="preserve"> </w:t>
      </w:r>
      <w:r w:rsidR="006B0198" w:rsidRPr="00DF2895">
        <w:t>sati,</w:t>
      </w:r>
      <w:r w:rsidR="00E91BD3" w:rsidRPr="00DF2895">
        <w:t xml:space="preserve"> u prostorijama</w:t>
      </w:r>
      <w:r w:rsidR="006B0198" w:rsidRPr="00DF2895">
        <w:t xml:space="preserve"> Trgovačk</w:t>
      </w:r>
      <w:r w:rsidR="00E91BD3" w:rsidRPr="00DF2895">
        <w:t>og</w:t>
      </w:r>
      <w:r w:rsidR="006B0198" w:rsidRPr="00DF2895">
        <w:t xml:space="preserve"> sud</w:t>
      </w:r>
      <w:r w:rsidR="00E91BD3" w:rsidRPr="00DF2895">
        <w:t>a</w:t>
      </w:r>
      <w:r w:rsidR="006B0198" w:rsidRPr="00DF2895">
        <w:t xml:space="preserve"> u Pazinu,</w:t>
      </w:r>
    </w:p>
    <w:p w:rsidRDefault="0016589C" w:rsidP="0016589C" w:rsidR="006B0198" w:rsidRPr="0016589C">
      <w:pPr>
        <w:jc w:val="center"/>
        <w:rPr>
          <w:color w:val="FF0000"/>
        </w:rPr>
      </w:pPr>
      <w:r>
        <w:rPr>
          <w:color w:val="FF0000"/>
        </w:rPr>
        <w:t xml:space="preserve"> </w:t>
      </w:r>
      <w:proofErr w:type="spellStart"/>
      <w:r w:rsidR="006B0198" w:rsidRPr="00387917">
        <w:t>Dršćevka</w:t>
      </w:r>
      <w:proofErr w:type="spellEnd"/>
      <w:r w:rsidR="006B0198" w:rsidRPr="00387917">
        <w:t xml:space="preserve"> 1, soba broj II</w:t>
      </w:r>
    </w:p>
    <w:p w:rsidRDefault="006B0198" w:rsidP="006B0198" w:rsidR="006B0198" w:rsidRPr="00387917">
      <w:pPr>
        <w:jc w:val="center"/>
      </w:pPr>
    </w:p>
    <w:p w:rsidRDefault="006B0198" w:rsidP="006B0198" w:rsidR="006B0198" w:rsidRPr="00387917">
      <w:pPr>
        <w:jc w:val="both"/>
      </w:pPr>
      <w:r w:rsidRPr="00387917">
        <w:t xml:space="preserve">                   sa Dnevnim redom:</w:t>
      </w:r>
    </w:p>
    <w:p w:rsidRDefault="006B0198" w:rsidP="006B0198" w:rsidR="006B0198" w:rsidRPr="00387917">
      <w:pPr>
        <w:numPr>
          <w:ilvl w:val="0"/>
          <w:numId w:val="2"/>
        </w:numPr>
        <w:jc w:val="both"/>
      </w:pPr>
      <w:r w:rsidRPr="00387917">
        <w:t>Izjašnjavanje o prijavi nedostatnosti stečajne mase.</w:t>
      </w:r>
    </w:p>
    <w:p w:rsidRDefault="006B0198" w:rsidP="006B0198" w:rsidR="006B0198" w:rsidRPr="00387917">
      <w:pPr>
        <w:numPr>
          <w:ilvl w:val="0"/>
          <w:numId w:val="2"/>
        </w:numPr>
        <w:jc w:val="both"/>
      </w:pPr>
      <w:r w:rsidRPr="00387917">
        <w:t>Raspravljanje o završnom računu stečajnog upravitelja.</w:t>
      </w:r>
    </w:p>
    <w:p w:rsidRDefault="006B0198" w:rsidP="006B0198" w:rsidR="006B0198" w:rsidRPr="00387917">
      <w:pPr>
        <w:numPr>
          <w:ilvl w:val="0"/>
          <w:numId w:val="2"/>
        </w:numPr>
        <w:jc w:val="both"/>
      </w:pPr>
      <w:r w:rsidRPr="00387917">
        <w:t>Raspravljanje o prijedlogu za obustavu i zaključenje stečajnog postupka.</w:t>
      </w:r>
    </w:p>
    <w:p w:rsidRDefault="006B0198" w:rsidP="006B0198" w:rsidR="006B0198" w:rsidRPr="00387917">
      <w:pPr>
        <w:jc w:val="both"/>
      </w:pPr>
    </w:p>
    <w:p w:rsidRDefault="006B0198" w:rsidP="006B0198" w:rsidR="006B0198" w:rsidRPr="00387917">
      <w:pPr>
        <w:jc w:val="center"/>
      </w:pPr>
      <w:r w:rsidRPr="00387917">
        <w:t xml:space="preserve">U Pazinu, </w:t>
      </w:r>
      <w:proofErr w:type="spellStart"/>
      <w:r w:rsidR="00DF2895">
        <w:t>20</w:t>
      </w:r>
      <w:proofErr w:type="spellEnd"/>
      <w:r w:rsidR="00DF2895">
        <w:t>. prosinca</w:t>
      </w:r>
      <w:r w:rsidR="00387917" w:rsidRPr="00387917">
        <w:t xml:space="preserve"> </w:t>
      </w:r>
      <w:proofErr w:type="spellStart"/>
      <w:r w:rsidRPr="00387917">
        <w:t>20</w:t>
      </w:r>
      <w:r w:rsidR="0096661C" w:rsidRPr="00387917">
        <w:t>1</w:t>
      </w:r>
      <w:r w:rsidR="00387917" w:rsidRPr="00387917">
        <w:t>8</w:t>
      </w:r>
      <w:proofErr w:type="spellEnd"/>
      <w:r w:rsidRPr="00387917">
        <w:t xml:space="preserve">. </w:t>
      </w:r>
    </w:p>
    <w:p w:rsidRDefault="00387917" w:rsidP="006B0198" w:rsidR="00387917" w:rsidRPr="00387917">
      <w:pPr>
        <w:jc w:val="center"/>
      </w:pPr>
    </w:p>
    <w:p w:rsidRDefault="006B0198" w:rsidP="006B0198" w:rsidR="006B0198" w:rsidRPr="00387917">
      <w:pPr>
        <w:jc w:val="center"/>
      </w:pPr>
      <w:r w:rsidRPr="00387917">
        <w:tab/>
      </w:r>
      <w:r w:rsidRPr="00387917">
        <w:tab/>
      </w:r>
      <w:r w:rsidRPr="00387917">
        <w:tab/>
      </w:r>
      <w:r w:rsidRPr="00387917">
        <w:tab/>
      </w:r>
      <w:r w:rsidRPr="00387917">
        <w:tab/>
      </w:r>
      <w:r w:rsidRPr="00387917">
        <w:tab/>
        <w:t xml:space="preserve">           Stečajni sudac</w:t>
      </w:r>
    </w:p>
    <w:p w:rsidRDefault="006B0198" w:rsidP="006B0198" w:rsidR="006B0198" w:rsidRPr="00387917">
      <w:pPr>
        <w:jc w:val="center"/>
      </w:pPr>
      <w:r w:rsidRPr="00387917">
        <w:tab/>
      </w:r>
      <w:r w:rsidRPr="00387917">
        <w:tab/>
      </w:r>
      <w:r w:rsidRPr="00387917">
        <w:tab/>
        <w:t xml:space="preserve">                                             </w:t>
      </w:r>
      <w:r w:rsidR="00A14C92" w:rsidRPr="00387917">
        <w:t xml:space="preserve"> Damir Rabar</w:t>
      </w:r>
      <w:r w:rsidR="008818B5">
        <w:t>, v.r.</w:t>
      </w:r>
    </w:p>
    <w:p w:rsidRDefault="006B0198" w:rsidP="006B0198" w:rsidR="006B0198">
      <w:pPr>
        <w:jc w:val="center"/>
      </w:pPr>
    </w:p>
    <w:p w:rsidRDefault="006B0198" w:rsidP="006B0198" w:rsidR="006B0198" w:rsidRPr="00387917">
      <w:pPr>
        <w:jc w:val="both"/>
      </w:pPr>
      <w:r w:rsidRPr="00387917">
        <w:t>UPUTA O PRAVNOM LIJEKU</w:t>
      </w:r>
    </w:p>
    <w:p w:rsidRDefault="006B0198" w:rsidP="006B0198" w:rsidR="006B0198" w:rsidRPr="00387917">
      <w:pPr>
        <w:jc w:val="both"/>
      </w:pPr>
      <w:r w:rsidRPr="00387917">
        <w:t>Protiv ovog rješenja nije dopuštena žalba.</w:t>
      </w:r>
    </w:p>
    <w:p w:rsidRDefault="00153735" w:rsidP="00CA06DD" w:rsidR="00153735" w:rsidRPr="00387917"/>
    <w:p w:rsidRDefault="006B0198" w:rsidP="00CA06DD" w:rsidR="006B0198" w:rsidRPr="00387917">
      <w:r w:rsidRPr="00387917">
        <w:t>DNA:</w:t>
      </w:r>
    </w:p>
    <w:p w:rsidRDefault="00DF2895" w:rsidP="00CA06DD" w:rsidR="003368A9" w:rsidRPr="00387917">
      <w:r>
        <w:t xml:space="preserve">- </w:t>
      </w:r>
      <w:r w:rsidR="003368A9" w:rsidRPr="00387917">
        <w:t>Stečajni upravitelj</w:t>
      </w:r>
    </w:p>
    <w:p w:rsidRDefault="00DF2895" w:rsidP="00CA06DD" w:rsidR="003368A9" w:rsidRPr="00387917">
      <w:r>
        <w:t xml:space="preserve">- </w:t>
      </w:r>
      <w:r w:rsidR="00A14C92" w:rsidRPr="00387917">
        <w:t>e-</w:t>
      </w:r>
      <w:r w:rsidR="003368A9" w:rsidRPr="00387917">
        <w:t>Oglasna ploča</w:t>
      </w:r>
      <w:r>
        <w:t xml:space="preserve"> 8 dana</w:t>
      </w:r>
    </w:p>
    <w:sectPr w:rsidSect="006803B4" w:rsidR="003368A9" w:rsidRPr="00387917">
      <w:headerReference w:type="default" r:id="rId10"/>
      <w:pgSz w:h="16838" w:w="11906"/>
      <w:pgMar w:gutter="0" w:footer="709" w:header="709" w:left="1418" w:bottom="1304" w:right="1418" w:top="130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3B4" w:rsidP="006803B4" w:rsidR="006803B4">
      <w:r>
        <w:separator/>
      </w:r>
    </w:p>
  </w:endnote>
  <w:endnote w:id="0" w:type="continuationSeparator">
    <w:p w:rsidRDefault="006803B4" w:rsidP="006803B4" w:rsidR="00680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3B4" w:rsidP="006803B4" w:rsidR="006803B4">
      <w:r>
        <w:separator/>
      </w:r>
    </w:p>
  </w:footnote>
  <w:footnote w:id="0" w:type="continuationSeparator">
    <w:p w:rsidRDefault="006803B4" w:rsidP="006803B4" w:rsidR="00680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3B4" w:rsidP="006803B4" w:rsidR="006803B4">
    <w:pPr>
      <w:pStyle w:val="Zaglavlje"/>
      <w:jc w:val="right"/>
    </w:pPr>
    <w:r>
      <w:t>1 St-</w:t>
    </w:r>
    <w:proofErr w:type="spellStart"/>
    <w:r>
      <w:t>59</w:t>
    </w:r>
    <w:proofErr w:type="spellEnd"/>
    <w:r>
      <w:t>/</w:t>
    </w:r>
    <w:proofErr w:type="spellStart"/>
    <w:r>
      <w:t>2015</w:t>
    </w:r>
    <w:proofErr w:type="spellEnd"/>
    <w:r>
      <w:t>-</w:t>
    </w:r>
    <w:proofErr w:type="spellStart"/>
    <w:r>
      <w:t>84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C14A23"/>
    <w:multiLevelType w:val="hybridMultilevel"/>
    <w:tmpl w:val="9566FD04"/>
    <w:lvl w:tplc="420A09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FFE30E2"/>
    <w:multiLevelType w:val="hybridMultilevel"/>
    <w:tmpl w:val="71D0BB48"/>
    <w:lvl w:tplc="B8004F38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4">
    <w:nsid w:val="76CB2171"/>
    <w:multiLevelType w:val="hybridMultilevel"/>
    <w:tmpl w:val="661464EA"/>
    <w:lvl w:tplc="B0AA191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F3108"/>
    <w:rsid w:val="00151166"/>
    <w:rsid w:val="00153735"/>
    <w:rsid w:val="0016589C"/>
    <w:rsid w:val="00313778"/>
    <w:rsid w:val="00324C52"/>
    <w:rsid w:val="003368A9"/>
    <w:rsid w:val="00387917"/>
    <w:rsid w:val="00397310"/>
    <w:rsid w:val="004D4519"/>
    <w:rsid w:val="005A3607"/>
    <w:rsid w:val="00620FA6"/>
    <w:rsid w:val="006244F2"/>
    <w:rsid w:val="00657CA8"/>
    <w:rsid w:val="00675AC7"/>
    <w:rsid w:val="006803B4"/>
    <w:rsid w:val="006B0198"/>
    <w:rsid w:val="006B1BEB"/>
    <w:rsid w:val="006D1445"/>
    <w:rsid w:val="006F3DA9"/>
    <w:rsid w:val="007E2483"/>
    <w:rsid w:val="008818B5"/>
    <w:rsid w:val="0096661C"/>
    <w:rsid w:val="00A07B2D"/>
    <w:rsid w:val="00A14C92"/>
    <w:rsid w:val="00A83556"/>
    <w:rsid w:val="00B9043B"/>
    <w:rsid w:val="00BE54F6"/>
    <w:rsid w:val="00C55A38"/>
    <w:rsid w:val="00CA06DD"/>
    <w:rsid w:val="00DF2895"/>
    <w:rsid w:val="00E91BD3"/>
    <w:rsid w:val="00EA4900"/>
    <w:rsid w:val="00EE0557"/>
    <w:rsid w:val="00F30513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06D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28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8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803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03B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803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03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4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4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4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4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06D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28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8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803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03B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803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03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4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4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4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4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186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St-59/2015-79</izvorni_sadrzaj>
    <derivirana_varijabla naziv="DomainObject.PredzadnjaOdlukaIzPredmeta.Oznaka_1">St-59/2015-79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256</properties:Words>
  <properties:Characters>1327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2018-12-20T11:20:00Z</dcterms:created>
  <dc:creator>sblazevic</dc:creator>
  <cp:lastModifiedBy>Lorena Paris Aničić</cp:lastModifiedBy>
  <cp:lastPrinted>2018-12-20T11:25:00Z</cp:lastPrinted>
  <dcterms:modified xmlns:xsi="http://www.w3.org/2001/XMLSchema-instance" xsi:type="dcterms:W3CDTF">2018-12-20T11:58:00Z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St-59-15.docx)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