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60FF9" w:rsidR="00460FF9">
        <w:trPr>
          <w:trHeight w:val="565"/>
        </w:trPr>
        <w:tc>
          <w:tcPr>
            <w:tcW w:type="dxa" w:w="2531"/>
          </w:tcPr>
          <w:p w:rsidRDefault="00460FF9" w:rsidP="00460FF9" w:rsidR="00460FF9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60FF9" w:rsidP="00460FF9" w:rsidR="00460FF9">
            <w:pPr>
              <w:jc w:val="center"/>
            </w:pPr>
            <w:r>
              <w:t>Republika Hrvatska</w:t>
            </w:r>
          </w:p>
          <w:p w:rsidRDefault="00460FF9" w:rsidP="00460FF9" w:rsidR="00460FF9">
            <w:pPr>
              <w:jc w:val="center"/>
            </w:pPr>
            <w:r>
              <w:t>Trgovački sud u Splitu</w:t>
            </w:r>
          </w:p>
          <w:p w:rsidRDefault="00460FF9" w:rsidP="00460FF9" w:rsidR="00460FF9">
            <w:pPr>
              <w:jc w:val="center"/>
            </w:pPr>
            <w:r>
              <w:t>Split, Sukoišanska 6</w:t>
            </w:r>
          </w:p>
        </w:tc>
      </w:tr>
    </w:tbl>
    <w:p w14:textId="7a9ac2c" w14:paraId="7a9ac2c" w:rsidRDefault="00460FF9" w:rsidP="00460FF9" w:rsidR="00786C63">
      <w:pPr>
        <w:jc w:val="right"/>
        <w15:collapsed w:val="false"/>
      </w:pPr>
      <w:r>
        <w:t>Poslovni broj: 4. St-</w:t>
      </w:r>
      <w:r w:rsidR="00EC5753">
        <w:t>874</w:t>
      </w:r>
      <w:r w:rsidR="00364C52">
        <w:t>/2017-</w:t>
      </w:r>
      <w:r w:rsidR="00EC5753">
        <w:t>15</w:t>
      </w:r>
    </w:p>
    <w:p w:rsidRDefault="00425DDB" w:rsidP="00EC5753" w:rsidR="00425DDB">
      <w:pPr>
        <w:rPr>
          <w:spacing w:val="100"/>
        </w:rPr>
      </w:pPr>
    </w:p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D45972" w:rsidP="00D45972" w:rsidR="00D45972">
      <w:pPr>
        <w:ind w:firstLine="708"/>
        <w:jc w:val="both"/>
      </w:pPr>
      <w:r>
        <w:t xml:space="preserve">Trgovački sud u Splitu, po stečajnom sucu tog suda Katarini Mikulić,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EC5753" w:rsidRPr="005D39A1">
        <w:t>IZAZOV, d.o.o.</w:t>
      </w:r>
      <w:r w:rsidR="00EC5753">
        <w:t xml:space="preserve">, </w:t>
      </w:r>
      <w:r w:rsidR="00EC5753" w:rsidRPr="005D39A1">
        <w:t>Hektorovićeva 27/A</w:t>
      </w:r>
      <w:r w:rsidR="00EC5753">
        <w:t xml:space="preserve">, Solin, OIB: </w:t>
      </w:r>
      <w:r w:rsidR="00EC5753" w:rsidRPr="005D39A1">
        <w:t>89053892213</w:t>
      </w:r>
      <w:r>
        <w:t xml:space="preserve">, </w:t>
      </w:r>
      <w:r w:rsidR="00EC5753">
        <w:t>11</w:t>
      </w:r>
      <w:r w:rsidR="00364C52">
        <w:t>. listopada</w:t>
      </w:r>
      <w:r w:rsidR="00786C63">
        <w:t xml:space="preserve"> 2018</w:t>
      </w:r>
      <w:r>
        <w:t xml:space="preserve">. </w:t>
      </w:r>
    </w:p>
    <w:p w:rsidRDefault="00E82A70" w:rsidP="00D45972" w:rsidR="00E82A70" w:rsidRPr="00E82A70">
      <w:pPr>
        <w:jc w:val="both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302795" w:rsidP="00D45972" w:rsidR="00373E95">
      <w:pPr>
        <w:ind w:firstLine="708"/>
        <w:jc w:val="both"/>
      </w:pPr>
      <w:r>
        <w:t xml:space="preserve">I. </w:t>
      </w:r>
      <w:r w:rsidR="00DB5865" w:rsidRPr="00E82A70">
        <w:t xml:space="preserve">Obustavlja se prethodni postupak nad dužnikom </w:t>
      </w:r>
      <w:r w:rsidR="00EC5753" w:rsidRPr="005D39A1">
        <w:t>IZAZOV, d.o.o.</w:t>
      </w:r>
      <w:r w:rsidR="00EC5753">
        <w:t xml:space="preserve">, </w:t>
      </w:r>
      <w:r w:rsidR="00EC5753" w:rsidRPr="005D39A1">
        <w:t>Hektorovićeva 27/A</w:t>
      </w:r>
      <w:r w:rsidR="00EC5753">
        <w:t xml:space="preserve">, Solin, OIB: </w:t>
      </w:r>
      <w:r w:rsidR="00EC5753" w:rsidRPr="005D39A1">
        <w:t>89053892213</w:t>
      </w:r>
      <w:r w:rsidR="00373226" w:rsidRPr="00E82A70">
        <w:t>.</w:t>
      </w:r>
    </w:p>
    <w:p w:rsidRDefault="00302795" w:rsidP="00D45972" w:rsidR="00302795">
      <w:pPr>
        <w:ind w:firstLine="708"/>
        <w:jc w:val="both"/>
      </w:pPr>
    </w:p>
    <w:p w:rsidRDefault="00302795" w:rsidP="00302795" w:rsidR="00E82A70">
      <w:pPr>
        <w:ind w:firstLine="708"/>
        <w:jc w:val="both"/>
      </w:pPr>
      <w:r>
        <w:t xml:space="preserve">II. Ročište određeno za dan </w:t>
      </w:r>
      <w:r w:rsidR="00EC5753">
        <w:t>12</w:t>
      </w:r>
      <w:r w:rsidR="00364C52">
        <w:t>. listopada</w:t>
      </w:r>
      <w:r>
        <w:t xml:space="preserve"> 2018. s početkom u </w:t>
      </w:r>
      <w:r w:rsidR="00EC5753">
        <w:t>09:30</w:t>
      </w:r>
      <w:r>
        <w:t xml:space="preserve"> sati neće se održati.</w:t>
      </w:r>
    </w:p>
    <w:p w:rsidRDefault="006040C3" w:rsidP="00364C52" w:rsidR="006040C3"/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EC5753" w:rsidP="00EC5753" w:rsidR="00EC5753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>
        <w:rPr>
          <w:rFonts w:cstheme="minorBidi" w:eastAsiaTheme="minorHAnsi"/>
          <w:lang w:eastAsia="en-US"/>
        </w:rPr>
        <w:t>11. rujna 2017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Pr="005D39A1">
        <w:t>IZAZOV, d.o.o.</w:t>
      </w:r>
      <w:r>
        <w:t xml:space="preserve">, </w:t>
      </w:r>
      <w:r w:rsidRPr="005D39A1">
        <w:t>Hektorovićeva 27/A</w:t>
      </w:r>
      <w:r>
        <w:t xml:space="preserve">, Solin, OIB: </w:t>
      </w:r>
      <w:r w:rsidRPr="005D39A1">
        <w:t>89053892213</w:t>
      </w:r>
      <w:r w:rsidRPr="0048697F">
        <w:rPr>
          <w:rFonts w:cstheme="minorBidi" w:eastAsiaTheme="minorHAnsi"/>
          <w:lang w:eastAsia="en-US"/>
        </w:rPr>
        <w:t>, navodeći d</w:t>
      </w:r>
      <w:r>
        <w:rPr>
          <w:rFonts w:cstheme="minorBidi" w:eastAsiaTheme="minorHAnsi"/>
          <w:lang w:eastAsia="en-US"/>
        </w:rPr>
        <w:t>a dužnik ima dvoje zaposlenih</w:t>
      </w:r>
      <w:r w:rsidRPr="0048697F">
        <w:rPr>
          <w:rFonts w:cstheme="minorBidi" w:eastAsiaTheme="minorHAnsi"/>
          <w:lang w:eastAsia="en-US"/>
        </w:rPr>
        <w:t xml:space="preserve">, a da na dan </w:t>
      </w:r>
      <w:r>
        <w:rPr>
          <w:rFonts w:cstheme="minorBidi" w:eastAsiaTheme="minorHAnsi"/>
          <w:lang w:eastAsia="en-US"/>
        </w:rPr>
        <w:t>5. rujna 2017</w:t>
      </w:r>
      <w:r w:rsidRPr="0048697F">
        <w:rPr>
          <w:rFonts w:cstheme="minorBidi" w:eastAsiaTheme="minorHAnsi"/>
          <w:lang w:eastAsia="en-US"/>
        </w:rPr>
        <w:t>. u Očevidniku redoslijeda osnova za plaćanje, ima evidentirane neizvršene osnove za plaćanje u neprekinutom razdoblju od 1</w:t>
      </w:r>
      <w:r>
        <w:rPr>
          <w:rFonts w:cstheme="minorBidi" w:eastAsiaTheme="minorHAnsi"/>
          <w:lang w:eastAsia="en-US"/>
        </w:rPr>
        <w:t>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>
        <w:rPr>
          <w:rFonts w:cstheme="minorBidi" w:eastAsiaTheme="minorHAnsi"/>
          <w:lang w:eastAsia="en-US"/>
        </w:rPr>
        <w:t>145.593,69</w:t>
      </w:r>
      <w:r w:rsidRPr="0048697F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>kuna.</w:t>
      </w:r>
    </w:p>
    <w:p w:rsidRDefault="00364C52" w:rsidP="00364C52" w:rsidR="00364C52">
      <w:pPr>
        <w:ind w:firstLine="709"/>
        <w:jc w:val="both"/>
        <w:rPr>
          <w:rFonts w:cstheme="minorBidi" w:eastAsiaTheme="minorHAnsi"/>
          <w:lang w:eastAsia="en-US"/>
        </w:rPr>
      </w:pPr>
    </w:p>
    <w:p w:rsidRDefault="00EC5753" w:rsidP="00EC5753" w:rsidR="00EC5753">
      <w:pPr>
        <w:ind w:firstLine="708"/>
        <w:jc w:val="both"/>
      </w:pPr>
      <w:r>
        <w:rPr>
          <w:rFonts w:cstheme="minorBidi" w:eastAsiaTheme="minorHAnsi"/>
          <w:lang w:eastAsia="en-US"/>
        </w:rPr>
        <w:t xml:space="preserve">Dužnik je 10. listopada 2018. dostavio podnesak u privitku koje je priložio potvrdu FINE o blokadi računa i novčanih sredstava ovršenika iz koje je razvidno da je kod dužnika na dan izdavanje potvrde 9. listopada 2018. evidentirano 0 </w:t>
      </w:r>
      <w:r w:rsidRPr="00271D1E">
        <w:t>neprekidne blokade</w:t>
      </w:r>
      <w:r>
        <w:t xml:space="preserve"> te da nepodmirene obveze na dan izdavanja potvrde iznose 0,00 kuna (list spisa 22).</w:t>
      </w:r>
    </w:p>
    <w:p w:rsidRDefault="00EC5753" w:rsidP="00EC5753" w:rsidR="00EC5753" w:rsidRPr="00364C52">
      <w:pPr>
        <w:jc w:val="both"/>
        <w:rPr>
          <w:rFonts w:cstheme="minorBidi" w:eastAsiaTheme="minorHAnsi"/>
          <w:lang w:eastAsia="en-US"/>
        </w:rPr>
      </w:pPr>
    </w:p>
    <w:p w:rsidRDefault="00364C52" w:rsidP="00425DDB" w:rsidR="00425DDB">
      <w:pPr>
        <w:ind w:firstLine="708"/>
        <w:jc w:val="both"/>
      </w:pPr>
      <w:r>
        <w:t xml:space="preserve">Predlagatelj je </w:t>
      </w:r>
      <w:r w:rsidR="00EC5753">
        <w:t>11</w:t>
      </w:r>
      <w:r>
        <w:t>. listopada</w:t>
      </w:r>
      <w:r w:rsidR="00425DDB">
        <w:t xml:space="preserve"> 2018. putem e-maila dostavio u spis </w:t>
      </w:r>
      <w:r w:rsidR="00425DDB" w:rsidRPr="00271D1E">
        <w:t>potvrdu o blokadi računa i novčanih sredstava dužnika. Iz ist</w:t>
      </w:r>
      <w:r w:rsidR="00425DDB">
        <w:t>e</w:t>
      </w:r>
      <w:r w:rsidR="00425DDB" w:rsidRPr="00271D1E">
        <w:t xml:space="preserve"> je vidljivo da je kod dužnika </w:t>
      </w:r>
      <w:r w:rsidR="00425DDB">
        <w:t xml:space="preserve">na </w:t>
      </w:r>
      <w:r w:rsidR="00EC5753">
        <w:t>11</w:t>
      </w:r>
      <w:r>
        <w:t>. listopada</w:t>
      </w:r>
      <w:r w:rsidR="00425DDB">
        <w:t xml:space="preserve"> 2018. </w:t>
      </w:r>
      <w:r w:rsidR="00425DDB" w:rsidRPr="00271D1E">
        <w:t xml:space="preserve">evidentirano </w:t>
      </w:r>
      <w:r w:rsidR="00425DDB">
        <w:t>0</w:t>
      </w:r>
      <w:r w:rsidR="00425DDB" w:rsidRPr="00271D1E">
        <w:t xml:space="preserve"> dan</w:t>
      </w:r>
      <w:r w:rsidR="00425DDB">
        <w:t>a</w:t>
      </w:r>
      <w:r w:rsidR="00425DDB" w:rsidRPr="00271D1E">
        <w:t xml:space="preserve"> neprekidne blokade</w:t>
      </w:r>
      <w:r w:rsidR="00425DDB">
        <w:t xml:space="preserve"> te da nepodmirene obveze na dan izdavanja potvrde iznose 0,00 kuna (list spisa </w:t>
      </w:r>
      <w:r w:rsidR="00EC5753">
        <w:t>24</w:t>
      </w:r>
      <w:r w:rsidR="00425DDB">
        <w:t>).</w:t>
      </w:r>
    </w:p>
    <w:p w:rsidRDefault="00D45972" w:rsidP="00D45972" w:rsidR="00D45972">
      <w:pPr>
        <w:ind w:firstLine="708"/>
        <w:jc w:val="both"/>
      </w:pPr>
    </w:p>
    <w:p w:rsidRDefault="00425DDB" w:rsidP="00425DDB" w:rsidR="00425DDB">
      <w:pPr>
        <w:ind w:firstLine="708"/>
        <w:jc w:val="both"/>
      </w:pPr>
      <w:r w:rsidRPr="00E82A70">
        <w:t>Prema od</w:t>
      </w:r>
      <w:r>
        <w:t xml:space="preserve">redbi članka 128. stavak 9. Stečajnog zakona ("Narodne novine" broj 71/15 i 104/17, dalje SZ) </w:t>
      </w:r>
      <w:r w:rsidRPr="00E82A70">
        <w:t xml:space="preserve">ako dužnik do završetka prethodnog postupka postane sposoban za plaćanje, sud će postupak obustaviti. </w:t>
      </w:r>
    </w:p>
    <w:p w:rsidRDefault="00425DDB" w:rsidP="00425DDB" w:rsidR="00425DDB" w:rsidRPr="00E82A70">
      <w:pPr>
        <w:ind w:firstLine="708"/>
        <w:jc w:val="both"/>
      </w:pPr>
    </w:p>
    <w:p w:rsidRDefault="00425DDB" w:rsidP="00364C52" w:rsidR="00115899" w:rsidRPr="00E82A70">
      <w:pPr>
        <w:ind w:firstLine="708"/>
        <w:jc w:val="both"/>
      </w:pPr>
      <w:r w:rsidRPr="00E82A70">
        <w:t xml:space="preserve">Budući iz </w:t>
      </w:r>
      <w:r>
        <w:t>potvrd</w:t>
      </w:r>
      <w:r w:rsidR="00EC5753">
        <w:t>a</w:t>
      </w:r>
      <w:r>
        <w:t xml:space="preserve"> FINE od </w:t>
      </w:r>
      <w:r w:rsidR="00364C52">
        <w:t>9.</w:t>
      </w:r>
      <w:r w:rsidR="00EC5753">
        <w:t xml:space="preserve"> i 11.</w:t>
      </w:r>
      <w:r w:rsidR="00364C52">
        <w:t xml:space="preserve"> listopada</w:t>
      </w:r>
      <w:r>
        <w:t xml:space="preserve"> 2018. </w:t>
      </w:r>
      <w:r w:rsidRPr="00E82A70">
        <w:t xml:space="preserve">proizlazi da je prestao stečajni razlog jer je dužnik do završetka prethodnog postupka postao sposoban za plaćanje, to je </w:t>
      </w:r>
      <w:r>
        <w:t>sud</w:t>
      </w:r>
      <w:r w:rsidRPr="00E82A70">
        <w:t xml:space="preserve"> </w:t>
      </w:r>
      <w:r w:rsidRPr="00E82A70">
        <w:lastRenderedPageBreak/>
        <w:t>primjenom odredbe čl</w:t>
      </w:r>
      <w:r>
        <w:t xml:space="preserve">anka </w:t>
      </w:r>
      <w:r w:rsidRPr="00E82A70">
        <w:t>128. st</w:t>
      </w:r>
      <w:r>
        <w:t>avak</w:t>
      </w:r>
      <w:r w:rsidRPr="00E82A70">
        <w:t xml:space="preserve"> 9. SZ obustavio konkretni postupak, te odlučio kao u izre</w:t>
      </w:r>
      <w:r>
        <w:t>ci</w:t>
      </w:r>
      <w:r w:rsidRPr="00E82A70">
        <w:t xml:space="preserve"> ovog rješenja. </w:t>
      </w:r>
    </w:p>
    <w:p w:rsidRDefault="00EC5753" w:rsidP="00E82A70" w:rsidR="00EC5753">
      <w:pPr>
        <w:jc w:val="center"/>
      </w:pPr>
    </w:p>
    <w:p w:rsidRDefault="00786C63" w:rsidP="00E82A70" w:rsidR="00794305" w:rsidRPr="00E82A70">
      <w:pPr>
        <w:jc w:val="center"/>
      </w:pPr>
      <w:r>
        <w:t>U Splitu</w:t>
      </w:r>
      <w:r w:rsidR="00364C52">
        <w:t>,</w:t>
      </w:r>
      <w:r w:rsidR="00D45972">
        <w:t xml:space="preserve"> </w:t>
      </w:r>
      <w:r w:rsidR="00EC5753">
        <w:t>11</w:t>
      </w:r>
      <w:r w:rsidR="00364C52">
        <w:t>. listopada</w:t>
      </w:r>
      <w:r>
        <w:t xml:space="preserve"> 2018</w:t>
      </w:r>
      <w:r w:rsidR="00D45972">
        <w:t xml:space="preserve">. </w:t>
      </w:r>
    </w:p>
    <w:p w:rsidRDefault="00236C0B" w:rsidP="00364C52" w:rsidR="00460FF9">
      <w:r>
        <w:tab/>
      </w:r>
      <w:r>
        <w:tab/>
      </w:r>
    </w:p>
    <w:tbl>
      <w:tblPr>
        <w:tblStyle w:val="Reetkatablice"/>
        <w:tblpPr w:tblpY="1" w:tblpXSpec="right" w:vertAnchor="text" w:rightFromText="180" w:leftFromText="180"/>
        <w:tblOverlap w:val="never"/>
        <w:tblW w:type="dxa" w:w="422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364C52" w:rsidR="00460FF9">
        <w:trPr>
          <w:trHeight w:val="488"/>
        </w:trPr>
        <w:tc>
          <w:tcPr>
            <w:tcW w:type="dxa" w:w="4227"/>
          </w:tcPr>
          <w:p w:rsidRDefault="00460FF9" w:rsidP="00364C52" w:rsidR="00460FF9">
            <w:pPr>
              <w:jc w:val="center"/>
              <w:rPr>
                <w:bCs/>
              </w:rPr>
            </w:pPr>
            <w:r>
              <w:rPr>
                <w:bCs/>
              </w:rPr>
              <w:t>Sudac</w:t>
            </w:r>
          </w:p>
          <w:p w:rsidRDefault="00460FF9" w:rsidP="00364C52" w:rsidR="00460FF9">
            <w:pPr>
              <w:jc w:val="center"/>
              <w:rPr>
                <w:bCs/>
              </w:rPr>
            </w:pPr>
          </w:p>
          <w:p w:rsidRDefault="00460FF9" w:rsidP="00364C52" w:rsidR="00460FF9">
            <w:pPr>
              <w:jc w:val="center"/>
              <w:rPr>
                <w:bCs/>
              </w:rPr>
            </w:pPr>
          </w:p>
        </w:tc>
      </w:tr>
      <w:tr w:rsidTr="00364C52" w:rsidR="00460FF9">
        <w:trPr>
          <w:trHeight w:val="816"/>
        </w:trPr>
        <w:tc>
          <w:tcPr>
            <w:tcW w:type="dxa" w:w="4227"/>
          </w:tcPr>
          <w:p w:rsidRDefault="0050666C" w:rsidP="00364C52" w:rsidR="00460FF9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50666C" w:rsidP="0071700F" w:rsidR="0050666C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50666C" w:rsidP="0050666C" w:rsidR="0050666C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50666C" w:rsidP="00364C52" w:rsidR="0050666C">
            <w:pPr>
              <w:jc w:val="center"/>
              <w:rPr>
                <w:bCs/>
              </w:rPr>
            </w:pPr>
          </w:p>
        </w:tc>
      </w:tr>
    </w:tbl>
    <w:p w:rsidRDefault="00364C52" w:rsidP="00721F79" w:rsidR="00721F79" w:rsidRPr="006D4B37">
      <w:pPr>
        <w:rPr>
          <w:bCs/>
        </w:rPr>
      </w:pPr>
      <w:r>
        <w:rPr>
          <w:bCs/>
        </w:rPr>
        <w:br w:clear="all" w:type="textWrapping"/>
      </w:r>
      <w:r w:rsidR="0020610B" w:rsidRPr="006D4B37">
        <w:rPr>
          <w:bCs/>
        </w:rPr>
        <w:t>U</w:t>
      </w:r>
      <w:r w:rsidR="00786C63" w:rsidRPr="006D4B37">
        <w:rPr>
          <w:bCs/>
        </w:rPr>
        <w:t>puta o pravnom lijeku</w:t>
      </w:r>
      <w:r w:rsidR="00721F79" w:rsidRPr="006D4B37">
        <w:rPr>
          <w:bCs/>
        </w:rPr>
        <w:t xml:space="preserve">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20610B" w:rsidP="00425DDB" w:rsidR="0020610B"/>
    <w:p w:rsidRDefault="0020610B" w:rsidP="005A3991" w:rsidR="0020610B" w:rsidRPr="00E82A70">
      <w:pPr>
        <w:ind w:firstLine="360"/>
      </w:pPr>
    </w:p>
    <w:sectPr w:rsidSect="00425DDB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641" w:rsidR="00585641">
    <w:pPr>
      <w:pStyle w:val="Podnoje"/>
      <w:jc w:val="center"/>
    </w:pPr>
  </w:p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8974064"/>
      <w:docPartObj>
        <w:docPartGallery w:val="Page Numbers (Top of Page)"/>
        <w:docPartUnique/>
      </w:docPartObj>
    </w:sdtPr>
    <w:sdtEndPr/>
    <w:sdtContent>
      <w:p w:rsidRDefault="00786C63" w:rsidP="00786C63" w:rsidR="00786C6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66C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 St-</w:t>
        </w:r>
        <w:r w:rsidR="00EC5753">
          <w:t>874</w:t>
        </w:r>
        <w:r w:rsidR="00364C52">
          <w:t>/2017-</w:t>
        </w:r>
        <w:r w:rsidR="00EC5753">
          <w:t>15</w:t>
        </w:r>
      </w:p>
    </w:sdtContent>
  </w:sdt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C63" w:rsidR="00786C63">
    <w:pPr>
      <w:pStyle w:val="Zaglavlje"/>
      <w:jc w:val="center"/>
    </w:pPr>
  </w:p>
  <w:p w:rsidRDefault="00786C63" w:rsidR="00786C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02ED"/>
    <w:rsid w:val="0021129F"/>
    <w:rsid w:val="00211D2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A7D63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2795"/>
    <w:rsid w:val="00311F50"/>
    <w:rsid w:val="00313EC8"/>
    <w:rsid w:val="00337D50"/>
    <w:rsid w:val="0034131B"/>
    <w:rsid w:val="00342B41"/>
    <w:rsid w:val="00342D95"/>
    <w:rsid w:val="00360AB6"/>
    <w:rsid w:val="00361242"/>
    <w:rsid w:val="00364C5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456E"/>
    <w:rsid w:val="003E39C3"/>
    <w:rsid w:val="003E42F9"/>
    <w:rsid w:val="003F3D1A"/>
    <w:rsid w:val="003F5254"/>
    <w:rsid w:val="003F6C53"/>
    <w:rsid w:val="00407508"/>
    <w:rsid w:val="004224E3"/>
    <w:rsid w:val="00425DDB"/>
    <w:rsid w:val="004270AE"/>
    <w:rsid w:val="00431D0F"/>
    <w:rsid w:val="00437F56"/>
    <w:rsid w:val="00441216"/>
    <w:rsid w:val="004530E4"/>
    <w:rsid w:val="00456801"/>
    <w:rsid w:val="00460FF9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0666C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0C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4B37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86C63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1877"/>
    <w:rsid w:val="009450AA"/>
    <w:rsid w:val="00962930"/>
    <w:rsid w:val="00963059"/>
    <w:rsid w:val="00963DDA"/>
    <w:rsid w:val="00964C2C"/>
    <w:rsid w:val="00965B5A"/>
    <w:rsid w:val="0096677F"/>
    <w:rsid w:val="00974B89"/>
    <w:rsid w:val="0097681E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0639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5753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2A7D6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2A7D6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05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St-874/2017</izvorni_sadrzaj>
    <derivirana_varijabla naziv="DomainObject.Predmet.OznakaBroj_1">St-874/2017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IZAZOV, za građenje i trgovinu, društvo s ograničenom odgovornošću</izvorni_sadrzaj>
    <derivirana_varijabla naziv="DomainObject.Predmet.ProtustrankaFormated_1">  IZAZOV, za građenje i trgovinu, društvo s ograničenom odgovornošću</derivirana_varijabla>
  </DomainObject.Predmet.ProtustrankaFormated>
  <DomainObject.Predmet.ProtustrankaFormatedOIB>
    <izvorni_sadrzaj>  IZAZOV, za građenje i trgovinu, društvo s ograničenom odgovornošću, OIB 89053892213</izvorni_sadrzaj>
    <derivirana_varijabla naziv="DomainObject.Predmet.ProtustrankaFormatedOIB_1">  IZAZOV, za građenje i trgovinu, društvo s ograničenom odgovornošću, OIB 89053892213</derivirana_varijabla>
  </DomainObject.Predmet.ProtustrankaFormatedOIB>
  <DomainObject.Predmet.ProtustrankaFormatedWithAdress>
    <izvorni_sadrzaj> IZAZOV, za građenje i trgovinu, društvo s ograničenom odgovornošću, Hektorovićeva 27/A, 21210 Solin</izvorni_sadrzaj>
    <derivirana_varijabla naziv="DomainObject.Predmet.ProtustrankaFormatedWithAdress_1"> IZAZOV, za građenje i trgovinu, društvo s ograničenom odgovornošću, Hektorovićeva 27/A, 21210 Solin</derivirana_varijabla>
  </DomainObject.Predmet.ProtustrankaFormatedWithAdress>
  <DomainObject.Predmet.ProtustrankaFormatedWithAdressOIB>
    <izvorni_sadrzaj> IZAZOV, za građenje i trgovinu, društvo s ograničenom odgovornošću, OIB 89053892213, Hektorovićeva 27/A, 21210 Solin</izvorni_sadrzaj>
    <derivirana_varijabla naziv="DomainObject.Predmet.ProtustrankaFormatedWithAdressOIB_1"> IZAZOV, za građenje i trgovinu, društvo s ograničenom odgovornošću, OIB 89053892213, Hektorovićeva 27/A, 21210 Solin</derivirana_varijabla>
  </DomainObject.Predmet.ProtustrankaFormatedWithAdressOIB>
  <DomainObject.Predmet.ProtustrankaWithAdress>
    <izvorni_sadrzaj>IZAZOV, za građenje i trgovinu, društvo s ograničenom odgovornošću Hektorovićeva 27/A, 21210 Solin</izvorni_sadrzaj>
    <derivirana_varijabla naziv="DomainObject.Predmet.ProtustrankaWithAdress_1">IZAZOV, za građenje i trgovinu, društvo s ograničenom odgovornošću Hektorovićeva 27/A, 21210 Solin</derivirana_varijabla>
  </DomainObject.Predmet.ProtustrankaWithAdress>
  <DomainObject.Predmet.ProtustrankaWithAdressOIB>
    <izvorni_sadrzaj>IZAZOV, za građenje i trgovinu, društvo s ograničenom odgovornošću, OIB 89053892213, Hektorovićeva 27/A, 21210 Solin</izvorni_sadrzaj>
    <derivirana_varijabla naziv="DomainObject.Predmet.ProtustrankaWithAdressOIB_1">IZAZOV, za građenje i trgovinu, društvo s ograničenom odgovornošću, OIB 89053892213, Hektorovićeva 27/A, 21210 Solin</derivirana_varijabla>
  </DomainObject.Predmet.ProtustrankaWithAdressOIB>
  <DomainObject.Predmet.ProtustrankaNazivFormated>
    <izvorni_sadrzaj>IZAZOV, za građenje i trgovinu, društvo s ograničenom odgovornošću</izvorni_sadrzaj>
    <derivirana_varijabla naziv="DomainObject.Predmet.ProtustrankaNazivFormated_1">IZAZOV, za građenje i trgovinu, društvo s ograničenom odgovornošću</derivirana_varijabla>
  </DomainObject.Predmet.ProtustrankaNazivFormated>
  <DomainObject.Predmet.ProtustrankaNazivFormatedOIB>
    <izvorni_sadrzaj>IZAZOV, za građenje i trgovinu, društvo s ograničenom odgovornošću, OIB 89053892213</izvorni_sadrzaj>
    <derivirana_varijabla naziv="DomainObject.Predmet.ProtustrankaNazivFormatedOIB_1">IZAZOV, za građenje i trgovinu, društvo s ograničenom odgovornošću, OIB 89053892213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145593.69</izvorni_sadrzaj>
    <derivirana_varijabla naziv="DomainObject.Predmet.TrenutnaVrijednost_1">145593.69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IZAZOV, za građenje i trgovinu, društvo s ograničenom odgovornošću</item>
    </izvorni_sadrzaj>
    <derivirana_varijabla naziv="DomainObject.Predmet.ProtuStrankaListFormated_1">
      <item>IZAZOV, za građenje i trgovinu, društvo s ograničenom odgovornošću</item>
    </derivirana_varijabla>
  </DomainObject.Predmet.ProtuStrankaListFormated>
  <DomainObject.Predmet.ProtuStrankaListFormatedOIB>
    <izvorni_sadrzaj>
      <item>IZAZOV, za građenje i trgovinu, društvo s ograničenom odgovornošću, OIB 89053892213</item>
    </izvorni_sadrzaj>
    <derivirana_varijabla naziv="DomainObject.Predmet.ProtuStrankaListFormatedOIB_1">
      <item>IZAZOV, za građenje i trgovinu, društvo s ograničenom odgovornošću, OIB 89053892213</item>
    </derivirana_varijabla>
  </DomainObject.Predmet.ProtuStrankaListFormatedOIB>
  <DomainObject.Predmet.ProtuStrankaListFormatedWithAdress>
    <izvorni_sadrzaj>
      <item>IZAZOV, za građenje i trgovinu, društvo s ograničenom odgovornošću, Hektorovićeva 27/A, 21210 Solin</item>
    </izvorni_sadrzaj>
    <derivirana_varijabla naziv="DomainObject.Predmet.ProtuStrankaListFormatedWithAdress_1">
      <item>IZAZOV, za građenje i trgovinu, društvo s ograničenom odgovornošću, Hektorovićeva 27/A, 21210 Solin</item>
    </derivirana_varijabla>
  </DomainObject.Predmet.ProtuStrankaListFormatedWithAdress>
  <DomainObject.Predmet.ProtuStrankaListFormatedWithAdressOIB>
    <izvorni_sadrzaj>
      <item>IZAZOV, za građenje i trgovinu, društvo s ograničenom odgovornošću, OIB 89053892213, Hektorovićeva 27/A, 21210 Solin</item>
    </izvorni_sadrzaj>
    <derivirana_varijabla naziv="DomainObject.Predmet.ProtuStrankaListFormatedWithAdressOIB_1">
      <item>IZAZOV, za građenje i trgovinu, društvo s ograničenom odgovornošću, OIB 89053892213, Hektorovićeva 27/A, 21210 Solin</item>
    </derivirana_varijabla>
  </DomainObject.Predmet.ProtuStrankaListFormatedWithAdressOIB>
  <DomainObject.Predmet.ProtuStrankaListNazivFormated>
    <izvorni_sadrzaj>
      <item>IZAZOV, za građenje i trgovinu, društvo s ograničenom odgovornošću</item>
    </izvorni_sadrzaj>
    <derivirana_varijabla naziv="DomainObject.Predmet.ProtuStrankaListNazivFormated_1">
      <item>IZAZOV, za građenje i trgovinu, društvo s ograničenom odgovornošću</item>
    </derivirana_varijabla>
  </DomainObject.Predmet.ProtuStrankaListNazivFormated>
  <DomainObject.Predmet.ProtuStrankaListNazivFormatedOIB>
    <izvorni_sadrzaj>
      <item>IZAZOV, za građenje i trgovinu, društvo s ograničenom odgovornošću, OIB 89053892213</item>
    </izvorni_sadrzaj>
    <derivirana_varijabla naziv="DomainObject.Predmet.ProtuStrankaListNazivFormatedOIB_1">
      <item>IZAZOV, za građenje i trgovinu, društvo s ograničenom odgovornošću, OIB 89053892213</item>
    </derivirana_varijabla>
  </DomainObject.Predmet.ProtuStrankaListNazivFormatedOIB>
  <DomainObject.Predmet.OstaliListFormated>
    <izvorni_sadrzaj>
      <item>Zvonko Jurić</item>
    </izvorni_sadrzaj>
    <derivirana_varijabla naziv="DomainObject.Predmet.OstaliListFormated_1">
      <item>Zvonko Jurić</item>
    </derivirana_varijabla>
  </DomainObject.Predmet.OstaliListFormated>
  <DomainObject.Predmet.OstaliListFormatedOIB>
    <izvorni_sadrzaj>
      <item>Zvonko Jurić, OIB 61379438920</item>
    </izvorni_sadrzaj>
    <derivirana_varijabla naziv="DomainObject.Predmet.OstaliListFormatedOIB_1">
      <item>Zvonko Jurić, OIB 61379438920</item>
    </derivirana_varijabla>
  </DomainObject.Predmet.OstaliListFormatedOIB>
  <DomainObject.Predmet.OstaliListFormatedWithAdress>
    <izvorni_sadrzaj>
      <item>Zvonko Jurić, Hektorovićeva Ulica 27 A, 21210 Solin</item>
    </izvorni_sadrzaj>
    <derivirana_varijabla naziv="DomainObject.Predmet.OstaliListFormatedWithAdress_1">
      <item>Zvonko Jurić, Hektorovićeva Ulica 27 A, 21210 Solin</item>
    </derivirana_varijabla>
  </DomainObject.Predmet.OstaliListFormatedWithAdress>
  <DomainObject.Predmet.OstaliListFormatedWithAdressOIB>
    <izvorni_sadrzaj>
      <item>Zvonko Jurić, OIB 61379438920, Hektorovićeva Ulica 27 A, 21210 Solin</item>
    </izvorni_sadrzaj>
    <derivirana_varijabla naziv="DomainObject.Predmet.OstaliListFormatedWithAdressOIB_1">
      <item>Zvonko Jurić, OIB 61379438920, Hektorovićeva Ulica 27 A, 21210 Solin</item>
    </derivirana_varijabla>
  </DomainObject.Predmet.OstaliListFormatedWithAdressOIB>
  <DomainObject.Predmet.OstaliListNazivFormated>
    <izvorni_sadrzaj>
      <item>Zvonko Jurić</item>
    </izvorni_sadrzaj>
    <derivirana_varijabla naziv="DomainObject.Predmet.OstaliListNazivFormated_1">
      <item>Zvonko Jurić</item>
    </derivirana_varijabla>
  </DomainObject.Predmet.OstaliListNazivFormated>
  <DomainObject.Predmet.OstaliListNazivFormatedOIB>
    <izvorni_sadrzaj>
      <item>Zvonko Jurić, OIB 61379438920</item>
    </izvorni_sadrzaj>
    <derivirana_varijabla naziv="DomainObject.Predmet.OstaliListNazivFormatedOIB_1">
      <item>Zvonko Jurić, OIB 61379438920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IZAZOV, za građenje i trgovinu, društvo s ograničenom odgovornošću</izvorni_sadrzaj>
    <derivirana_varijabla naziv="DomainObject.Predmet.ProtustrankaIDrugi_1">IZAZOV, za građenje i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IZAZOV, za građenje i trgovinu, društvo s ograničenom odgovornošću, OIB 89053892213, Hektorovićeva 27/A, 21210 Solin</izvorni_sadrzaj>
    <derivirana_varijabla naziv="DomainObject.Predmet.ProtustrankaIDrugiAdressOIB_1">IZAZOV, za građenje i trgovinu, društvo s ograničenom odgovornošću, OIB 89053892213, Hektorovićeva 27/A,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IZAZOV, za građenje i trgovinu, društvo s ograničenom odgovornošću</item>
      <item>FINANCIJSKA AGENCIJA, RC SPLIT</item>
      <item>Zvonko Jurić</item>
    </izvorni_sadrzaj>
    <derivirana_varijabla naziv="DomainObject.Predmet.SudioniciListNaziv_1">
      <item>IZAZOV, za građenje i trgovinu, društvo s ograničenom odgovornošću</item>
      <item>FINANCIJSKA AGENCIJA, RC SPLIT</item>
      <item>Zvonko Jurić</item>
    </derivirana_varijabla>
  </DomainObject.Predmet.SudioniciListNaziv>
  <DomainObject.Predmet.SudioniciListAdressOIB>
    <izvorni_sadrzaj>
      <item>IZAZOV, za građenje i trgovinu, društvo s ograničenom odgovornošću, OIB 89053892213, Hektorovićeva 27/A,21210 Solin</item>
      <item>FINANCIJSKA AGENCIJA, RC SPLIT, OIB 85821130368, Mažuranićevo šetalište 24 b,21000 Split</item>
      <item>Zvonko Jurić, OIB 61379438920, Hektorovićeva Ulica 27 A,21210 Solin</item>
    </izvorni_sadrzaj>
    <derivirana_varijabla naziv="DomainObject.Predmet.SudioniciListAdressOIB_1">
      <item>IZAZOV, za građenje i trgovinu, društvo s ograničenom odgovornošću, OIB 89053892213, Hektorovićeva 27/A,21210 Solin</item>
      <item>FINANCIJSKA AGENCIJA, RC SPLIT, OIB 85821130368, Mažuranićevo šetalište 24 b,21000 Split</item>
      <item>Zvonko Jurić, OIB 61379438920, Hektorovićeva Ulica 27 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89053892213</item>
      <item>, OIB 61379438920</item>
    </izvorni_sadrzaj>
    <derivirana_varijabla naziv="DomainObject.Predmet.SudioniciListNazivOIB_1">
      <item>, OIB 85821130368</item>
      <item>, OIB 89053892213</item>
      <item>, OIB 61379438920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D4F54-C5B0-48F6-9372-D9EE4CB158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436</properties:Words>
  <properties:Characters>2352</properties:Characters>
  <properties:Lines>68</properties:Lines>
  <properties:Paragraphs>23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2018-10-11T12:02:00Z</cp:lastPrinted>
  <dcterms:modified xmlns:xsi="http://www.w3.org/2001/XMLSchema-instance" xsi:type="dcterms:W3CDTF">2018-10-11T12:02:00Z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POSTUPKA (dužnik podmirio dugovanje).docx)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