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07f1d" w14:paraId="3807f1d" w:rsidRDefault="006038D0" w:rsidP="006038D0" w:rsidR="006038D0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675640" cx="524510"/>
            <wp:effectExtent b="0" r="889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</w:t>
      </w:r>
    </w:p>
    <w:p w:rsidRDefault="006038D0" w:rsidP="006038D0" w:rsidR="006038D0">
      <w:r>
        <w:t xml:space="preserve">    REPUBLIKA HRVATSKA </w:t>
      </w:r>
      <w:r>
        <w:tab/>
      </w:r>
      <w:r>
        <w:tab/>
      </w:r>
      <w:r>
        <w:tab/>
      </w:r>
      <w:r>
        <w:tab/>
      </w:r>
      <w:r>
        <w:tab/>
      </w:r>
    </w:p>
    <w:p w:rsidRDefault="006038D0" w:rsidP="006038D0" w:rsidR="006038D0">
      <w:r>
        <w:t xml:space="preserve"> TRGOVAČKI SUD U PAZINU 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6038D0" w:rsidP="006038D0" w:rsidR="006038D0">
      <w:r>
        <w:t xml:space="preserve">     52000 PAZIN, Dršćevka 1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tab/>
      </w:r>
    </w:p>
    <w:p w:rsidRDefault="006038D0" w:rsidP="006038D0" w:rsidR="006038D0">
      <w:r>
        <w:t xml:space="preserve">     </w:t>
      </w:r>
      <w:r>
        <w:tab/>
        <w:t xml:space="preserve">           </w:t>
      </w:r>
    </w:p>
    <w:p w:rsidRDefault="006038D0" w:rsidP="006038D0" w:rsidR="006038D0">
      <w:pPr>
        <w:jc w:val="both"/>
      </w:pPr>
      <w:r>
        <w:tab/>
      </w:r>
    </w:p>
    <w:p w:rsidRDefault="006038D0" w:rsidP="006038D0" w:rsidR="006038D0">
      <w:pPr>
        <w:jc w:val="center"/>
      </w:pPr>
      <w:r>
        <w:t>R E P U B L I K A  H R V A T S K A</w:t>
      </w:r>
    </w:p>
    <w:p w:rsidRDefault="006038D0" w:rsidP="006038D0" w:rsidR="006038D0"/>
    <w:p w:rsidRDefault="006038D0" w:rsidP="006038D0" w:rsidR="006038D0">
      <w:pPr>
        <w:jc w:val="center"/>
      </w:pPr>
      <w:r>
        <w:t>R J E Š E NJ E</w:t>
      </w:r>
    </w:p>
    <w:p w:rsidRDefault="006038D0" w:rsidP="006038D0" w:rsidR="006038D0"/>
    <w:p w:rsidRDefault="006038D0" w:rsidP="006038D0" w:rsidR="006038D0">
      <w:pPr>
        <w:jc w:val="both"/>
      </w:pPr>
      <w:r>
        <w:tab/>
        <w:t xml:space="preserve">Trgovački sud u Pazinu, po sucu Damiru Rabaru, po prijedlogu predlagatelja  </w:t>
      </w:r>
      <w:r w:rsidR="00C40C1F">
        <w:t>REPUBLIKA HRVATSKA, Ministarstvo financija, Porezna uprava</w:t>
      </w:r>
      <w:r w:rsidR="00C40C1F" w:rsidRPr="00EB0A39">
        <w:t>, Područni ured Istra, Primorje, Lika, OIB: 52634238587, zastupane po Županijskom državnom odvjetništvu u Puli – Pola</w:t>
      </w:r>
      <w:r>
        <w:t xml:space="preserve">, radi otvaranja stečajnog postupka nad dužnikom </w:t>
      </w:r>
      <w:r w:rsidR="00C40C1F">
        <w:t>VILA SAVUDRIJA d.o.o. Umag, A. Vivode 22, OIB 386</w:t>
      </w:r>
      <w:r w:rsidR="00B83017">
        <w:t>02604042, MBS 130011816, dana 22</w:t>
      </w:r>
      <w:r>
        <w:t xml:space="preserve">. srpnja 2016. </w:t>
      </w:r>
    </w:p>
    <w:p w:rsidRDefault="006038D0" w:rsidP="006038D0" w:rsidR="006038D0">
      <w:pPr>
        <w:jc w:val="both"/>
      </w:pPr>
    </w:p>
    <w:p w:rsidRDefault="006038D0" w:rsidP="006038D0" w:rsidR="006038D0">
      <w:pPr>
        <w:ind w:firstLine="708"/>
      </w:pPr>
      <w:r>
        <w:tab/>
      </w:r>
      <w:r>
        <w:tab/>
      </w:r>
      <w:r>
        <w:tab/>
      </w:r>
      <w:r>
        <w:tab/>
        <w:t xml:space="preserve">     r i j e š i o   j e</w:t>
      </w:r>
    </w:p>
    <w:p w:rsidRDefault="006038D0" w:rsidP="006038D0" w:rsidR="006038D0">
      <w:pPr>
        <w:jc w:val="both"/>
      </w:pPr>
    </w:p>
    <w:p w:rsidRDefault="006038D0" w:rsidP="006038D0" w:rsidR="006038D0">
      <w:pPr>
        <w:jc w:val="both"/>
        <w:rPr>
          <w:lang w:val="pl-PL"/>
        </w:rPr>
      </w:pPr>
      <w:r>
        <w:rPr>
          <w:lang w:val="pl-PL"/>
        </w:rPr>
        <w:tab/>
        <w:t>I.</w:t>
      </w:r>
      <w:r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C40C1F">
        <w:t>VILA SAVUDRIJA d.o.o. Umag, A. Vivode 22, OIB 38602604042, MBS 130011816</w:t>
      </w:r>
      <w:r>
        <w:rPr>
          <w:lang w:val="pl-PL"/>
        </w:rPr>
        <w:t xml:space="preserve">, te se odlučuje održati ročište, pa se </w:t>
      </w:r>
      <w:r w:rsidR="00ED0251">
        <w:rPr>
          <w:b/>
          <w:lang w:val="pl-PL"/>
        </w:rPr>
        <w:t>ročište zakazuje za dan 6</w:t>
      </w:r>
      <w:r>
        <w:rPr>
          <w:b/>
          <w:lang w:val="pl-PL"/>
        </w:rPr>
        <w:t xml:space="preserve">. listopada 2016. u </w:t>
      </w:r>
      <w:r w:rsidR="00ED0251">
        <w:rPr>
          <w:b/>
          <w:lang w:val="pl-PL"/>
        </w:rPr>
        <w:t>10:0</w:t>
      </w:r>
      <w:r>
        <w:rPr>
          <w:b/>
          <w:lang w:val="pl-PL"/>
        </w:rPr>
        <w:t>0 sati, u</w:t>
      </w:r>
      <w:r>
        <w:rPr>
          <w:b/>
        </w:rPr>
        <w:t xml:space="preserve"> Trgovačkom sudu u Pazinu, Dršćevka 1, sudnica 2</w:t>
      </w:r>
      <w:r>
        <w:t>,</w:t>
      </w:r>
      <w:r>
        <w:rPr>
          <w:lang w:val="pl-PL"/>
        </w:rPr>
        <w:t xml:space="preserve"> na koje se pozivaju: </w:t>
      </w:r>
    </w:p>
    <w:p w:rsidRDefault="006038D0" w:rsidP="006038D0" w:rsidR="006038D0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  <w:t>-  FINA, RC Rijeka, Podružnica Pula, Pula, Giardini 5</w:t>
      </w:r>
    </w:p>
    <w:p w:rsidRDefault="006038D0" w:rsidP="006038D0" w:rsidR="006038D0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 w:rsidR="00B83017">
        <w:rPr>
          <w:lang w:val="sv-SE"/>
        </w:rPr>
        <w:t xml:space="preserve">- </w:t>
      </w:r>
      <w:r>
        <w:rPr>
          <w:lang w:val="sv-SE"/>
        </w:rPr>
        <w:t xml:space="preserve">predlagatelj </w:t>
      </w:r>
      <w:r w:rsidR="00C40C1F">
        <w:t>REPUBLIKA HRVATSKA, Ministarstvo financija, Porezna uprava</w:t>
      </w:r>
      <w:r w:rsidR="00C40C1F" w:rsidRPr="00EB0A39">
        <w:t>, Područni ured Istra, Primorje, Lika, OIB: 52634238587</w:t>
      </w:r>
      <w:r>
        <w:t>,</w:t>
      </w:r>
    </w:p>
    <w:p w:rsidRDefault="00C40C1F" w:rsidP="006038D0" w:rsidR="00C40C1F">
      <w:pPr>
        <w:jc w:val="both"/>
      </w:pPr>
      <w:r>
        <w:tab/>
      </w:r>
      <w:r>
        <w:tab/>
        <w:t xml:space="preserve">-  GRAD UMAG, Umag, </w:t>
      </w:r>
      <w:r w:rsidR="006E701E">
        <w:t>G. Garibaldi 6, OIB: 84097228497,</w:t>
      </w:r>
    </w:p>
    <w:p w:rsidRDefault="006E701E" w:rsidP="006038D0" w:rsidR="006E701E">
      <w:pPr>
        <w:jc w:val="both"/>
      </w:pPr>
      <w:r>
        <w:tab/>
      </w:r>
      <w:r>
        <w:tab/>
        <w:t>- NOVA LJUBLJANSKA BANKA d.d. Ljubljana, Trg Republike 2, Slovenija, OIB: 17719334242,</w:t>
      </w:r>
    </w:p>
    <w:p w:rsidRDefault="006E701E" w:rsidP="006038D0" w:rsidR="006E701E">
      <w:pPr>
        <w:jc w:val="both"/>
      </w:pPr>
      <w:r>
        <w:tab/>
      </w:r>
      <w:r>
        <w:tab/>
        <w:t xml:space="preserve">-  SGP GRADITELJ d.d. Kamnik, Maistrova ulica 7, Slovenija, </w:t>
      </w:r>
    </w:p>
    <w:p w:rsidRDefault="006038D0" w:rsidP="006038D0" w:rsidR="006038D0">
      <w:pPr>
        <w:jc w:val="both"/>
      </w:pPr>
      <w:r>
        <w:tab/>
      </w:r>
      <w:r>
        <w:tab/>
        <w:t xml:space="preserve">-  dužnik </w:t>
      </w:r>
      <w:r w:rsidR="00C40C1F">
        <w:t>VILA SAVUDRIJA d.o.o. Umag, A. Vivode 22</w:t>
      </w:r>
      <w:r>
        <w:t>,</w:t>
      </w:r>
      <w:r w:rsidR="006E701E" w:rsidRPr="006E701E">
        <w:t xml:space="preserve"> </w:t>
      </w:r>
      <w:r w:rsidR="006E701E">
        <w:t>OIB: 38602604042,</w:t>
      </w:r>
    </w:p>
    <w:p w:rsidRDefault="006038D0" w:rsidP="006038D0" w:rsidR="006038D0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</w:p>
    <w:p w:rsidRDefault="006038D0" w:rsidP="00B83017" w:rsidR="006038D0" w:rsidRPr="00B83017">
      <w:pPr>
        <w:jc w:val="both"/>
        <w:rPr>
          <w:lang w:val="sv-SE"/>
        </w:rPr>
      </w:pPr>
      <w:r>
        <w:rPr>
          <w:lang w:val="sv-SE"/>
        </w:rPr>
        <w:tab/>
        <w:t>radi očitovanja o prijedlogu za otvaranje stečajnog postupka. O prijedlogu se mogu i pisano očitov</w:t>
      </w:r>
      <w:r w:rsidR="00B83017">
        <w:rPr>
          <w:lang w:val="sv-SE"/>
        </w:rPr>
        <w:t>ati (čl. 123. st. 1. i 2. SZ-a).</w:t>
      </w:r>
    </w:p>
    <w:p w:rsidRDefault="006038D0" w:rsidP="006038D0" w:rsidR="006038D0">
      <w:pPr>
        <w:jc w:val="both"/>
      </w:pPr>
    </w:p>
    <w:p w:rsidRDefault="006038D0" w:rsidP="006038D0" w:rsidR="006038D0">
      <w:pPr>
        <w:jc w:val="both"/>
      </w:pPr>
    </w:p>
    <w:p w:rsidRDefault="00B83017" w:rsidP="006038D0" w:rsidR="006038D0">
      <w:pPr>
        <w:jc w:val="center"/>
      </w:pPr>
      <w:r>
        <w:t>U Pazinu, 22</w:t>
      </w:r>
      <w:r w:rsidR="006038D0">
        <w:t>. srpnja 2016.</w:t>
      </w:r>
    </w:p>
    <w:p w:rsidRDefault="006038D0" w:rsidP="006038D0" w:rsidR="006038D0">
      <w:pPr>
        <w:jc w:val="center"/>
      </w:pPr>
    </w:p>
    <w:p w:rsidRDefault="006038D0" w:rsidP="006038D0" w:rsidR="006038D0">
      <w:pPr>
        <w:jc w:val="center"/>
      </w:pPr>
      <w:r>
        <w:t xml:space="preserve">                                                             </w:t>
      </w:r>
      <w:r>
        <w:tab/>
        <w:t xml:space="preserve"> </w:t>
      </w:r>
      <w:r>
        <w:tab/>
      </w:r>
      <w:r>
        <w:tab/>
        <w:t xml:space="preserve">          Sudac</w:t>
      </w:r>
    </w:p>
    <w:p w:rsidRDefault="006038D0" w:rsidP="006038D0" w:rsidR="006038D0">
      <w:pPr>
        <w:jc w:val="center"/>
      </w:pPr>
      <w:r>
        <w:tab/>
        <w:t xml:space="preserve">                                                                  </w:t>
      </w:r>
      <w:r>
        <w:tab/>
      </w:r>
      <w:r>
        <w:tab/>
        <w:t xml:space="preserve">         Damir Rabar</w:t>
      </w:r>
    </w:p>
    <w:p w:rsidRDefault="006038D0" w:rsidP="006038D0" w:rsidR="006038D0">
      <w:pPr>
        <w:jc w:val="both"/>
      </w:pPr>
    </w:p>
    <w:p w:rsidRDefault="00F15FD1" w:rsidP="006038D0" w:rsidR="00F15FD1">
      <w:pPr>
        <w:jc w:val="both"/>
      </w:pPr>
    </w:p>
    <w:p w:rsidRDefault="00F15FD1" w:rsidP="006038D0" w:rsidR="00F15FD1">
      <w:pPr>
        <w:jc w:val="both"/>
      </w:pPr>
    </w:p>
    <w:p w:rsidRDefault="006038D0" w:rsidP="006038D0" w:rsidR="006038D0">
      <w:pPr>
        <w:jc w:val="both"/>
      </w:pPr>
      <w:r>
        <w:t>UPUTA O PRAVNOM LIJEKU:</w:t>
      </w:r>
    </w:p>
    <w:p w:rsidRDefault="006038D0" w:rsidP="006038D0" w:rsidR="006038D0">
      <w:pPr>
        <w:jc w:val="both"/>
      </w:pPr>
      <w:r>
        <w:t>Protiv ovog rješenja nije dopuštena posebna žalba (čl. 115. st. 1. SZ-a).</w:t>
      </w:r>
    </w:p>
    <w:p w:rsidRDefault="00B83017" w:rsidP="006038D0" w:rsidR="00B83017">
      <w:pPr>
        <w:jc w:val="both"/>
      </w:pPr>
    </w:p>
    <w:p w:rsidRDefault="006038D0" w:rsidP="006038D0" w:rsidR="006038D0">
      <w:pPr>
        <w:jc w:val="both"/>
      </w:pPr>
      <w:r>
        <w:lastRenderedPageBreak/>
        <w:t>DNA:</w:t>
      </w:r>
    </w:p>
    <w:p w:rsidRDefault="006038D0" w:rsidP="006038D0" w:rsidR="006038D0">
      <w:pPr>
        <w:pStyle w:val="Odlomakpopisa"/>
        <w:numPr>
          <w:ilvl w:val="0"/>
          <w:numId w:val="1"/>
        </w:numPr>
        <w:jc w:val="both"/>
        <w:rPr>
          <w:lang w:val="pl-PL"/>
        </w:rPr>
      </w:pPr>
      <w:r>
        <w:rPr>
          <w:lang w:val="pl-PL"/>
        </w:rPr>
        <w:t>FINA, RC Rijeka, Podružnica Pula, Pula, Giardini 5</w:t>
      </w:r>
    </w:p>
    <w:p w:rsidRDefault="006038D0" w:rsidP="006038D0" w:rsidR="006038D0">
      <w:pPr>
        <w:pStyle w:val="Odlomakpopisa"/>
        <w:numPr>
          <w:ilvl w:val="0"/>
          <w:numId w:val="1"/>
        </w:numPr>
        <w:jc w:val="both"/>
      </w:pPr>
      <w:r>
        <w:rPr>
          <w:lang w:val="sv-SE"/>
        </w:rPr>
        <w:t xml:space="preserve">predlagatelj </w:t>
      </w:r>
      <w:r w:rsidR="00C40C1F">
        <w:t>REPUBLIKA HRVATSKA, po ŽDO.</w:t>
      </w:r>
    </w:p>
    <w:p w:rsidRDefault="006E701E" w:rsidP="006038D0" w:rsidR="006E701E">
      <w:pPr>
        <w:pStyle w:val="Odlomakpopisa"/>
        <w:numPr>
          <w:ilvl w:val="0"/>
          <w:numId w:val="1"/>
        </w:numPr>
        <w:jc w:val="both"/>
      </w:pPr>
      <w:r>
        <w:t>GRAD UMAG, Umag, G. Garibaldi 6</w:t>
      </w:r>
    </w:p>
    <w:p w:rsidRDefault="006E701E" w:rsidP="006038D0" w:rsidR="006E701E">
      <w:pPr>
        <w:pStyle w:val="Odlomakpopisa"/>
        <w:numPr>
          <w:ilvl w:val="0"/>
          <w:numId w:val="1"/>
        </w:numPr>
        <w:jc w:val="both"/>
      </w:pPr>
      <w:r>
        <w:t>NOVA LJUBLJANSKA BANKA d.d. Ljubljana, Trg Republike 2, po pun.</w:t>
      </w:r>
    </w:p>
    <w:p w:rsidRDefault="006E701E" w:rsidP="006038D0" w:rsidR="006E701E">
      <w:pPr>
        <w:pStyle w:val="Odlomakpopisa"/>
        <w:numPr>
          <w:ilvl w:val="0"/>
          <w:numId w:val="1"/>
        </w:numPr>
        <w:jc w:val="both"/>
      </w:pPr>
      <w:r>
        <w:t xml:space="preserve">SGP GRADITELJ d.d. Kamnik, Maistrova ulica 7, po pun. </w:t>
      </w:r>
    </w:p>
    <w:p w:rsidRDefault="006038D0" w:rsidP="006038D0" w:rsidR="006038D0">
      <w:pPr>
        <w:pStyle w:val="Odlomakpopisa"/>
        <w:numPr>
          <w:ilvl w:val="0"/>
          <w:numId w:val="1"/>
        </w:numPr>
        <w:jc w:val="both"/>
        <w:rPr>
          <w:lang w:val="sv-SE"/>
        </w:rPr>
      </w:pPr>
      <w:r>
        <w:t xml:space="preserve">dužnik </w:t>
      </w:r>
      <w:r w:rsidR="00C40C1F">
        <w:t>VILA SAVUDRIJA d.o.o. Umag, A. Vivode 22</w:t>
      </w:r>
      <w:r>
        <w:t>,</w:t>
      </w:r>
    </w:p>
    <w:p w:rsidRDefault="006038D0" w:rsidP="006038D0" w:rsidR="006038D0">
      <w:pPr>
        <w:pStyle w:val="Odlomakpopisa"/>
        <w:numPr>
          <w:ilvl w:val="0"/>
          <w:numId w:val="1"/>
        </w:numPr>
        <w:jc w:val="both"/>
      </w:pPr>
      <w:r>
        <w:t>e-Oglasna ploča sudova 8 dana</w:t>
      </w:r>
    </w:p>
    <w:p w:rsidRDefault="006038D0" w:rsidP="006038D0" w:rsidR="006038D0"/>
    <w:p w:rsidRDefault="006038D0" w:rsidP="006038D0" w:rsidR="006038D0"/>
    <w:p w:rsidRDefault="006038D0" w:rsidP="006038D0" w:rsidR="006038D0"/>
    <w:p w:rsidRDefault="006038D0" w:rsidP="006038D0" w:rsidR="006038D0"/>
    <w:p w:rsidRDefault="00772DD6" w:rsidR="00772DD6"/>
    <w:sectPr w:rsidSect="00F15FD1" w:rsidR="00772DD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C1F" w:rsidP="00F15FD1" w:rsidR="00C40C1F">
      <w:r>
        <w:separator/>
      </w:r>
    </w:p>
  </w:endnote>
  <w:endnote w:id="0" w:type="continuationSeparator">
    <w:p w:rsidRDefault="00C40C1F" w:rsidP="00F15FD1" w:rsidR="00C40C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C1F" w:rsidP="00F15FD1" w:rsidR="00C40C1F">
      <w:r>
        <w:separator/>
      </w:r>
    </w:p>
  </w:footnote>
  <w:footnote w:id="0" w:type="continuationSeparator">
    <w:p w:rsidRDefault="00C40C1F" w:rsidP="00F15FD1" w:rsidR="00C40C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C40C1F" w:rsidP="00F15FD1" w:rsidR="00C40C1F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0251"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r>
          <w:t>Posl. broj: 1 St-827/16-23</w:t>
        </w:r>
      </w:p>
      <w:p w:rsidRDefault="00C40C1F" w:rsidP="00C40C1F" w:rsidR="00C40C1F">
        <w:pPr>
          <w:pStyle w:val="Zaglavlje"/>
          <w:ind w:firstLine="4536"/>
          <w:jc w:val="right"/>
        </w:pPr>
        <w:r>
          <w:t>(prije: 10 St-111/16)</w:t>
        </w:r>
      </w:p>
      <w:p w:rsidRDefault="00ED0251" w:rsidR="00C40C1F">
        <w:pPr>
          <w:pStyle w:val="Zaglavlje"/>
          <w:jc w:val="center"/>
        </w:pPr>
      </w:p>
    </w:sdtContent>
  </w:sdt>
  <w:p w:rsidRDefault="00C40C1F" w:rsidR="00C40C1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C1F" w:rsidP="00F15FD1" w:rsidR="00C40C1F" w:rsidRPr="00C40C1F">
    <w:pPr>
      <w:pStyle w:val="Zaglavlje"/>
      <w:jc w:val="right"/>
    </w:pPr>
    <w:r w:rsidRPr="00C40C1F">
      <w:t>Posl. broj: 1 St-827/16-23</w:t>
    </w:r>
  </w:p>
  <w:p w:rsidRDefault="00C40C1F" w:rsidP="00F15FD1" w:rsidR="00C40C1F" w:rsidRPr="00C40C1F">
    <w:pPr>
      <w:pStyle w:val="Zaglavlje"/>
      <w:jc w:val="right"/>
    </w:pPr>
    <w:r w:rsidRPr="00C40C1F">
      <w:t>(prije: 10 St-111/16)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4140B2"/>
    <w:multiLevelType w:val="hybridMultilevel"/>
    <w:tmpl w:val="6ECCFC52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38D0"/>
    <w:rsid w:val="00045B8D"/>
    <w:rsid w:val="001E5258"/>
    <w:rsid w:val="005D0BB2"/>
    <w:rsid w:val="006038D0"/>
    <w:rsid w:val="006E701E"/>
    <w:rsid w:val="00735866"/>
    <w:rsid w:val="00772DD6"/>
    <w:rsid w:val="00B83017"/>
    <w:rsid w:val="00C40C1F"/>
    <w:rsid w:val="00D54A44"/>
    <w:rsid w:val="00DE0E76"/>
    <w:rsid w:val="00E0096E"/>
    <w:rsid w:val="00E74EEC"/>
    <w:rsid w:val="00ED0251"/>
    <w:rsid w:val="00F1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38D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38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38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38D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15F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FD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5F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FD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5B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5B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5B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5B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5B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38D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38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38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38D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15F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FD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5F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FD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5B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5B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5B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5B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5B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96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St-827/2016-23</izvorni_sadrzaj>
    <derivirana_varijabla naziv="DomainObject.Oznaka_1">St-827/2016-23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St-827/2016</izvorni_sadrzaj>
    <derivirana_varijabla naziv="DomainObject.Predmet.OznakaBroj_1">St-827/2016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SAVUDRIJA d.o.o. UMAG</izvorni_sadrzaj>
    <derivirana_varijabla naziv="DomainObject.Predmet.ProtustrankaFormated_1">  VILA SAVUDRIJA d.o.o. UMAG</derivirana_varijabla>
  </DomainObject.Predmet.ProtustrankaFormated>
  <DomainObject.Predmet.ProtustrankaFormatedOIB>
    <izvorni_sadrzaj>  VILA SAVUDRIJA d.o.o. UMAG, OIB 38602604042</izvorni_sadrzaj>
    <derivirana_varijabla naziv="DomainObject.Predmet.ProtustrankaFormatedOIB_1">  VILA SAVUDRIJA d.o.o. UMAG, OIB 38602604042</derivirana_varijabla>
  </DomainObject.Predmet.ProtustrankaFormatedOIB>
  <DomainObject.Predmet.ProtustrankaFormatedWithAdress>
    <izvorni_sadrzaj> VILA SAVUDRIJA d.o.o. UMAG, A. Vivode 22, 52470 Umag</izvorni_sadrzaj>
    <derivirana_varijabla naziv="DomainObject.Predmet.ProtustrankaFormatedWithAdress_1"> VILA SAVUDRIJA d.o.o. UMAG, A. Vivode 22, 52470 Umag</derivirana_varijabla>
  </DomainObject.Predmet.ProtustrankaFormatedWithAdress>
  <DomainObject.Predmet.ProtustrankaFormatedWithAdressOIB>
    <izvorni_sadrzaj> VILA SAVUDRIJA d.o.o. UMAG, OIB 38602604042, A. Vivode 22, 52470 Umag</izvorni_sadrzaj>
    <derivirana_varijabla naziv="DomainObject.Predmet.ProtustrankaFormatedWithAdressOIB_1"> VILA SAVUDRIJA d.o.o. UMAG, OIB 38602604042, A. Vivode 22, 52470 Umag</derivirana_varijabla>
  </DomainObject.Predmet.ProtustrankaFormatedWithAdressOIB>
  <DomainObject.Predmet.ProtustrankaWithAdress>
    <izvorni_sadrzaj>VILA SAVUDRIJA d.o.o. UMAG A. Vivode 22, 52470 Umag</izvorni_sadrzaj>
    <derivirana_varijabla naziv="DomainObject.Predmet.ProtustrankaWithAdress_1">VILA SAVUDRIJA d.o.o. UMAG A. Vivode 22, 52470 Umag</derivirana_varijabla>
  </DomainObject.Predmet.ProtustrankaWithAdress>
  <DomainObject.Predmet.ProtustrankaWithAdressOIB>
    <izvorni_sadrzaj>VILA SAVUDRIJA d.o.o. UMAG, OIB 38602604042, A. Vivode 22, 52470 Umag</izvorni_sadrzaj>
    <derivirana_varijabla naziv="DomainObject.Predmet.ProtustrankaWithAdressOIB_1">VILA SAVUDRIJA d.o.o. UMAG, OIB 38602604042, A. Vivode 22, 52470 Umag</derivirana_varijabla>
  </DomainObject.Predmet.ProtustrankaWithAdressOIB>
  <DomainObject.Predmet.ProtustrankaNazivFormated>
    <izvorni_sadrzaj>VILA SAVUDRIJA d.o.o. UMAG</izvorni_sadrzaj>
    <derivirana_varijabla naziv="DomainObject.Predmet.ProtustrankaNazivFormated_1">VILA SAVUDRIJA d.o.o. UMAG</derivirana_varijabla>
  </DomainObject.Predmet.ProtustrankaNazivFormated>
  <DomainObject.Predmet.ProtustrankaNazivFormatedOIB>
    <izvorni_sadrzaj>VILA SAVUDRIJA d.o.o. UMAG, OIB 38602604042</izvorni_sadrzaj>
    <derivirana_varijabla naziv="DomainObject.Predmet.ProtustrankaNazivFormatedOIB_1">VILA SAVUDRIJA d.o.o. UMAG, OIB 38602604042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PULA; GRAD UMAG - UMAGO, Umag; SGP GRADITELJ d.d. KAMNIK, Republika Slovenija zastupanog po punomoćniku Odvj. društvo  Trgovec &amp; Valenčak j.t.d.</izvorni_sadrzaj>
    <derivirana_varijabla naziv="DomainObject.Predmet.StrankaFormated_1">  REPUBLIKA HRVATSKA, Ministarstvo financija, Porezna uprava, Područni ured Istra, Primorje, Gorski Kotar  i Lika zastupanog po punomoćniku ŽDO PULA; GRAD UMAG - UMAGO, Umag; SGP GRADITELJ d.d. KAMNIK, Republika Slovenija zastupanog po punomoćniku Odvj. društvo  Trgovec &amp; Valenčak j.t.d.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PULA; GRAD UMAG - UMAGO, Umag, OIB 84097228497; SGP GRADITELJ d.d. KAMNIK, Republika Slovenija, OIB 51700892471 zastupanog po punomoćniku Odvj. društvo  Trgovec &amp; Valenčak j.t.d.</izvorni_sadrzaj>
    <derivirana_varijabla naziv="DomainObject.Predmet.StrankaFormatedOIB_1">  REPUBLIKA HRVATSKA, Ministarstvo financija, Porezna uprava, Područni ured Istra, Primorje, Gorski Kotar  i Lika, OIB 52634238587 zastupanog po punomoćniku ŽDO PULA; GRAD UMAG - UMAGO, Umag, OIB 84097228497; SGP GRADITELJ d.d. KAMNIK, Republika Slovenija, OIB 51700892471 zastupanog po punomoćniku Odvj. društvo  Trgovec &amp; Valenčak j.t.d.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PULA; GRAD UMAG - UMAGO, Umag, G. Garibaldi 6, 52470 Umag; SGP GRADITELJ d.d. KAMNIK, Republika Slovenija, Maistrova ulica 7, 1241 KAMNIK zastupanog po punomoćniku Odvj. društvo  Trgovec &amp; Valenčak j.t.d.</izvorni_sadrzaj>
    <derivirana_varijabla naziv="DomainObject.Predmet.StrankaFormatedWithAdress_1"> REPUBLIKA HRVATSKA, Ministarstvo financija, Porezna uprava, Područni ured Istra, Primorje, Gorski Kotar  i Lika zastupanog po punomoćniku ŽDO PULA; GRAD UMAG - UMAGO, Umag, G. Garibaldi 6, 52470 Umag; SGP GRADITELJ d.d. KAMNIK, Republika Slovenija, Maistrova ulica 7, 1241 KAMNIK zastupanog po punomoćniku Odvj. društvo  Trgovec &amp; Valenčak j.t.d.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PULA; GRAD UMAG - UMAGO, Umag, OIB 84097228497, G. Garibaldi 6, 52470 Umag; SGP GRADITELJ d.d. KAMNIK, Republika Slovenija, OIB 51700892471, Maistrova ulica 7, 1241 KAMNIK zastupanog po punomoćniku Odvj. društvo  Trgovec &amp; Valenčak j.t.d.</izvorni_sadrzaj>
    <derivirana_varijabla naziv="DomainObject.Predmet.StrankaFormatedWithAdressOIB_1"> REPUBLIKA HRVATSKA, Ministarstvo financija, Porezna uprava, Područni ured Istra, Primorje, Gorski Kotar  i Lika, OIB 52634238587 zastupanog po punomoćniku ŽDO PULA; GRAD UMAG - UMAGO, Umag, OIB 84097228497, G. Garibaldi 6, 52470 Umag; SGP GRADITELJ d.d. KAMNIK, Republika Slovenija, OIB 51700892471, Maistrova ulica 7, 1241 KAMNIK zastupanog po punomoćniku Odvj. društvo  Trgovec &amp; Valenčak j.t.d.</derivirana_varijabla>
  </DomainObject.Predmet.StrankaFormatedWithAdressOIB>
  <DomainObject.Predmet.StrankaWithAdress>
    <izvorni_sadrzaj>REPUBLIKA HRVATSKA, Ministarstvo financija, Porezna uprava, Područni ured Istra, Primorje, Gorski Kotar  i Lika ,GRAD UMAG - UMAGO, Umag G. Garibaldi 6,52470 Umag,SGP GRADITELJ d.d. KAMNIK, Republika Slovenija Maistrova ulica 7,1241 KAMNIK</izvorni_sadrzaj>
    <derivirana_varijabla naziv="DomainObject.Predmet.StrankaWithAdress_1">REPUBLIKA HRVATSKA, Ministarstvo financija, Porezna uprava, Područni ured Istra, Primorje, Gorski Kotar  i Lika ,GRAD UMAG - UMAGO, Umag G. Garibaldi 6,52470 Umag,SGP GRADITELJ d.d. KAMNIK, Republika Slovenija Maistrova ulica 7,1241 KAMNIK</derivirana_varijabla>
  </DomainObject.Predmet.StrankaWithAdress>
  <DomainObject.Predmet.StrankaWithAdressOIB>
    <izvorni_sadrzaj>REPUBLIKA HRVATSKA, Ministarstvo financija, Porezna uprava, Područni ured Istra, Primorje, Gorski Kotar  i Lika, OIB 52634238587,GRAD UMAG - UMAGO, Umag, OIB 84097228497, G. Garibaldi 6,52470 Umag,SGP GRADITELJ d.d. KAMNIK, Republika Slovenija, OIB 51700892471, Maistrova ulica 7,1241 KAMNIK</izvorni_sadrzaj>
    <derivirana_varijabla naziv="DomainObject.Predmet.StrankaWithAdressOIB_1">REPUBLIKA HRVATSKA, Ministarstvo financija, Porezna uprava, Područni ured Istra, Primorje, Gorski Kotar  i Lika, OIB 52634238587,GRAD UMAG - UMAGO, Umag, OIB 84097228497, G. Garibaldi 6,52470 Umag,SGP GRADITELJ d.d. KAMNIK, Republika Slovenija, OIB 51700892471, Maistrova ulica 7,1241 KAMNIK</derivirana_varijabla>
  </DomainObject.Predmet.StrankaWithAdressOIB>
  <DomainObject.Predmet.StrankaNazivFormated>
    <izvorni_sadrzaj>REPUBLIKA HRVATSKA, Ministarstvo financija, Porezna uprava, Područni ured Istra, Primorje, Gorski Kotar  i Lika,GRAD UMAG - UMAGO, Umag,SGP GRADITELJ d.d. KAMNIK, Republika Slovenija</izvorni_sadrzaj>
    <derivirana_varijabla naziv="DomainObject.Predmet.StrankaNazivFormated_1">REPUBLIKA HRVATSKA, Ministarstvo financija, Porezna uprava, Područni ured Istra, Primorje, Gorski Kotar  i Lika,GRAD UMAG - UMAGO, Umag,SGP GRADITELJ d.d. KAMNIK, Republika Slovenija</derivirana_varijabla>
  </DomainObject.Predmet.StrankaNazivFormated>
  <DomainObject.Predmet.StrankaNazivFormatedOIB>
    <izvorni_sadrzaj>REPUBLIKA HRVATSKA, Ministarstvo financija, Porezna uprava, Područni ured Istra, Primorje, Gorski Kotar  i Lika, OIB 52634238587,GRAD UMAG - UMAGO, Umag, OIB 84097228497,SGP GRADITELJ d.d. KAMNIK, Republika Slovenija, OIB 51700892471</izvorni_sadrzaj>
    <derivirana_varijabla naziv="DomainObject.Predmet.StrankaNazivFormatedOIB_1">REPUBLIKA HRVATSKA, Ministarstvo financija, Porezna uprava, Područni ured Istra, Primorje, Gorski Kotar  i Lika, OIB 52634238587,GRAD UMAG - UMAGO, Umag, OIB 84097228497,SGP GRADITELJ d.d. KAMNIK, Republika Slovenija, OIB 51700892471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10636649.21</izvorni_sadrzaj>
    <derivirana_varijabla naziv="DomainObject.Predmet.TrenutnaVrijednost_1">10636649.21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  <item>GRAD UMAG - UMAGO, Umag</item>
      <item>SGP GRADITELJ d.d. KAMNIK, Republika Slovenija zastupanog po punomoćniku Odvj. društvo  Trgovec &amp; Valenčak j.t.d.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  <item>GRAD UMAG - UMAGO, Umag</item>
      <item>SGP GRADITELJ d.d. KAMNIK, Republika Slovenija zastupanog po punomoćniku Odvj. društvo  Trgovec &amp; Valenčak j.t.d.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  <item>GRAD UMAG - UMAGO, Umag, OIB 84097228497</item>
      <item>SGP GRADITELJ d.d. KAMNIK, Republika Slovenija, OIB 51700892471 zastupanog po punomoćniku Odvj. društvo  Trgovec &amp; Valenčak j.t.d.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  <item>GRAD UMAG - UMAGO, Umag, OIB 84097228497</item>
      <item>SGP GRADITELJ d.d. KAMNIK, Republika Slovenija, OIB 51700892471 zastupanog po punomoćniku Odvj. društvo  Trgovec &amp; Valenčak j.t.d.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  <item>GRAD UMAG - UMAGO, Umag, G. Garibaldi 6, 52470 Umag</item>
      <item>SGP GRADITELJ d.d. KAMNIK, Republika Slovenija, Maistrova ulica 7, 1241 KAMNIK zastupanog po punomoćniku Odvj. društvo  Trgovec &amp; Valenčak j.t.d.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  <item>GRAD UMAG - UMAGO, Umag, G. Garibaldi 6, 52470 Umag</item>
      <item>SGP GRADITELJ d.d. KAMNIK, Republika Slovenija, Maistrova ulica 7, 1241 KAMNIK zastupanog po punomoćniku Odvj. društvo  Trgovec &amp; Valenčak j.t.d.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  <item>GRAD UMAG - UMAGO, Umag, OIB 84097228497, G. Garibaldi 6, 52470 Umag</item>
      <item>SGP GRADITELJ d.d. KAMNIK, Republika Slovenija, OIB 51700892471, Maistrova ulica 7, 1241 KAMNIK zastupanog po punomoćniku Odvj. društvo  Trgovec &amp; Valenčak j.t.d.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  <item>GRAD UMAG - UMAGO, Umag, OIB 84097228497, G. Garibaldi 6, 52470 Umag</item>
      <item>SGP GRADITELJ d.d. KAMNIK, Republika Slovenija, OIB 51700892471, Maistrova ulica 7, 1241 KAMNIK zastupanog po punomoćniku Odvj. društvo  Trgovec &amp; Valenčak j.t.d.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  <item>GRAD UMAG - UMAGO, Umag</item>
      <item>SGP GRADITELJ d.d. KAMNIK, Republika Slovenija</item>
    </izvorni_sadrzaj>
    <derivirana_varijabla naziv="DomainObject.Predmet.StrankaListNazivFormated_1">
      <item>REPUBLIKA HRVATSKA, Ministarstvo financija, Porezna uprava, Područni ured Istra, Primorje, Gorski Kotar  i Lika</item>
      <item>GRAD UMAG - UMAGO, Umag</item>
      <item>SGP GRADITELJ d.d. KAMNIK, Republika Slovenija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  <item>GRAD UMAG - UMAGO, Umag, OIB 84097228497</item>
      <item>SGP GRADITELJ d.d. KAMNIK, Republika Slovenija, OIB 51700892471</item>
    </izvorni_sadrzaj>
    <derivirana_varijabla naziv="DomainObject.Predmet.StrankaListNazivFormatedOIB_1">
      <item>REPUBLIKA HRVATSKA, Ministarstvo financija, Porezna uprava, Područni ured Istra, Primorje, Gorski Kotar  i Lika, OIB 52634238587</item>
      <item>GRAD UMAG - UMAGO, Umag, OIB 84097228497</item>
      <item>SGP GRADITELJ d.d. KAMNIK, Republika Slovenija, OIB 51700892471</item>
    </derivirana_varijabla>
  </DomainObject.Predmet.StrankaListNazivFormatedOIB>
  <DomainObject.Predmet.ProtuStrankaListFormated>
    <izvorni_sadrzaj>
      <item>VILA SAVUDRIJA d.o.o. UMAG</item>
    </izvorni_sadrzaj>
    <derivirana_varijabla naziv="DomainObject.Predmet.ProtuStrankaListFormated_1">
      <item>VILA SAVUDRIJA d.o.o. UMAG</item>
    </derivirana_varijabla>
  </DomainObject.Predmet.ProtuStrankaListFormated>
  <DomainObject.Predmet.ProtuStrankaListFormatedOIB>
    <izvorni_sadrzaj>
      <item>VILA SAVUDRIJA d.o.o. UMAG, OIB 38602604042</item>
    </izvorni_sadrzaj>
    <derivirana_varijabla naziv="DomainObject.Predmet.ProtuStrankaListFormatedOIB_1">
      <item>VILA SAVUDRIJA d.o.o. UMAG, OIB 38602604042</item>
    </derivirana_varijabla>
  </DomainObject.Predmet.ProtuStrankaListFormatedOIB>
  <DomainObject.Predmet.ProtuStrankaListFormatedWithAdress>
    <izvorni_sadrzaj>
      <item>VILA SAVUDRIJA d.o.o. UMAG, A. Vivode 22, 52470 Umag</item>
    </izvorni_sadrzaj>
    <derivirana_varijabla naziv="DomainObject.Predmet.ProtuStrankaListFormatedWithAdress_1">
      <item>VILA SAVUDRIJA d.o.o. UMAG, A. Vivode 22, 52470 Umag</item>
    </derivirana_varijabla>
  </DomainObject.Predmet.ProtuStrankaListFormatedWithAdress>
  <DomainObject.Predmet.ProtuStrankaListFormatedWithAdressOIB>
    <izvorni_sadrzaj>
      <item>VILA SAVUDRIJA d.o.o. UMAG, OIB 38602604042, A. Vivode 22, 52470 Umag</item>
    </izvorni_sadrzaj>
    <derivirana_varijabla naziv="DomainObject.Predmet.ProtuStrankaListFormatedWithAdressOIB_1">
      <item>VILA SAVUDRIJA d.o.o. UMAG, OIB 38602604042, A. Vivode 22, 52470 Umag</item>
    </derivirana_varijabla>
  </DomainObject.Predmet.ProtuStrankaListFormatedWithAdressOIB>
  <DomainObject.Predmet.ProtuStrankaListNazivFormated>
    <izvorni_sadrzaj>
      <item>VILA SAVUDRIJA d.o.o. UMAG</item>
    </izvorni_sadrzaj>
    <derivirana_varijabla naziv="DomainObject.Predmet.ProtuStrankaListNazivFormated_1">
      <item>VILA SAVUDRIJA d.o.o. UMAG</item>
    </derivirana_varijabla>
  </DomainObject.Predmet.ProtuStrankaListNazivFormated>
  <DomainObject.Predmet.ProtuStrankaListNazivFormatedOIB>
    <izvorni_sadrzaj>
      <item>VILA SAVUDRIJA d.o.o. UMAG, OIB 38602604042</item>
    </izvorni_sadrzaj>
    <derivirana_varijabla naziv="DomainObject.Predmet.ProtuStrankaListNazivFormatedOIB_1">
      <item>VILA SAVUDRIJA d.o.o. UMAG, OIB 38602604042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Odvj. društvo  Trgovec &amp; Valenčak j.t.d. punomoćnik sudionika u postupku SGP GRADITELJ d.d. KAMNIK, Republika Slovenija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Odvj. društvo  Trgovec &amp; Valenčak j.t.d. punomoćnik sudionika u postupku SGP GRADITELJ d.d. KAMNIK, Republika Slovenija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Odvj. društvo  Trgovec &amp; Valenčak j.t.d., OIB 98186950479 punomoćnik sudionika u postupku SGP GRADITELJ d.d. KAMNIK, Republika Slovenija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Odvj. društvo  Trgovec &amp; Valenčak j.t.d., OIB 98186950479 punomoćnik sudionika u postupku SGP GRADITELJ d.d. KAMNIK, Republika Slovenija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  <item>Odvj. društvo  Trgovec &amp; Valenčak j.t.d., Miramarska cesta 24/6, 10000 Zagreb punomoćnik sudionika u postupku SGP GRADITELJ d.d. KAMNIK, Republika Slovenija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  <item>Odvj. društvo  Trgovec &amp; Valenčak j.t.d., Miramarska cesta 24/6, 10000 Zagreb punomoćnik sudionika u postupku SGP GRADITELJ d.d. KAMNIK, Republika Slovenija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  <item>Odvj. društvo  Trgovec &amp; Valenčak j.t.d., OIB 98186950479, Miramarska cesta 24/6, 10000 Zagreb punomoćnik sudionika u postupku SGP GRADITELJ d.d. KAMNIK, Republika Slovenija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  <item>Odvj. društvo  Trgovec &amp; Valenčak j.t.d., OIB 98186950479, Miramarska cesta 24/6, 10000 Zagreb punomoćnik sudionika u postupku SGP GRADITELJ d.d. KAMNIK, Republika Slovenija</item>
    </derivirana_varijabla>
  </DomainObject.Predmet.OstaliListFormatedWithAdressOIB>
  <DomainObject.Predmet.OstaliListNazivFormated>
    <izvorni_sadrzaj>
      <item>ŽDO PULA</item>
      <item>Odvj. društvo  Trgovec &amp; Valenčak j.t.d.</item>
    </izvorni_sadrzaj>
    <derivirana_varijabla naziv="DomainObject.Predmet.OstaliListNazivFormated_1">
      <item>ŽDO PULA</item>
      <item>Odvj. društvo  Trgovec &amp; Valenčak j.t.d.</item>
    </derivirana_varijabla>
  </DomainObject.Predmet.OstaliListNazivFormated>
  <DomainObject.Predmet.OstaliListNazivFormatedOIB>
    <izvorni_sadrzaj>
      <item>ŽDO PULA</item>
      <item>Odvj. društvo  Trgovec &amp; Valenčak j.t.d., OIB 98186950479</item>
    </izvorni_sadrzaj>
    <derivirana_varijabla naziv="DomainObject.Predmet.OstaliListNazivFormatedOIB_1">
      <item>ŽDO PULA</item>
      <item>Odvj. društvo  Trgovec &amp; Valenčak j.t.d.,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>St-827/2016-23</izvorni_sadrzaj>
    <derivirana_varijabla naziv="DomainObject.PoslovniBrojDokumenta_1">St-827/2016-23</derivirana_varijabla>
  </DomainObject.PoslovniBrojDokumenta>
  <DomainObject.Predmet.StrankaIDrugi>
    <izvorni_sadrzaj>REPUBLIKA HRVATSKA, Ministarstvo financija, Porezna uprava, Područni ured Istra, Primorje, Gorski Kotar  i Lika i dr.</izvorni_sadrzaj>
    <derivirana_varijabla naziv="DomainObject.Predmet.StrankaIDrugi_1">REPUBLIKA HRVATSKA, Ministarstvo financija, Porezna uprava, Područni ured Istra, Primorje, Gorski Kotar  i Lika i dr.</derivirana_varijabla>
  </DomainObject.Predmet.StrankaIDrugi>
  <DomainObject.Predmet.ProtustrankaIDrugi>
    <izvorni_sadrzaj>VILA SAVUDRIJA d.o.o. UMAG</izvorni_sadrzaj>
    <derivirana_varijabla naziv="DomainObject.Predmet.ProtustrankaIDrugi_1">VILA SAVUDRIJA d.o.o. UMAG</derivirana_varijabla>
  </DomainObject.Predmet.ProtustrankaIDrugi>
  <DomainObject.Predmet.StrankaIDrugiAdressOIB>
    <izvorni_sadrzaj>REPUBLIKA HRVATSKA, Ministarstvo financija, Porezna uprava, Područni ured Istra, Primorje, Gorski Kotar  i Lika, OIB 52634238587 i dr.</izvorni_sadrzaj>
    <derivirana_varijabla naziv="DomainObject.Predmet.StrankaIDrugiAdressOIB_1">REPUBLIKA HRVATSKA, Ministarstvo financija, Porezna uprava, Područni ured Istra, Primorje, Gorski Kotar  i Lika, OIB 52634238587 i dr.</derivirana_varijabla>
  </DomainObject.Predmet.StrankaIDrugiAdressOIB>
  <DomainObject.Predmet.ProtustrankaIDrugiAdressOIB>
    <izvorni_sadrzaj>VILA SAVUDRIJA d.o.o. UMAG, OIB 38602604042, A. Vivode 22, 52470 Umag</izvorni_sadrzaj>
    <derivirana_varijabla naziv="DomainObject.Predmet.ProtustrankaIDrugiAdressOIB_1">VILA SAVUDRIJA d.o.o. UMAG, OIB 38602604042, A.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VILA SAVUDRIJA d.o.o. UMAG</item>
      <item>ŽDO PULA</item>
      <item>Odvj. društvo  Trgovec &amp; Valenčak j.t.d.</item>
      <item>REPUBLIKA HRVATSKA, Ministarstvo financija, Porezna uprava, Područni ured Istra, Primorje, Gorski Kotar  i Lika</item>
      <item>GRAD UMAG - UMAGO, Umag</item>
      <item>SGP GRADITELJ d.d. KAMNIK, Republika Slovenija</item>
    </izvorni_sadrzaj>
    <derivirana_varijabla naziv="DomainObject.Predmet.SudioniciListNaziv_1">
      <item>VILA SAVUDRIJA d.o.o. UMAG</item>
      <item>ŽDO PULA</item>
      <item>Odvj. društvo  Trgovec &amp; Valenčak j.t.d.</item>
      <item>REPUBLIKA HRVATSKA, Ministarstvo financija, Porezna uprava, Područni ured Istra, Primorje, Gorski Kotar  i Lika</item>
      <item>GRAD UMAG - UMAGO, Umag</item>
      <item>SGP GRADITELJ d.d. KAMNIK, Republika Slovenija</item>
    </derivirana_varijabla>
  </DomainObject.Predmet.SudioniciListNaziv>
  <DomainObject.Predmet.SudioniciListAdressOIB>
    <izvorni_sadrzaj>
      <item>VILA SAVUDRIJA d.o.o. UMAG, OIB 38602604042, A. Vivode 22,52470 Umag</item>
      <item>ŽDO PULA, Kranjčevićeva 8,52100 Pula</item>
      <item>Odvj. društvo  Trgovec &amp; Valenčak j.t.d., OIB 98186950479, Miramarska cesta 24/6,10000 Zagreb</item>
      <item>REPUBLIKA HRVATSKA, Ministarstvo financija, Porezna uprava, Područni ured Istra, Primorje, Gorski Kotar  i Lika, OIB 52634238587</item>
      <item>GRAD UMAG - UMAGO, Umag, OIB 84097228497, G. Garibaldi 6,52470 Umag</item>
      <item>SGP GRADITELJ d.d. KAMNIK, Republika Slovenija, OIB 51700892471, Maistrova ulica 7,1241 KAMNIK</item>
    </izvorni_sadrzaj>
    <derivirana_varijabla naziv="DomainObject.Predmet.SudioniciListAdressOIB_1">
      <item>VILA SAVUDRIJA d.o.o. UMAG, OIB 38602604042, A. Vivode 22,52470 Umag</item>
      <item>ŽDO PULA, Kranjčevićeva 8,52100 Pula</item>
      <item>Odvj. društvo  Trgovec &amp; Valenčak j.t.d., OIB 98186950479, Miramarska cesta 24/6,10000 Zagreb</item>
      <item>REPUBLIKA HRVATSKA, Ministarstvo financija, Porezna uprava, Područni ured Istra, Primorje, Gorski Kotar  i Lika, OIB 52634238587</item>
      <item>GRAD UMAG - UMAGO, Umag, OIB 84097228497, G. Garibaldi 6,52470 Umag</item>
      <item>SGP GRADITELJ d.d. KAMNIK, Republika Slovenija, OIB 51700892471, Maistrova ulica 7,1241 KAMNIK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38602604042</item>
      <item>, OIB null</item>
      <item>, OIB 98186950479</item>
      <item>, OIB 52634238587</item>
      <item>, OIB 84097228497</item>
      <item>, OIB 51700892471</item>
    </izvorni_sadrzaj>
    <derivirana_varijabla naziv="DomainObject.Predmet.SudioniciListNazivOIB_1">
      <item>, OIB 38602604042</item>
      <item>, OIB null</item>
      <item>, OIB 98186950479</item>
      <item>, OIB 52634238587</item>
      <item>, OIB 84097228497</item>
      <item>, OIB 51700892471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1688</properties:Characters>
  <properties:Lines>59</properties:Lines>
  <properties:Paragraphs>28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2016-07-19T12:34:00Z</dcterms:created>
  <dc:creator>Damir Rabar</dc:creator>
  <cp:lastModifiedBy>Lorena Paris Aničić</cp:lastModifiedBy>
  <dcterms:modified xmlns:xsi="http://www.w3.org/2001/XMLSchema-instance" xsi:type="dcterms:W3CDTF">2016-07-22T08:00:00Z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St-827/2016-23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