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5ba4" w14:paraId="9ab5ba4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DD26E6">
        <w:t>568/15-20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DD26E6" w:rsidRPr="00DD26E6">
        <w:t xml:space="preserve">FINA RC Osijek Podružnica Osijek za otvaranje stečajnog postupka nad dužnikom </w:t>
      </w:r>
      <w:r w:rsidR="00DD26E6" w:rsidRPr="00DD26E6">
        <w:rPr>
          <w:b/>
        </w:rPr>
        <w:t>GARVANOS j.d.o.o. Đakovo, F. Račkog 189, OIB: 62001779885, MBS: 030150534</w:t>
      </w:r>
      <w:r w:rsidR="002F3F8D" w:rsidRPr="00D14516">
        <w:t>,</w:t>
      </w:r>
      <w:r w:rsidR="002F3F8D">
        <w:t xml:space="preserve"> dana </w:t>
      </w:r>
      <w:r w:rsidR="00751DC5">
        <w:t>3</w:t>
      </w:r>
      <w:r w:rsidR="002F3F8D">
        <w:t>. lipnja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DD26E6" w:rsidRPr="00DD26E6">
        <w:rPr>
          <w:b/>
        </w:rPr>
        <w:t>GARVANOS j.d.o.o. Đakovo, F. Račkog 189, OIB: 62001779885, MBS: 030150534</w:t>
      </w:r>
      <w:r w:rsidR="00DD26E6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DD26E6">
        <w:rPr>
          <w:b/>
        </w:rPr>
        <w:t>568-15</w:t>
      </w:r>
      <w:r>
        <w:t xml:space="preserve"> kod Hrvatske poštanske banke iznos od </w:t>
      </w:r>
      <w:r w:rsidR="007F3C2A">
        <w:rPr>
          <w:b/>
        </w:rPr>
        <w:t>2</w:t>
      </w:r>
      <w:r w:rsidRPr="00725327">
        <w:rPr>
          <w:b/>
        </w:rPr>
        <w:t>0.000,00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2F3F8D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DD26E6">
        <w:t>30. listopada 2015. g.</w:t>
      </w:r>
      <w:r w:rsidRPr="00DD2365">
        <w:t xml:space="preserve"> prijedlog za otvaranje  stečajnog postupka nad dužnikom </w:t>
      </w:r>
      <w:r w:rsidR="00DD26E6" w:rsidRPr="00DD26E6">
        <w:rPr>
          <w:b/>
        </w:rPr>
        <w:t>GARVANOS j.d.o.o. Đakovo, F. Račkog 189, OIB: 62001779885, MBS: 030150534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lastRenderedPageBreak/>
        <w:tab/>
      </w:r>
    </w:p>
    <w:p w:rsidRDefault="00DD26E6" w:rsidP="00DD26E6" w:rsidR="00DD26E6">
      <w:pPr>
        <w:tabs>
          <w:tab w:pos="7455" w:val="left"/>
          <w:tab w:pos="9072" w:val="right"/>
        </w:tabs>
        <w:jc w:val="right"/>
      </w:pPr>
      <w:r>
        <w:t>Broj: 6 St-568/15-20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DD26E6">
        <w:t>568/15</w:t>
      </w:r>
      <w:r w:rsidR="00FD751B">
        <w:t xml:space="preserve"> od </w:t>
      </w:r>
      <w:r w:rsidR="00DD26E6">
        <w:t>29</w:t>
      </w:r>
      <w:r w:rsidR="00FD751B">
        <w:t>. travnja 2016. g.</w:t>
      </w:r>
      <w:r w:rsidR="00F57A6F">
        <w:t xml:space="preserve">, koje je usmeno iznio na ročištu održanom dana </w:t>
      </w:r>
      <w:r w:rsidR="00DD26E6">
        <w:t>2. lipnja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51DC5">
        <w:t xml:space="preserve">Žiro račun dužnika u neprekidnoj blokadi od 2.6.2015. g. </w:t>
      </w:r>
      <w:r w:rsidR="00741BE6">
        <w:t xml:space="preserve">Sukladno </w:t>
      </w:r>
      <w:r w:rsidR="008E50B6">
        <w:t>materijalnoj dokumentaciji u spisu  dužnik ne posjeduje nikakvu imovinu, nit</w:t>
      </w:r>
      <w:r w:rsidR="00C90A88">
        <w:t>i financijsku, niti materijalnu</w:t>
      </w:r>
      <w:r w:rsidR="00B32B3E">
        <w:t>.</w:t>
      </w:r>
      <w:r w:rsidR="00C90A88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7F3C2A">
        <w:t>2</w:t>
      </w:r>
      <w:r w:rsidR="00F81165">
        <w:t>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751DC5">
        <w:t>3</w:t>
      </w:r>
      <w:r w:rsidR="002F3F8D">
        <w:t>. lipnja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51DC5">
        <w:t>3</w:t>
      </w:r>
      <w:r w:rsidR="002F3F8D">
        <w:t>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4C4" w:rsidR="00AF74C4">
      <w:r>
        <w:separator/>
      </w:r>
    </w:p>
  </w:endnote>
  <w:endnote w:id="0" w:type="continuationSeparator">
    <w:p w:rsidRDefault="00AF74C4" w:rsidR="00AF7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4C4" w:rsidR="00AF74C4">
      <w:r>
        <w:separator/>
      </w:r>
    </w:p>
  </w:footnote>
  <w:footnote w:id="0" w:type="continuationSeparator">
    <w:p w:rsidRDefault="00AF74C4" w:rsidR="00AF7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310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4310F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51DC5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74C4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E2FC7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B2E69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D26E6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31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3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1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31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3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1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GARVANOS j.d.o.o. za trgovinu</izvorni_sadrzaj>
    <derivirana_varijabla naziv="DomainObject.Predmet.ProtustrankaFormated_1">  GARVANOS j.d.o.o. za trgovinu</derivirana_varijabla>
  </DomainObject.Predmet.ProtustrankaFormated>
  <DomainObject.Predmet.ProtustrankaFormatedOIB>
    <izvorni_sadrzaj>  GARVANOS j.d.o.o. za trgovinu, OIB 62001779885</izvorni_sadrzaj>
    <derivirana_varijabla naziv="DomainObject.Predmet.ProtustrankaFormatedOIB_1">  GARVANOS j.d.o.o. za trgovinu, OIB 62001779885</derivirana_varijabla>
  </DomainObject.Predmet.ProtustrankaFormatedOIB>
  <DomainObject.Predmet.ProtustrankaFormatedWithAdress>
    <izvorni_sadrzaj> GARVANOS j.d.o.o. za trgovinu, Franje Račkog 189, 31400 Đakovo</izvorni_sadrzaj>
    <derivirana_varijabla naziv="DomainObject.Predmet.ProtustrankaFormatedWithAdress_1"> GARVANOS j.d.o.o. za trgovinu, Franje Račkog 189, 31400 Đakovo</derivirana_varijabla>
  </DomainObject.Predmet.ProtustrankaFormatedWithAdress>
  <DomainObject.Predmet.ProtustrankaFormatedWithAdressOIB>
    <izvorni_sadrzaj> GARVANOS j.d.o.o. za trgovinu, OIB 62001779885, Franje Račkog 189, 31400 Đakovo</izvorni_sadrzaj>
    <derivirana_varijabla naziv="DomainObject.Predmet.ProtustrankaFormatedWithAdressOIB_1"> GARVANOS j.d.o.o. za trgovinu, OIB 62001779885, Franje Račkog 189, 31400 Đakovo</derivirana_varijabla>
  </DomainObject.Predmet.ProtustrankaFormatedWithAdressOIB>
  <DomainObject.Predmet.ProtustrankaWithAdress>
    <izvorni_sadrzaj>GARVANOS j.d.o.o. za trgovinu Franje Račkog 189, 31400 Đakovo</izvorni_sadrzaj>
    <derivirana_varijabla naziv="DomainObject.Predmet.ProtustrankaWithAdress_1">GARVANOS j.d.o.o. za trgovinu Franje Račkog 189, 31400 Đakovo</derivirana_varijabla>
  </DomainObject.Predmet.ProtustrankaWithAdress>
  <DomainObject.Predmet.ProtustrankaWithAdressOIB>
    <izvorni_sadrzaj>GARVANOS j.d.o.o. za trgovinu, OIB 62001779885, Franje Račkog 189, 31400 Đakovo</izvorni_sadrzaj>
    <derivirana_varijabla naziv="DomainObject.Predmet.ProtustrankaWithAdressOIB_1">GARVANOS j.d.o.o. za trgovinu, OIB 62001779885, Franje Račkog 189, 31400 Đakovo</derivirana_varijabla>
  </DomainObject.Predmet.ProtustrankaWithAdressOIB>
  <DomainObject.Predmet.ProtustrankaNazivFormated>
    <izvorni_sadrzaj>GARVANOS j.d.o.o. za trgovinu</izvorni_sadrzaj>
    <derivirana_varijabla naziv="DomainObject.Predmet.ProtustrankaNazivFormated_1">GARVANOS j.d.o.o. za trgovinu</derivirana_varijabla>
  </DomainObject.Predmet.ProtustrankaNazivFormated>
  <DomainObject.Predmet.ProtustrankaNazivFormatedOIB>
    <izvorni_sadrzaj>GARVANOS j.d.o.o. za trgovinu, OIB 62001779885</izvorni_sadrzaj>
    <derivirana_varijabla naziv="DomainObject.Predmet.ProtustrankaNazivFormatedOIB_1">GARVANOS j.d.o.o. za trgovinu, OIB 62001779885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GARVANOS j.d.o.o. za trgovinu</item>
    </izvorni_sadrzaj>
    <derivirana_varijabla naziv="DomainObject.Predmet.ProtuStrankaListFormated_1">
      <item>GARVANOS j.d.o.o. za trgovinu</item>
    </derivirana_varijabla>
  </DomainObject.Predmet.ProtuStrankaListFormated>
  <DomainObject.Predmet.ProtuStrankaListFormatedOIB>
    <izvorni_sadrzaj>
      <item>GARVANOS j.d.o.o. za trgovinu, OIB 62001779885</item>
    </izvorni_sadrzaj>
    <derivirana_varijabla naziv="DomainObject.Predmet.ProtuStrankaListFormatedOIB_1">
      <item>GARVANOS j.d.o.o. za trgovinu, OIB 62001779885</item>
    </derivirana_varijabla>
  </DomainObject.Predmet.ProtuStrankaListFormatedOIB>
  <DomainObject.Predmet.ProtuStrankaListFormatedWithAdress>
    <izvorni_sadrzaj>
      <item>GARVANOS j.d.o.o. za trgovinu, Franje Račkog 189, 31400 Đakovo</item>
    </izvorni_sadrzaj>
    <derivirana_varijabla naziv="DomainObject.Predmet.ProtuStrankaListFormatedWithAdress_1">
      <item>GARVANOS j.d.o.o. za trgovinu, Franje Račkog 189, 31400 Đakovo</item>
    </derivirana_varijabla>
  </DomainObject.Predmet.ProtuStrankaListFormatedWithAdress>
  <DomainObject.Predmet.ProtuStrankaListFormatedWithAdressOIB>
    <izvorni_sadrzaj>
      <item>GARVANOS j.d.o.o. za trgovinu, OIB 62001779885, Franje Račkog 189, 31400 Đakovo</item>
    </izvorni_sadrzaj>
    <derivirana_varijabla naziv="DomainObject.Predmet.ProtuStrankaListFormatedWithAdressOIB_1">
      <item>GARVANOS j.d.o.o. za trgovinu, OIB 62001779885, Franje Račkog 189, 31400 Đakovo</item>
    </derivirana_varijabla>
  </DomainObject.Predmet.ProtuStrankaListFormatedWithAdressOIB>
  <DomainObject.Predmet.ProtuStrankaListNazivFormated>
    <izvorni_sadrzaj>
      <item>GARVANOS j.d.o.o. za trgovinu</item>
    </izvorni_sadrzaj>
    <derivirana_varijabla naziv="DomainObject.Predmet.ProtuStrankaListNazivFormated_1">
      <item>GARVANOS j.d.o.o. za trgovinu</item>
    </derivirana_varijabla>
  </DomainObject.Predmet.ProtuStrankaListNazivFormated>
  <DomainObject.Predmet.ProtuStrankaListNazivFormatedOIB>
    <izvorni_sadrzaj>
      <item>GARVANOS j.d.o.o. za trgovinu, OIB 62001779885</item>
    </izvorni_sadrzaj>
    <derivirana_varijabla naziv="DomainObject.Predmet.ProtuStrankaListNazivFormatedOIB_1">
      <item>GARVANOS j.d.o.o. za trgovinu, OIB 62001779885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GARVANOS j.d.o.o. za trgovinu</izvorni_sadrzaj>
    <derivirana_varijabla naziv="DomainObject.Predmet.ProtustrankaIDrugi_1">GARVANOS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GARVANOS j.d.o.o. za trgovinu, OIB 62001779885, Franje Račkog 189, 31400 Đakovo</izvorni_sadrzaj>
    <derivirana_varijabla naziv="DomainObject.Predmet.ProtustrankaIDrugiAdressOIB_1">GARVANOS j.d.o.o. za trgovinu, OIB 62001779885, Franje Račkog 189,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GARVANOS j.d.o.o. za trgovinu</item>
      <item>FINA RC OSIJEK</item>
    </izvorni_sadrzaj>
    <derivirana_varijabla naziv="DomainObject.Predmet.SudioniciListNaziv_1">
      <item>GARVANOS j.d.o.o. za trgovinu</item>
      <item>FINA RC OSIJEK</item>
    </derivirana_varijabla>
  </DomainObject.Predmet.SudioniciListNaziv>
  <DomainObject.Predmet.SudioniciListAdressOIB>
    <izvorni_sadrzaj>
      <item>GARVANOS j.d.o.o. za trgovinu, OIB 62001779885, Franje Račkog 189,31400 Đakovo</item>
      <item>FINA RC OSIJEK, OIB 85821130368</item>
    </izvorni_sadrzaj>
    <derivirana_varijabla naziv="DomainObject.Predmet.SudioniciListAdressOIB_1">
      <item>GARVANOS j.d.o.o. za trgovinu, OIB 62001779885, Franje Račkog 189,31400 Đakovo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62001779885</item>
      <item>, OIB 85821130368</item>
    </izvorni_sadrzaj>
    <derivirana_varijabla naziv="DomainObject.Predmet.SudioniciListNazivOIB_1">
      <item>, OIB 62001779885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C09EB-E4B1-404D-9BA5-E162E1FBE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434</properties:Words>
  <properties:Characters>2326</properties:Characters>
  <properties:Lines>100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2016-06-02T10:36:00Z</dcterms:created>
  <dc:creator>hermanj</dc:creator>
  <cp:lastModifiedBy>Danijela Sekulić</cp:lastModifiedBy>
  <cp:lastPrinted>2016-06-03T06:43:00Z</cp:lastPrinted>
  <dcterms:modified xmlns:xsi="http://www.w3.org/2001/XMLSchema-instance" xsi:type="dcterms:W3CDTF">2016-06-03T06:44:00Z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