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2463" w14:paraId="eaf2463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D47E51">
        <w:rPr>
          <w:b/>
        </w:rPr>
        <w:t>7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D47E51">
        <w:t>36.067,50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3</w:t>
      </w:r>
      <w:r w:rsidR="00D47E51">
        <w:t>26.334,00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D47E51">
        <w:t>429.096,10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47E51">
        <w:t>68.906,65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47E51">
        <w:t>46.765,48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D47E51">
        <w:t>43.926,36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D47E51">
        <w:t>2.764,03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D47E51">
        <w:t>50.615,74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D47E51">
        <w:t>47.781,90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47E51">
        <w:t>28.602,15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D47E51">
        <w:t>sedmoj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20. veljače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Ponude se dostavljaju u zatvorenoj omotnici na adresu: Nevenka Golubić, stečajna upraviteljica Meteor grupe </w:t>
      </w:r>
      <w:r w:rsidR="00144520">
        <w:lastRenderedPageBreak/>
        <w:t xml:space="preserve">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B1236A">
        <w:t>21. veljače</w:t>
      </w:r>
      <w:r w:rsidR="001A559E">
        <w:t xml:space="preserve"> 201</w:t>
      </w:r>
      <w:r w:rsidR="00B1236A">
        <w:t>8</w:t>
      </w:r>
      <w:r w:rsidR="00144520">
        <w:t>.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Ponuditelj čija se ponuda prihvati kao najpovoljnija,  dužan  je zaključno do </w:t>
      </w:r>
      <w:r w:rsidR="00C838AF">
        <w:t>2</w:t>
      </w:r>
      <w:r w:rsidR="00B1236A">
        <w:t>7. ožujka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DA27F0">
        <w:t>2</w:t>
      </w:r>
      <w:r w:rsidR="00B1236A">
        <w:t>7</w:t>
      </w:r>
      <w:r w:rsidR="00DA27F0">
        <w:t xml:space="preserve">. </w:t>
      </w:r>
      <w:r w:rsidR="00B1236A">
        <w:t>veljače</w:t>
      </w:r>
      <w:r w:rsidR="001A559E">
        <w:t xml:space="preserve">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</w:t>
      </w:r>
      <w:r w:rsidR="00B1236A">
        <w:t>3</w:t>
      </w:r>
      <w:r>
        <w:t>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442" w:rsidP="00CB0F35" w:rsidR="00774442">
      <w:r>
        <w:separator/>
      </w:r>
    </w:p>
  </w:endnote>
  <w:endnote w:id="0" w:type="continuationSeparator">
    <w:p w:rsidRDefault="00774442" w:rsidP="00CB0F35" w:rsidR="00774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442" w:rsidP="00CB0F35" w:rsidR="00774442">
      <w:r>
        <w:separator/>
      </w:r>
    </w:p>
  </w:footnote>
  <w:footnote w:id="0" w:type="continuationSeparator">
    <w:p w:rsidRDefault="00774442" w:rsidP="00CB0F35" w:rsidR="00774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51" w:rsidP="00CB0F35" w:rsidR="00D47E51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D47E51" w:rsidP="00CB0F35" w:rsidR="00D47E51">
    <w:pPr>
      <w:pStyle w:val="Zaglavlje"/>
      <w:jc w:val="center"/>
    </w:pPr>
  </w:p>
  <w:p w:rsidRDefault="00D47E51" w:rsidR="00D47E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51" w:rsidP="00CB0F35" w:rsidR="00D47E5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E2149"/>
    <w:rsid w:val="000E5A89"/>
    <w:rsid w:val="000F7DED"/>
    <w:rsid w:val="00116C64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8568D"/>
    <w:rsid w:val="00392F52"/>
    <w:rsid w:val="003D49E6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74442"/>
    <w:rsid w:val="007C3F4E"/>
    <w:rsid w:val="007C4E30"/>
    <w:rsid w:val="007C664C"/>
    <w:rsid w:val="007E173A"/>
    <w:rsid w:val="00825279"/>
    <w:rsid w:val="008265A3"/>
    <w:rsid w:val="00826879"/>
    <w:rsid w:val="008460B0"/>
    <w:rsid w:val="00855BE7"/>
    <w:rsid w:val="008657A2"/>
    <w:rsid w:val="00866D88"/>
    <w:rsid w:val="00897FA2"/>
    <w:rsid w:val="008B6870"/>
    <w:rsid w:val="008C06EA"/>
    <w:rsid w:val="008C4AFA"/>
    <w:rsid w:val="008F3A98"/>
    <w:rsid w:val="00951196"/>
    <w:rsid w:val="0097650A"/>
    <w:rsid w:val="00996D6F"/>
    <w:rsid w:val="009A0A3E"/>
    <w:rsid w:val="009C7F34"/>
    <w:rsid w:val="009D1D01"/>
    <w:rsid w:val="009D331E"/>
    <w:rsid w:val="009E7457"/>
    <w:rsid w:val="009F76C8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C60981"/>
    <w:rsid w:val="00C759B0"/>
    <w:rsid w:val="00C838AF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A27F0"/>
    <w:rsid w:val="00DA2DA0"/>
    <w:rsid w:val="00DA3F2F"/>
    <w:rsid w:val="00DC285F"/>
    <w:rsid w:val="00E43F89"/>
    <w:rsid w:val="00E61540"/>
    <w:rsid w:val="00F313E7"/>
    <w:rsid w:val="00F66AD9"/>
    <w:rsid w:val="00F72A7D"/>
    <w:rsid w:val="00F77189"/>
    <w:rsid w:val="00F81D9E"/>
    <w:rsid w:val="00FA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6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6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68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68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6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6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68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68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St-74/2012-663</izvorni_sadrzaj>
    <derivirana_varijabla naziv="DomainObject.Oznaka_1">St-74/2012-663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  <item>, OIB 79582391414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  <item>, OIB 79582391414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717</properties:Words>
  <properties:Characters>3838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2018-02-06T13:39:00Z</dcterms:created>
  <dc:creator>Home</dc:creator>
  <cp:lastModifiedBy>Tatjana Rukelj</cp:lastModifiedBy>
  <cp:lastPrinted>2014-01-20T12:06:00Z</cp:lastPrinted>
  <dcterms:modified xmlns:xsi="http://www.w3.org/2001/XMLSchema-instance" xsi:type="dcterms:W3CDTF">2018-02-06T13:40:00Z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St-74/2012-663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