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797c" w14:paraId="f6c797c" w:rsidRDefault="00AE47E0" w:rsidP="001F48E3" w:rsidR="00213EAE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6 St-</w:t>
      </w:r>
      <w:r w:rsidR="00CE0D07">
        <w:rPr>
          <w:bCs/>
        </w:rPr>
        <w:t>68</w:t>
      </w:r>
      <w:r>
        <w:rPr>
          <w:bCs/>
        </w:rPr>
        <w:t>/</w:t>
      </w:r>
      <w:r w:rsidR="002E7B16">
        <w:rPr>
          <w:bCs/>
        </w:rPr>
        <w:t>2018-5</w:t>
      </w:r>
    </w:p>
    <w:p w:rsidRDefault="00213EAE" w:rsidP="00AE47E0" w:rsidR="00213EAE">
      <w:pPr>
        <w:jc w:val="both"/>
        <w:rPr>
          <w:bCs/>
        </w:rPr>
      </w:pPr>
    </w:p>
    <w:p w:rsidRDefault="002F6247" w:rsidP="00516762" w:rsidR="002F6247">
      <w:pPr>
        <w:tabs>
          <w:tab w:pos="6549" w:val="left"/>
        </w:tabs>
        <w:jc w:val="both"/>
        <w:rPr>
          <w:bCs/>
        </w:rPr>
      </w:pPr>
      <w:r>
        <w:rPr>
          <w:noProof/>
          <w:lang w:eastAsia="hr-HR"/>
        </w:rPr>
        <w:t xml:space="preserve">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762">
        <w:rPr>
          <w:noProof/>
          <w:lang w:eastAsia="hr-HR"/>
        </w:rPr>
        <w:tab/>
      </w: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r w:rsidR="00CE0D07">
        <w:t>KONOBA KOD BARBE j.d.o.o., Šibenik, Miljevačka 36, OIB: 70058537434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CE0D07">
        <w:t>21</w:t>
      </w:r>
      <w:r>
        <w:t xml:space="preserve">. </w:t>
      </w:r>
      <w:r w:rsidR="002E7B16">
        <w:t>veljače</w:t>
      </w:r>
      <w:r w:rsidR="00213EAE">
        <w:t xml:space="preserve"> 2018</w:t>
      </w:r>
      <w:r>
        <w:t xml:space="preserve">., </w:t>
      </w:r>
      <w:r w:rsidR="00CE0D07">
        <w:t>20</w:t>
      </w:r>
      <w:r>
        <w:t xml:space="preserve">. </w:t>
      </w:r>
      <w:r w:rsidR="002E7B16">
        <w:t>ožujka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2E7B16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CE0D07">
        <w:t>KONOBA KOD BARBE j.d.o.o., Šibenik, Miljevačka 36, OIB: 70058537434</w:t>
      </w:r>
      <w:r>
        <w:t xml:space="preserve">, na temelju neizvršenih osnova za plaćanje iznosi </w:t>
      </w:r>
      <w:r w:rsidR="00CE0D07">
        <w:t>66.829,66</w:t>
      </w:r>
      <w:r>
        <w:t xml:space="preserve"> kn. </w:t>
      </w: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CE0D07">
        <w:t>Branimir Jakovljević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E47E0" w:rsidP="00AE47E0" w:rsidR="00AE47E0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2E7B16" w:rsidR="00AE47E0">
      <w:pPr>
        <w:jc w:val="center"/>
      </w:pPr>
      <w:r>
        <w:t xml:space="preserve">U Zadru </w:t>
      </w:r>
      <w:r w:rsidR="00CE0D07">
        <w:t>20</w:t>
      </w:r>
      <w:r>
        <w:t xml:space="preserve">. </w:t>
      </w:r>
      <w:r w:rsidR="002E7B16">
        <w:t>ožujka</w:t>
      </w:r>
      <w:r>
        <w:t xml:space="preserve"> 2018.</w:t>
      </w:r>
    </w:p>
    <w:p w:rsidRDefault="005F533F" w:rsidP="002E7B16" w:rsidR="005F533F">
      <w:pPr>
        <w:jc w:val="center"/>
      </w:pPr>
    </w:p>
    <w:p w:rsidRDefault="005F533F" w:rsidP="005F533F" w:rsidR="00AE47E0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AE47E0">
        <w:t xml:space="preserve">  Sudska savjetnica     </w:t>
      </w:r>
    </w:p>
    <w:p w:rsidRDefault="005F533F" w:rsidP="005F533F" w:rsidR="00AE47E0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AE47E0">
        <w:t>Anamarija Kovačić Milković</w:t>
      </w:r>
      <w:r>
        <w:t>, v.r.</w:t>
      </w:r>
      <w:r w:rsidR="00AE47E0">
        <w:tab/>
      </w:r>
      <w:r w:rsidR="00AE47E0">
        <w:tab/>
      </w:r>
      <w:r w:rsidR="00AE47E0">
        <w:tab/>
        <w:t xml:space="preserve">  </w:t>
      </w: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  <w:r>
        <w:t>DN-a:</w:t>
      </w:r>
    </w:p>
    <w:p w:rsidRDefault="00AE47E0" w:rsidP="00AE47E0" w:rsidR="00AE47E0">
      <w:pPr>
        <w:ind w:firstLine="708"/>
        <w:jc w:val="both"/>
      </w:pPr>
      <w:r>
        <w:t>1. e-Oglasna ploča suda</w:t>
      </w:r>
    </w:p>
    <w:p w:rsidRDefault="00AE47E0" w:rsidP="00AE47E0" w:rsidR="00AE47E0">
      <w:pPr>
        <w:ind w:firstLine="708"/>
        <w:jc w:val="both"/>
      </w:pPr>
      <w:r>
        <w:t>3. U spis</w:t>
      </w:r>
    </w:p>
    <w:sectPr w:rsidR="00AE47E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247" w:rsidP="002F6247" w:rsidR="002F6247">
    <w:pPr>
      <w:jc w:val="center"/>
      <w:rPr>
        <w:bCs/>
      </w:rPr>
    </w:pPr>
    <w:r>
      <w:rPr>
        <w:bCs/>
      </w:rPr>
      <w:t xml:space="preserve">                                                                     </w:t>
    </w:r>
  </w:p>
  <w:p w:rsidRDefault="009D203A" w:rsidP="009D203A" w:rsidR="009D203A">
    <w:pPr>
      <w:jc w:val="center"/>
      <w:rPr>
        <w:bCs/>
      </w:rPr>
    </w:pPr>
    <w:r>
      <w:t xml:space="preserve">                                                                 </w:t>
    </w:r>
  </w:p>
  <w:p w:rsidRDefault="009D203A" w:rsidP="009D203A" w:rsidR="009D203A">
    <w:pPr>
      <w:pStyle w:val="Zaglavlje"/>
      <w:tabs>
        <w:tab w:pos="4536" w:val="clear"/>
        <w:tab w:pos="9072" w:val="clear"/>
        <w:tab w:pos="68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1F48E3"/>
    <w:rsid w:val="00213EAE"/>
    <w:rsid w:val="00231683"/>
    <w:rsid w:val="002E7B16"/>
    <w:rsid w:val="002F6247"/>
    <w:rsid w:val="00516762"/>
    <w:rsid w:val="005E2AD6"/>
    <w:rsid w:val="005F533F"/>
    <w:rsid w:val="00622122"/>
    <w:rsid w:val="009D203A"/>
    <w:rsid w:val="009D68E3"/>
    <w:rsid w:val="00AE47E0"/>
    <w:rsid w:val="00CE0D07"/>
    <w:rsid w:val="00D77F88"/>
    <w:rsid w:val="00EE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5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33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33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33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33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5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33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33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33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33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KONOBA KOD BARBE j.d.o.o. za usluge</izvorni_sadrzaj>
    <derivirana_varijabla naziv="DomainObject.Predmet.ProtustrankaFormated_1">  KONOBA KOD BARBE j.d.o.o. za usluge</derivirana_varijabla>
  </DomainObject.Predmet.ProtustrankaFormated>
  <DomainObject.Predmet.ProtustrankaFormatedOIB>
    <izvorni_sadrzaj>  KONOBA KOD BARBE j.d.o.o. za usluge, OIB 70058537434</izvorni_sadrzaj>
    <derivirana_varijabla naziv="DomainObject.Predmet.ProtustrankaFormatedOIB_1">  KONOBA KOD BARBE j.d.o.o. za usluge, OIB 70058537434</derivirana_varijabla>
  </DomainObject.Predmet.ProtustrankaFormatedOIB>
  <DomainObject.Predmet.ProtustrankaFormatedWithAdress>
    <izvorni_sadrzaj> KONOBA KOD BARBE j.d.o.o. za usluge, Miljevačka 36, 22000 Šibenik</izvorni_sadrzaj>
    <derivirana_varijabla naziv="DomainObject.Predmet.ProtustrankaFormatedWithAdress_1"> KONOBA KOD BARBE j.d.o.o. za usluge, Miljevačka 36, 22000 Šibenik</derivirana_varijabla>
  </DomainObject.Predmet.ProtustrankaFormatedWithAdress>
  <DomainObject.Predmet.ProtustrankaFormatedWithAdressOIB>
    <izvorni_sadrzaj> KONOBA KOD BARBE j.d.o.o. za usluge, OIB 70058537434, Miljevačka 36, 22000 Šibenik</izvorni_sadrzaj>
    <derivirana_varijabla naziv="DomainObject.Predmet.ProtustrankaFormatedWithAdressOIB_1"> KONOBA KOD BARBE j.d.o.o. za usluge, OIB 70058537434, Miljevačka 36, 22000 Šibenik</derivirana_varijabla>
  </DomainObject.Predmet.ProtustrankaFormatedWithAdressOIB>
  <DomainObject.Predmet.ProtustrankaWithAdress>
    <izvorni_sadrzaj>KONOBA KOD BARBE j.d.o.o. za usluge Miljevačka 36, 22000 Šibenik</izvorni_sadrzaj>
    <derivirana_varijabla naziv="DomainObject.Predmet.ProtustrankaWithAdress_1">KONOBA KOD BARBE j.d.o.o. za usluge Miljevačka 36, 22000 Šibenik</derivirana_varijabla>
  </DomainObject.Predmet.ProtustrankaWithAdress>
  <DomainObject.Predmet.ProtustrankaWithAdressOIB>
    <izvorni_sadrzaj>KONOBA KOD BARBE j.d.o.o. za usluge, OIB 70058537434, Miljevačka 36, 22000 Šibenik</izvorni_sadrzaj>
    <derivirana_varijabla naziv="DomainObject.Predmet.ProtustrankaWithAdressOIB_1">KONOBA KOD BARBE j.d.o.o. za usluge, OIB 70058537434, Miljevačka 36, 22000 Šibenik</derivirana_varijabla>
  </DomainObject.Predmet.ProtustrankaWithAdressOIB>
  <DomainObject.Predmet.ProtustrankaNazivFormated>
    <izvorni_sadrzaj>KONOBA KOD BARBE j.d.o.o. za usluge</izvorni_sadrzaj>
    <derivirana_varijabla naziv="DomainObject.Predmet.ProtustrankaNazivFormated_1">KONOBA KOD BARBE j.d.o.o. za usluge</derivirana_varijabla>
  </DomainObject.Predmet.ProtustrankaNazivFormated>
  <DomainObject.Predmet.ProtustrankaNazivFormatedOIB>
    <izvorni_sadrzaj>KONOBA KOD BARBE j.d.o.o. za usluge, OIB 70058537434</izvorni_sadrzaj>
    <derivirana_varijabla naziv="DomainObject.Predmet.ProtustrankaNazivFormatedOIB_1">KONOBA KOD BARBE j.d.o.o. za usluge, OIB 70058537434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KONOBA KOD BARBE j.d.o.o. za usluge</item>
    </izvorni_sadrzaj>
    <derivirana_varijabla naziv="DomainObject.Predmet.ProtuStrankaListFormated_1">
      <item>KONOBA KOD BARBE j.d.o.o. za usluge</item>
    </derivirana_varijabla>
  </DomainObject.Predmet.ProtuStrankaListFormated>
  <DomainObject.Predmet.ProtuStrankaListFormatedOIB>
    <izvorni_sadrzaj>
      <item>KONOBA KOD BARBE j.d.o.o. za usluge, OIB 70058537434</item>
    </izvorni_sadrzaj>
    <derivirana_varijabla naziv="DomainObject.Predmet.ProtuStrankaListFormatedOIB_1">
      <item>KONOBA KOD BARBE j.d.o.o. za usluge, OIB 70058537434</item>
    </derivirana_varijabla>
  </DomainObject.Predmet.ProtuStrankaListFormatedOIB>
  <DomainObject.Predmet.ProtuStrankaListFormatedWithAdress>
    <izvorni_sadrzaj>
      <item>KONOBA KOD BARBE j.d.o.o. za usluge, Miljevačka 36, 22000 Šibenik</item>
    </izvorni_sadrzaj>
    <derivirana_varijabla naziv="DomainObject.Predmet.ProtuStrankaListFormatedWithAdress_1">
      <item>KONOBA KOD BARBE j.d.o.o. za usluge, Miljevačka 36, 22000 Šibenik</item>
    </derivirana_varijabla>
  </DomainObject.Predmet.ProtuStrankaListFormatedWithAdress>
  <DomainObject.Predmet.ProtuStrankaListFormatedWithAdressOIB>
    <izvorni_sadrzaj>
      <item>KONOBA KOD BARBE j.d.o.o. za usluge, OIB 70058537434, Miljevačka 36, 22000 Šibenik</item>
    </izvorni_sadrzaj>
    <derivirana_varijabla naziv="DomainObject.Predmet.ProtuStrankaListFormatedWithAdressOIB_1">
      <item>KONOBA KOD BARBE j.d.o.o. za usluge, OIB 70058537434, Miljevačka 36, 22000 Šibenik</item>
    </derivirana_varijabla>
  </DomainObject.Predmet.ProtuStrankaListFormatedWithAdressOIB>
  <DomainObject.Predmet.ProtuStrankaListNazivFormated>
    <izvorni_sadrzaj>
      <item>KONOBA KOD BARBE j.d.o.o. za usluge</item>
    </izvorni_sadrzaj>
    <derivirana_varijabla naziv="DomainObject.Predmet.ProtuStrankaListNazivFormated_1">
      <item>KONOBA KOD BARBE j.d.o.o. za usluge</item>
    </derivirana_varijabla>
  </DomainObject.Predmet.ProtuStrankaListNazivFormated>
  <DomainObject.Predmet.ProtuStrankaListNazivFormatedOIB>
    <izvorni_sadrzaj>
      <item>KONOBA KOD BARBE j.d.o.o. za usluge, OIB 70058537434</item>
    </izvorni_sadrzaj>
    <derivirana_varijabla naziv="DomainObject.Predmet.ProtuStrankaListNazivFormatedOIB_1">
      <item>KONOBA KOD BARBE j.d.o.o. za usluge, OIB 70058537434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KONOBA KOD BARBE j.d.o.o. za usluge</izvorni_sadrzaj>
    <derivirana_varijabla naziv="DomainObject.Predmet.ProtustrankaIDrugi_1">KONOBA KOD BARBE j.d.o.o.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KONOBA KOD BARBE j.d.o.o. za usluge, OIB 70058537434, Miljevačka 36, 22000 Šibenik</izvorni_sadrzaj>
    <derivirana_varijabla naziv="DomainObject.Predmet.ProtustrankaIDrugiAdressOIB_1">KONOBA KOD BARBE j.d.o.o. za usluge, OIB 70058537434, Miljevačka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KONOBA KOD BARBE j.d.o.o. za usluge</item>
    </izvorni_sadrzaj>
    <derivirana_varijabla naziv="DomainObject.Predmet.SudioniciListNaziv_1">
      <item>FINA - Podružnica Šibenik</item>
      <item>KONOBA KOD BARBE j.d.o.o. za usluge</item>
    </derivirana_varijabla>
  </DomainObject.Predmet.SudioniciListNaziv>
  <DomainObject.Predmet.SudioniciListAdressOIB>
    <izvorni_sadrzaj>
      <item>FINA - Podružnica Šibenik, OIB 85821130368, Perivoj L. Marune 1,22000 Šibenik</item>
      <item>KONOBA KOD BARBE j.d.o.o. za usluge, OIB 70058537434, Miljevačka 36,22000 Šibenik</item>
    </izvorni_sadrzaj>
    <derivirana_varijabla naziv="DomainObject.Predmet.SudioniciListAdressOIB_1">
      <item>FINA - Podružnica Šibenik, OIB 85821130368, Perivoj L. Marune 1,22000 Šibenik</item>
      <item>KONOBA KOD BARBE j.d.o.o. za usluge, OIB 70058537434, Miljevačka 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70058537434</item>
    </izvorni_sadrzaj>
    <derivirana_varijabla naziv="DomainObject.Predmet.SudioniciListNazivOIB_1">
      <item>, OIB 85821130368</item>
      <item>, OIB 70058537434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2093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2018-03-19T13:57:00Z</dcterms:created>
  <dc:creator>Anamarija Kovačić Milković</dc:creator>
  <cp:lastModifiedBy>Anita Ivandić</cp:lastModifiedBy>
  <cp:lastPrinted>2018-03-19T07:11:00Z</cp:lastPrinted>
  <dcterms:modified xmlns:xsi="http://www.w3.org/2001/XMLSchema-instance" xsi:type="dcterms:W3CDTF">2018-03-20T08:35:00Z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(St-68-18-oglas-ŠIBENIK.docx)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