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a388" w14:paraId="4dca388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884FC8">
        <w:t>6292</w:t>
      </w:r>
      <w:r w:rsidR="00977D9C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884FC8" w:rsidP="009A3D55" w:rsidR="00884FC8">
      <w:pPr>
        <w:jc w:val="both"/>
      </w:pPr>
      <w:r w:rsidRPr="00884FC8">
        <w:t xml:space="preserve">Trgovački sud u Zagrebu, po sucu Maji Jurovicki, u stečajnom postupku u povodu prijedloga predlagatelja Likvidacijska masa BONA FIDE PROM d.o.o. OIB: 77004138872, Zagreb, </w:t>
      </w:r>
      <w:proofErr w:type="spellStart"/>
      <w:r w:rsidRPr="00884FC8">
        <w:t>Isce</w:t>
      </w:r>
      <w:proofErr w:type="spellEnd"/>
      <w:r w:rsidRPr="00884FC8">
        <w:t xml:space="preserve"> 78 zastupan po likvidatoru Ante Dragičević, OIB: 74126068971, Zagreb, Zadarska 77 za otvaranje stečajnog postupka nad dužnikom </w:t>
      </w:r>
      <w:r w:rsidR="00187B19">
        <w:t xml:space="preserve">Stečajna </w:t>
      </w:r>
      <w:r w:rsidRPr="00884FC8">
        <w:t xml:space="preserve">masa </w:t>
      </w:r>
      <w:r w:rsidR="00187B19">
        <w:t xml:space="preserve">iza </w:t>
      </w:r>
      <w:r w:rsidRPr="00884FC8">
        <w:t xml:space="preserve">BONA FIDE PROM d.o.o. OIB: 77004138872, Zagreb, </w:t>
      </w:r>
      <w:proofErr w:type="spellStart"/>
      <w:r w:rsidRPr="00884FC8">
        <w:t>Isce</w:t>
      </w:r>
      <w:proofErr w:type="spellEnd"/>
      <w:r w:rsidRPr="00884FC8">
        <w:t xml:space="preserve"> 78, dana </w:t>
      </w:r>
      <w:r>
        <w:t xml:space="preserve">03. travnja </w:t>
      </w:r>
      <w:r w:rsidRPr="00884FC8">
        <w:t>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3F661B" w:rsidR="00660180">
      <w:pPr>
        <w:jc w:val="both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187B19">
        <w:t>6292</w:t>
      </w:r>
      <w:r w:rsidR="00977D9C">
        <w:t>/2016</w:t>
      </w:r>
      <w:r w:rsidR="000F7FBE">
        <w:t xml:space="preserve"> </w:t>
      </w:r>
      <w:r w:rsidR="007264ED">
        <w:t xml:space="preserve">od </w:t>
      </w:r>
      <w:r w:rsidR="00187B19">
        <w:t>12</w:t>
      </w:r>
      <w:r w:rsidR="00977D9C">
        <w:t>.</w:t>
      </w:r>
      <w:r w:rsidR="00B36E38">
        <w:t xml:space="preserve"> veljače</w:t>
      </w:r>
      <w:r w:rsidR="00977D9C">
        <w:t xml:space="preserve">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B36E38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 xml:space="preserve">,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AF74B0" w:rsidRPr="00AF74B0">
        <w:t xml:space="preserve"> Likvidacijska masa BONA FIDE PROM d.o.o. OIB: 77004138872, Zagreb, </w:t>
      </w:r>
      <w:proofErr w:type="spellStart"/>
      <w:r w:rsidR="00AF74B0" w:rsidRPr="00AF74B0">
        <w:t>Isce</w:t>
      </w:r>
      <w:proofErr w:type="spellEnd"/>
      <w:r w:rsidR="00AF74B0" w:rsidRPr="00AF74B0">
        <w:t xml:space="preserve"> 78</w:t>
      </w:r>
      <w:r w:rsidR="00421DD4">
        <w:t>" ima ispravno pisati "</w:t>
      </w:r>
      <w:r w:rsidR="00AF74B0" w:rsidRPr="00AF74B0">
        <w:t xml:space="preserve"> Stečajna masa iza BONA FIDE PROM d.o.o. OIB: 77004138872, Zagreb, </w:t>
      </w:r>
      <w:proofErr w:type="spellStart"/>
      <w:r w:rsidR="00AF74B0" w:rsidRPr="00AF74B0">
        <w:t>Isce</w:t>
      </w:r>
      <w:proofErr w:type="spellEnd"/>
      <w:r w:rsidR="00AF74B0" w:rsidRPr="00AF74B0">
        <w:t xml:space="preserve"> 78</w:t>
      </w:r>
      <w:r w:rsidR="00977D9C">
        <w:t>."</w:t>
      </w:r>
    </w:p>
    <w:p w:rsidRDefault="00615958" w:rsidP="003F661B" w:rsidR="00615958">
      <w:pPr>
        <w:jc w:val="both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 xml:space="preserve">St-6292/2016 od 12. veljače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960480" w:rsidRPr="00960480">
        <w:t>03.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9D11E8">
        <w:t>, v.r.</w:t>
      </w:r>
      <w:r w:rsidR="0002581F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9D11E8" w:rsidP="008C5BAA" w:rsidR="009D11E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D11E8" w:rsidP="008C5BAA" w:rsidR="009D11E8">
      <w:pPr>
        <w:jc w:val="right"/>
      </w:pPr>
      <w:r>
        <w:t>Gordana Cvitković</w:t>
      </w:r>
    </w:p>
    <w:p w:rsidRDefault="00FE0927" w:rsidP="00FE0927" w:rsidR="00FE0927">
      <w:pPr>
        <w:jc w:val="both"/>
      </w:pPr>
    </w:p>
    <w:sectPr w:rsidSect="00513EB3" w:rsidR="00FE0927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302306"/>
    <w:rsid w:val="00347D2C"/>
    <w:rsid w:val="00352A16"/>
    <w:rsid w:val="00367DB3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500C67"/>
    <w:rsid w:val="0050587F"/>
    <w:rsid w:val="00513EB3"/>
    <w:rsid w:val="005646B2"/>
    <w:rsid w:val="00567924"/>
    <w:rsid w:val="005E32DB"/>
    <w:rsid w:val="0060370C"/>
    <w:rsid w:val="00605DBA"/>
    <w:rsid w:val="00615958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A3D55"/>
    <w:rsid w:val="009D11E8"/>
    <w:rsid w:val="00A356C2"/>
    <w:rsid w:val="00A510E4"/>
    <w:rsid w:val="00AA6379"/>
    <w:rsid w:val="00AA6E55"/>
    <w:rsid w:val="00AA77E5"/>
    <w:rsid w:val="00AD4006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A1137"/>
    <w:rsid w:val="00CE6DD6"/>
    <w:rsid w:val="00CF0CCA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BONA FIDE PROM d.o.o.</izvorni_sadrzaj>
    <derivirana_varijabla naziv="DomainObject.Predmet.ProtustrankaFormated_1">  Likvidacijska masa BONA FIDE PROM d.o.o.</derivirana_varijabla>
  </DomainObject.Predmet.ProtustrankaFormated>
  <DomainObject.Predmet.ProtustrankaFormatedOIB>
    <izvorni_sadrzaj>  Likvidacijska masa BONA FIDE PROM d.o.o., OIB 77004138872</izvorni_sadrzaj>
    <derivirana_varijabla naziv="DomainObject.Predmet.ProtustrankaFormatedOIB_1">  Likvidacijska masa BONA FIDE PROM d.o.o., OIB 77004138872</derivirana_varijabla>
  </DomainObject.Predmet.ProtustrankaFormatedOIB>
  <DomainObject.Predmet.ProtustrankaFormatedWithAdress>
    <izvorni_sadrzaj> Likvidacijska masa BONA FIDE PROM d.o.o., Isce 78, 10000 Zagreb</izvorni_sadrzaj>
    <derivirana_varijabla naziv="DomainObject.Predmet.ProtustrankaFormatedWithAdress_1"> Likvidacijska masa BONA FIDE PROM d.o.o., Isce 78, 10000 Zagreb</derivirana_varijabla>
  </DomainObject.Predmet.ProtustrankaFormatedWithAdress>
  <DomainObject.Predmet.ProtustrankaFormatedWithAdressOIB>
    <izvorni_sadrzaj> Likvidacijska masa BONA FIDE PROM d.o.o., OIB 77004138872, Isce 78, 10000 Zagreb</izvorni_sadrzaj>
    <derivirana_varijabla naziv="DomainObject.Predmet.ProtustrankaFormatedWithAdressOIB_1"> Likvidacijska masa BONA FIDE PROM d.o.o., OIB 77004138872, Isce 78, 10000 Zagreb</derivirana_varijabla>
  </DomainObject.Predmet.ProtustrankaFormatedWithAdressOIB>
  <DomainObject.Predmet.ProtustrankaWithAdress>
    <izvorni_sadrzaj>Likvidacijska masa BONA FIDE PROM d.o.o. Isce 78, 10000 Zagreb</izvorni_sadrzaj>
    <derivirana_varijabla naziv="DomainObject.Predmet.ProtustrankaWithAdress_1">Likvidacijska masa BONA FIDE PROM d.o.o. Isce 78, 10000 Zagreb</derivirana_varijabla>
  </DomainObject.Predmet.ProtustrankaWithAdress>
  <DomainObject.Predmet.ProtustrankaWithAdressOIB>
    <izvorni_sadrzaj>Likvidacijska masa BONA FIDE PROM d.o.o., OIB 77004138872, Isce 78, 10000 Zagreb</izvorni_sadrzaj>
    <derivirana_varijabla naziv="DomainObject.Predmet.ProtustrankaWithAdressOIB_1">Likvidacijska masa BONA FIDE PROM d.o.o., OIB 77004138872, Isce 78, 10000 Zagreb</derivirana_varijabla>
  </DomainObject.Predmet.ProtustrankaWithAdressOIB>
  <DomainObject.Predmet.ProtustrankaNazivFormated>
    <izvorni_sadrzaj>Likvidacijska masa BONA FIDE PROM d.o.o.</izvorni_sadrzaj>
    <derivirana_varijabla naziv="DomainObject.Predmet.ProtustrankaNazivFormated_1">Likvidacijska masa BONA FIDE PROM d.o.o.</derivirana_varijabla>
  </DomainObject.Predmet.ProtustrankaNazivFormated>
  <DomainObject.Predmet.ProtustrankaNazivFormatedOIB>
    <izvorni_sadrzaj>Likvidacijska masa BONA FIDE PROM d.o.o., OIB 77004138872</izvorni_sadrzaj>
    <derivirana_varijabla naziv="DomainObject.Predmet.ProtustrankaNazivFormatedOIB_1">Likvidacijska masa BONA FIDE PROM d.o.o., OIB 77004138872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BONA FIDE PROM d.o.o.</izvorni_sadrzaj>
    <derivirana_varijabla naziv="DomainObject.Predmet.StrankaFormated_1">  Likvidacijska masa BONA FIDE PROM d.o.o.</derivirana_varijabla>
  </DomainObject.Predmet.StrankaFormated>
  <DomainObject.Predmet.StrankaFormatedOIB>
    <izvorni_sadrzaj>  Likvidacijska masa BONA FIDE PROM d.o.o., OIB 77004138872</izvorni_sadrzaj>
    <derivirana_varijabla naziv="DomainObject.Predmet.StrankaFormatedOIB_1">  Likvidacijska masa BONA FIDE PROM d.o.o., OIB 77004138872</derivirana_varijabla>
  </DomainObject.Predmet.StrankaFormatedOIB>
  <DomainObject.Predmet.StrankaFormatedWithAdress>
    <izvorni_sadrzaj> Likvidacijska masa BONA FIDE PROM d.o.o., Isce 78, 10000 Zagreb</izvorni_sadrzaj>
    <derivirana_varijabla naziv="DomainObject.Predmet.StrankaFormatedWithAdress_1"> Likvidacijska masa BONA FIDE PROM d.o.o., Isce 78, 10000 Zagreb</derivirana_varijabla>
  </DomainObject.Predmet.StrankaFormatedWithAdress>
  <DomainObject.Predmet.StrankaFormatedWithAdressOIB>
    <izvorni_sadrzaj> Likvidacijska masa BONA FIDE PROM d.o.o., OIB 77004138872, Isce 78, 10000 Zagreb</izvorni_sadrzaj>
    <derivirana_varijabla naziv="DomainObject.Predmet.StrankaFormatedWithAdressOIB_1"> Likvidacijska masa BONA FIDE PROM d.o.o., OIB 77004138872, Isce 78, 10000 Zagreb</derivirana_varijabla>
  </DomainObject.Predmet.StrankaFormatedWithAdressOIB>
  <DomainObject.Predmet.StrankaWithAdress>
    <izvorni_sadrzaj>Likvidacijska masa BONA FIDE PROM d.o.o. Isce 78,10000 Zagreb</izvorni_sadrzaj>
    <derivirana_varijabla naziv="DomainObject.Predmet.StrankaWithAdress_1">Likvidacijska masa BONA FIDE PROM d.o.o. Isce 78,10000 Zagreb</derivirana_varijabla>
  </DomainObject.Predmet.StrankaWithAdress>
  <DomainObject.Predmet.StrankaWithAdressOIB>
    <izvorni_sadrzaj>Likvidacijska masa BONA FIDE PROM d.o.o., OIB 77004138872, Isce 78,10000 Zagreb</izvorni_sadrzaj>
    <derivirana_varijabla naziv="DomainObject.Predmet.StrankaWithAdressOIB_1">Likvidacijska masa BONA FIDE PROM d.o.o., OIB 77004138872, Isce 78,10000 Zagreb</derivirana_varijabla>
  </DomainObject.Predmet.StrankaWithAdressOIB>
  <DomainObject.Predmet.StrankaNazivFormated>
    <izvorni_sadrzaj>Likvidacijska masa BONA FIDE PROM d.o.o.</izvorni_sadrzaj>
    <derivirana_varijabla naziv="DomainObject.Predmet.StrankaNazivFormated_1">Likvidacijska masa BONA FIDE PROM d.o.o.</derivirana_varijabla>
  </DomainObject.Predmet.StrankaNazivFormated>
  <DomainObject.Predmet.StrankaNazivFormatedOIB>
    <izvorni_sadrzaj>Likvidacijska masa BONA FIDE PROM d.o.o., OIB 77004138872</izvorni_sadrzaj>
    <derivirana_varijabla naziv="DomainObject.Predmet.StrankaNazivFormatedOIB_1">Likvidacijska masa BONA FIDE PROM d.o.o., OIB 77004138872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BONA FIDE PROM d.o.o.</item>
    </izvorni_sadrzaj>
    <derivirana_varijabla naziv="DomainObject.Predmet.StrankaListFormated_1">
      <item>Likvidacijska masa BONA FIDE PROM d.o.o.</item>
    </derivirana_varijabla>
  </DomainObject.Predmet.StrankaListFormated>
  <DomainObject.Predmet.StrankaListFormatedOIB>
    <izvorni_sadrzaj>
      <item>Likvidacijska masa BONA FIDE PROM d.o.o., OIB 77004138872</item>
    </izvorni_sadrzaj>
    <derivirana_varijabla naziv="DomainObject.Predmet.StrankaListFormatedOIB_1">
      <item>Likvidacijska masa BONA FIDE PROM d.o.o., OIB 77004138872</item>
    </derivirana_varijabla>
  </DomainObject.Predmet.StrankaListFormatedOIB>
  <DomainObject.Predmet.StrankaListFormatedWithAdress>
    <izvorni_sadrzaj>
      <item>Likvidacijska masa BONA FIDE PROM d.o.o., Isce 78, 10000 Zagreb</item>
    </izvorni_sadrzaj>
    <derivirana_varijabla naziv="DomainObject.Predmet.StrankaListFormatedWithAdress_1">
      <item>Likvidacijska masa BONA FIDE PROM d.o.o., Isce 78, 10000 Zagreb</item>
    </derivirana_varijabla>
  </DomainObject.Predmet.StrankaListFormatedWithAdress>
  <DomainObject.Predmet.StrankaListFormatedWithAdressOIB>
    <izvorni_sadrzaj>
      <item>Likvidacijska masa BONA FIDE PROM d.o.o., OIB 77004138872, Isce 78, 10000 Zagreb</item>
    </izvorni_sadrzaj>
    <derivirana_varijabla naziv="DomainObject.Predmet.StrankaListFormatedWithAdressOIB_1">
      <item>Likvidacijska masa BONA FIDE PROM d.o.o., OIB 77004138872, Isce 78, 10000 Zagreb</item>
    </derivirana_varijabla>
  </DomainObject.Predmet.StrankaListFormatedWithAdressOIB>
  <DomainObject.Predmet.StrankaListNazivFormated>
    <izvorni_sadrzaj>
      <item>Likvidacijska masa BONA FIDE PROM d.o.o.</item>
    </izvorni_sadrzaj>
    <derivirana_varijabla naziv="DomainObject.Predmet.StrankaListNazivFormated_1">
      <item>Likvidacijska masa BONA FIDE PROM d.o.o.</item>
    </derivirana_varijabla>
  </DomainObject.Predmet.StrankaListNazivFormated>
  <DomainObject.Predmet.StrankaListNazivFormatedOIB>
    <izvorni_sadrzaj>
      <item>Likvidacijska masa BONA FIDE PROM d.o.o., OIB 77004138872</item>
    </izvorni_sadrzaj>
    <derivirana_varijabla naziv="DomainObject.Predmet.StrankaListNazivFormatedOIB_1">
      <item>Likvidacijska masa BONA FIDE PROM d.o.o., OIB 77004138872</item>
    </derivirana_varijabla>
  </DomainObject.Predmet.StrankaListNazivFormatedOIB>
  <DomainObject.Predmet.ProtuStrankaListFormated>
    <izvorni_sadrzaj>
      <item>Likvidacijska masa BONA FIDE PROM d.o.o.</item>
    </izvorni_sadrzaj>
    <derivirana_varijabla naziv="DomainObject.Predmet.ProtuStrankaListFormated_1">
      <item>Likvidacijska masa BONA FIDE PROM d.o.o.</item>
    </derivirana_varijabla>
  </DomainObject.Predmet.ProtuStrankaListFormated>
  <DomainObject.Predmet.ProtuStrankaListFormatedOIB>
    <izvorni_sadrzaj>
      <item>Likvidacijska masa BONA FIDE PROM d.o.o., OIB 77004138872</item>
    </izvorni_sadrzaj>
    <derivirana_varijabla naziv="DomainObject.Predmet.ProtuStrankaListFormatedOIB_1">
      <item>Likvidacijska masa BONA FIDE PROM d.o.o., OIB 77004138872</item>
    </derivirana_varijabla>
  </DomainObject.Predmet.ProtuStrankaListFormatedOIB>
  <DomainObject.Predmet.ProtuStrankaListFormatedWithAdress>
    <izvorni_sadrzaj>
      <item>Likvidacijska masa BONA FIDE PROM d.o.o., Isce 78, 10000 Zagreb</item>
    </izvorni_sadrzaj>
    <derivirana_varijabla naziv="DomainObject.Predmet.ProtuStrankaListFormatedWithAdress_1">
      <item>Likvidacijska masa BONA FIDE PROM d.o.o., Isce 78, 10000 Zagreb</item>
    </derivirana_varijabla>
  </DomainObject.Predmet.ProtuStrankaListFormatedWithAdress>
  <DomainObject.Predmet.ProtuStrankaListFormatedWithAdressOIB>
    <izvorni_sadrzaj>
      <item>Likvidacijska masa BONA FIDE PROM d.o.o., OIB 77004138872, Isce 78, 10000 Zagreb</item>
    </izvorni_sadrzaj>
    <derivirana_varijabla naziv="DomainObject.Predmet.ProtuStrankaListFormatedWithAdressOIB_1">
      <item>Likvidacijska masa BONA FIDE PROM d.o.o., OIB 77004138872, Isce 78, 10000 Zagreb</item>
    </derivirana_varijabla>
  </DomainObject.Predmet.ProtuStrankaListFormatedWithAdressOIB>
  <DomainObject.Predmet.ProtuStrankaListNazivFormated>
    <izvorni_sadrzaj>
      <item>Likvidacijska masa BONA FIDE PROM d.o.o.</item>
    </izvorni_sadrzaj>
    <derivirana_varijabla naziv="DomainObject.Predmet.ProtuStrankaListNazivFormated_1">
      <item>Likvidacijska masa BONA FIDE PROM d.o.o.</item>
    </derivirana_varijabla>
  </DomainObject.Predmet.ProtuStrankaListNazivFormated>
  <DomainObject.Predmet.ProtuStrankaListNazivFormatedOIB>
    <izvorni_sadrzaj>
      <item>Likvidacijska masa BONA FIDE PROM d.o.o., OIB 77004138872</item>
    </izvorni_sadrzaj>
    <derivirana_varijabla naziv="DomainObject.Predmet.ProtuStrankaListNazivFormatedOIB_1">
      <item>Likvidacijska masa BONA FIDE PROM d.o.o., OIB 77004138872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06997798972</item>
    </izvorni_sadrzaj>
    <derivirana_varijabla naziv="DomainObject.Predmet.OstaliListFormatedOIB_1">
      <item>Ante Dragičević, OIB 06997798972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06997798972, Zadarska 77, 10000 Zagreb</item>
    </izvorni_sadrzaj>
    <derivirana_varijabla naziv="DomainObject.Predmet.OstaliListFormatedWithAdressOIB_1">
      <item>Ante Dragičević, OIB 06997798972,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06997798972</item>
    </izvorni_sadrzaj>
    <derivirana_varijabla naziv="DomainObject.Predmet.OstaliListNazivFormatedOIB_1">
      <item>Ante Dragičević, OIB 06997798972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BONA FIDE PROM d.o.o.</izvorni_sadrzaj>
    <derivirana_varijabla naziv="DomainObject.Predmet.StrankaIDrugi_1">Likvidacijska masa BONA FIDE PROM d.o.o.</derivirana_varijabla>
  </DomainObject.Predmet.StrankaIDrugi>
  <DomainObject.Predmet.ProtustrankaIDrugi>
    <izvorni_sadrzaj>Likvidacijska masa BONA FIDE PROM d.o.o.</izvorni_sadrzaj>
    <derivirana_varijabla naziv="DomainObject.Predmet.ProtustrankaIDrugi_1">Likvidacijska masa BONA FIDE PROM d.o.o.</derivirana_varijabla>
  </DomainObject.Predmet.ProtustrankaIDrugi>
  <DomainObject.Predmet.StrankaIDrugiAdressOIB>
    <izvorni_sadrzaj>Likvidacijska masa BONA FIDE PROM d.o.o., OIB 77004138872, Isce 78, 10000 Zagreb</izvorni_sadrzaj>
    <derivirana_varijabla naziv="DomainObject.Predmet.StrankaIDrugiAdressOIB_1">Likvidacijska masa BONA FIDE PROM d.o.o., OIB 77004138872, Isce 78, 10000 Zagreb</derivirana_varijabla>
  </DomainObject.Predmet.StrankaIDrugiAdressOIB>
  <DomainObject.Predmet.ProtustrankaIDrugiAdressOIB>
    <izvorni_sadrzaj>Likvidacijska masa BONA FIDE PROM d.o.o., OIB 77004138872, Isce 78, 10000 Zagreb</izvorni_sadrzaj>
    <derivirana_varijabla naziv="DomainObject.Predmet.ProtustrankaIDrugiAdressOIB_1">Likvidacijska masa BONA FIDE PROM d.o.o., OIB 77004138872, Isce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BONA FIDE PROM d.o.o.</item>
      <item>Likvidacijska masa BONA FIDE PROM d.o.o.</item>
      <item>Ante Dragičević</item>
    </izvorni_sadrzaj>
    <derivirana_varijabla naziv="DomainObject.Predmet.SudioniciListNaziv_1">
      <item>Likvidacijska masa BONA FIDE PROM d.o.o.</item>
      <item>Likvidacijska masa BONA FIDE PROM d.o.o.</item>
      <item>Ante Dragičević</item>
    </derivirana_varijabla>
  </DomainObject.Predmet.SudioniciListNaziv>
  <DomainObject.Predmet.SudioniciListAdressOIB>
    <izvorni_sadrzaj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izvorni_sadrzaj>
    <derivirana_varijabla naziv="DomainObject.Predmet.SudioniciListAdressOIB_1"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77004138872</item>
      <item>, OIB 77004138872</item>
      <item>, OIB 06997798972</item>
    </izvorni_sadrzaj>
    <derivirana_varijabla naziv="DomainObject.Predmet.SudioniciListNazivOIB_1">
      <item>, OIB 77004138872</item>
      <item>, OIB 77004138872</item>
      <item>, OIB 06997798972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A43A7-5419-4EF9-B7DD-C1F73731D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1251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2018-04-03T09:58:00Z</dcterms:created>
  <dc:creator>mjurovicki</dc:creator>
  <cp:lastModifiedBy>Gordana Cvitković</cp:lastModifiedBy>
  <cp:lastPrinted>2018-04-03T11:13:00Z</cp:lastPrinted>
  <dcterms:modified xmlns:xsi="http://www.w3.org/2001/XMLSchema-instance" xsi:type="dcterms:W3CDTF">2018-04-03T11:13:00Z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St-6292-16.docx)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