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b2be" w14:paraId="d36b2be" w:rsidRDefault="00AE649C" w:rsidP="00FA5B5E" w:rsidR="00AE649C" w:rsidRPr="00B76F3C">
      <w:pPr>
        <w:pStyle w:val="Naslov3"/>
        <w15:collapsed w:val="false"/>
      </w:pPr>
    </w:p>
    <w:p w:rsidRDefault="00C542DA" w:rsidP="00C542DA" w:rsidR="00C542D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St-40/2015-20.</w:t>
      </w:r>
    </w:p>
    <w:p w:rsidRDefault="00C542DA" w:rsidP="00C542DA" w:rsidR="00C542DA">
      <w:pPr>
        <w:rPr>
          <w:rFonts w:hAnsi="Arial" w:ascii="Arial"/>
        </w:rPr>
      </w:pPr>
    </w:p>
    <w:p w:rsidRDefault="00C542DA" w:rsidP="00C542DA" w:rsidR="00C542DA">
      <w:pPr>
        <w:jc w:val="center"/>
        <w:rPr>
          <w:rFonts w:hAnsi="Arial" w:ascii="Arial"/>
          <w:b/>
        </w:rPr>
      </w:pPr>
    </w:p>
    <w:p w:rsidRDefault="00C542DA" w:rsidP="00C542DA" w:rsidR="00C54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542DA" w:rsidP="00C542DA" w:rsidR="00C542DA">
      <w:pPr>
        <w:jc w:val="center"/>
        <w:rPr>
          <w:rFonts w:hAnsi="Arial" w:ascii="Arial"/>
          <w:b/>
        </w:rPr>
      </w:pPr>
    </w:p>
    <w:p w:rsidRDefault="00C542DA" w:rsidP="00C542DA" w:rsidR="00C54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C542DA" w:rsidP="00C542DA" w:rsidR="00C542DA">
      <w:pPr>
        <w:rPr>
          <w:rFonts w:hAnsi="Arial" w:ascii="Arial"/>
          <w:b/>
        </w:rPr>
      </w:pPr>
    </w:p>
    <w:p w:rsidRDefault="00C542DA" w:rsidP="00C542DA" w:rsidR="00C542DA">
      <w:pPr>
        <w:jc w:val="both"/>
        <w:rPr>
          <w:rFonts w:hAnsi="Arial" w:ascii="Arial"/>
        </w:rPr>
      </w:pP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TERMOSAN d.o.o.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 kbr.39, OIB 69232223304, dana 06. listopada 2016. godine</w:t>
      </w:r>
    </w:p>
    <w:p w:rsidRDefault="00C542DA" w:rsidP="00C542DA" w:rsidR="00C542DA">
      <w:pPr>
        <w:jc w:val="both"/>
        <w:rPr>
          <w:rFonts w:hAnsi="Arial" w:ascii="Arial"/>
        </w:rPr>
      </w:pPr>
    </w:p>
    <w:p w:rsidRDefault="00C542DA" w:rsidP="00C542DA" w:rsidR="00C54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Marku Čačiću iz Novske, Osječka 217, OIB 71598929328, u bruto iznosu 3.000,00 kuna.</w:t>
      </w:r>
    </w:p>
    <w:p w:rsidRDefault="00C542DA" w:rsidP="00C542DA" w:rsidR="00C542DA">
      <w:pPr>
        <w:jc w:val="center"/>
        <w:rPr>
          <w:rFonts w:hAnsi="Arial" w:ascii="Arial"/>
          <w:b/>
        </w:rPr>
      </w:pPr>
    </w:p>
    <w:p w:rsidRDefault="00C542DA" w:rsidP="00C542DA" w:rsidR="00C542D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Marko Čačić podnio je ovom sudu dana 13. listopada 2015. godine izvješće o poslovanju dužnika s mišljenjem mogu li se imovinom dužnika pokriti troškovi postupka.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07.07.2016. godine privremeni stečajni upravitelj zatražio je da mu se odobri i isplati nagrada za obavljanje dužnosti u prethodnom postupku.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privremeni stečajni upravitelj obavio tijekom prethodnog postupka.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privremenom stečajnom upravitelju izvršiti će se iz sredstava Fonda za namirenje troškova stečajnog postupka, sukladno čl.111.st.3.SZ-a, jer se ti </w:t>
      </w:r>
      <w:r>
        <w:rPr>
          <w:rFonts w:hAnsi="Arial" w:ascii="Arial"/>
        </w:rPr>
        <w:lastRenderedPageBreak/>
        <w:t xml:space="preserve">troškovi ne mogu namiriti iz imovine dužnika i osiguranja predujma za namirenje troškova stečajnog postupka. </w:t>
      </w:r>
    </w:p>
    <w:p w:rsidRDefault="00C542DA" w:rsidP="00C542DA" w:rsidR="00C542DA">
      <w:pPr>
        <w:jc w:val="both"/>
        <w:rPr>
          <w:rFonts w:hAnsi="Arial" w:ascii="Arial"/>
        </w:rPr>
      </w:pPr>
    </w:p>
    <w:p w:rsidRDefault="00C542DA" w:rsidP="00C542DA" w:rsidR="00C542D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C542DA" w:rsidP="00C542DA" w:rsidR="00C542DA">
      <w:pPr>
        <w:ind w:firstLine="720"/>
        <w:jc w:val="center"/>
        <w:rPr>
          <w:rFonts w:hAnsi="Arial" w:ascii="Arial"/>
        </w:rPr>
      </w:pPr>
    </w:p>
    <w:p w:rsidRDefault="00C542DA" w:rsidP="00C542DA" w:rsidR="00C54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C542DA" w:rsidP="00C542DA" w:rsidR="00C54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C542DA" w:rsidP="00C542DA" w:rsidR="00C542D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C542DA" w:rsidP="00C542DA" w:rsidR="00C542DA">
      <w:pPr>
        <w:ind w:firstLine="720"/>
        <w:jc w:val="both"/>
        <w:rPr>
          <w:rFonts w:hAnsi="Arial" w:ascii="Arial"/>
        </w:rPr>
      </w:pP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542DA" w:rsidP="00C542DA" w:rsidR="00C542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C542DA" w:rsidP="00C542DA" w:rsidR="00C542D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542DA" w:rsidP="00C542DA" w:rsidR="00C542DA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2DA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St-40/2015-20</izvorni_sadrzaj>
    <derivirana_varijabla naziv="DomainObject.Oznaka_1">St-40/2015-20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travnja 2016.</izvorni_sadrzaj>
    <derivirana_varijabla naziv="DomainObject.Predmet.DatumArhiviranja_1">8.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2015.</izvorni_sadrzaj>
    <derivirana_varijabla naziv="DomainObject.Predmet.DatumRjesavanja_1">15. prosinca 2015.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travnja 2016.</izvorni_sadrzaj>
    <derivirana_varijabla naziv="DomainObject.Predmet.DatumZatvaranja_1">8.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hr.ibm.icms.common.model.sluzbeneosobe.Referada@5d305d30[id=5725, dbStatus=null, naziv=Referada 7, oznaka=null, sudac=null] &lt;-hr.ibm.icms.common.model.sluzbeneosobe.Referada@5d305d30[status dodjele: =false]</izvorni_sadrzaj>
    <derivirana_varijabla naziv="DomainObject.Predmet.MjestoCuvanja_1">hr.ibm.icms.common.model.sluzbeneosobe.Referada@5d305d30[id=5725, dbStatus=null, naziv=Referada 7, oznaka=null, sudac=null] &lt;-hr.ibm.icms.common.model.sluzbeneosobe.Referada@5d305d30[status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 društvo s ograničenom odgovornošću za trgovinu i usluge, Letičani, Bjelovar</izvorni_sadrzaj>
    <derivirana_varijabla naziv="DomainObject.Predmet.ProtustrankaFormated_1">  TERMOSAN društvo s ograničenom odgovornošću za trgovinu i usluge, Letičani, Bjelovar</derivirana_varijabla>
  </DomainObject.Predmet.ProtustrankaFormated>
  <DomainObject.Predmet.ProtustrankaFormatedOIB>
    <izvorni_sadrzaj>  TERMOSAN društvo s ograničenom odgovornošću za trgovinu i usluge, Letičani, Bjelovar, OIB 69232223304</izvorni_sadrzaj>
    <derivirana_varijabla naziv="DomainObject.Predmet.ProtustrankaFormatedOIB_1">  TERMOSAN društvo s ograničenom odgovornošću za trgovinu i usluge, Letičani, Bjelovar, OIB 69232223304</derivirana_varijabla>
  </DomainObject.Predmet.ProtustrankaFormatedOIB>
  <DomainObject.Predmet.ProtustrankaFormatedWithAdress>
    <izvorni_sadrzaj> TERMOSAN društvo s ograničenom odgovornošću za trgovinu i usluge, Letičani, Bjelovar, Letičani 39, 43000 Letičani</izvorni_sadrzaj>
    <derivirana_varijabla naziv="DomainObject.Predmet.ProtustrankaFormatedWithAdress_1"> TERMOSAN društvo s ograničenom odgovornošću za trgovinu i usluge, Letičani, Bjelovar, Letičani 39, 43000 Letičani</derivirana_varijabla>
  </DomainObject.Predmet.ProtustrankaFormatedWithAdress>
  <DomainObject.Predmet.ProtustrankaFormatedWithAdressOIB>
    <izvorni_sadrzaj> TERMOSAN društvo s ograničenom odgovornošću za trgovinu i usluge, Letičani, Bjelovar, OIB 69232223304, Letičani 39, 43000 Letičani</izvorni_sadrzaj>
    <derivirana_varijabla naziv="DomainObject.Predmet.ProtustrankaFormatedWithAdressOIB_1"> TERMOSAN društvo s ograničenom odgovornošću za trgovinu i usluge, Letičani, Bjelovar, OIB 69232223304, Letičani 39, 43000 Letičani</derivirana_varijabla>
  </DomainObject.Predmet.ProtustrankaFormatedWithAdressOIB>
  <DomainObject.Predmet.ProtustrankaWithAdress>
    <izvorni_sadrzaj>TERMOSAN društvo s ograničenom odgovornošću za trgovinu i usluge, Letičani, Bjelovar Letičani 39, 43000 Letičani</izvorni_sadrzaj>
    <derivirana_varijabla naziv="DomainObject.Predmet.ProtustrankaWithAdress_1">TERMOSAN društvo s ograničenom odgovornošću za trgovinu i usluge, Letičani, Bjelovar Letičani 39, 43000 Letičani</derivirana_varijabla>
  </DomainObject.Predmet.ProtustrankaWithAdress>
  <DomainObject.Predmet.ProtustrankaWithAdressOIB>
    <izvorni_sadrzaj>TERMOSAN društvo s ograničenom odgovornošću za trgovinu i usluge, Letičani, Bjelovar, OIB 69232223304, Letičani 39, 43000 Letičani</izvorni_sadrzaj>
    <derivirana_varijabla naziv="DomainObject.Predmet.ProtustrankaWithAdressOIB_1">TERMOSAN društvo s ograničenom odgovornošću za trgovinu i usluge, Letičani, Bjelovar, OIB 69232223304, Letičani 39, 43000 Letičani</derivirana_varijabla>
  </DomainObject.Predmet.ProtustrankaWithAdressOIB>
  <DomainObject.Predmet.ProtustrankaNazivFormated>
    <izvorni_sadrzaj>TERMOSAN društvo s ograničenom odgovornošću za trgovinu i usluge, Letičani, Bjelovar</izvorni_sadrzaj>
    <derivirana_varijabla naziv="DomainObject.Predmet.ProtustrankaNazivFormated_1">TERMOSAN društvo s ograničenom odgovornošću za trgovinu i usluge, Letičani, Bjelovar</derivirana_varijabla>
  </DomainObject.Predmet.ProtustrankaNazivFormated>
  <DomainObject.Predmet.ProtustrankaNazivFormatedOIB>
    <izvorni_sadrzaj>TERMOSAN društvo s ograničenom odgovornošću za trgovinu i usluge, Letičani, Bjelovar, OIB 69232223304</izvorni_sadrzaj>
    <derivirana_varijabla naziv="DomainObject.Predmet.ProtustrankaNazivFormatedOIB_1">TERMOSAN društvo s ograničenom odgovornošću za trgovinu i usluge, Letičani, Bjelovar, OIB 69232223304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BAŠIĆ iz Bjelovara</izvorni_sadrzaj>
    <derivirana_varijabla naziv="DomainObject.Predmet.StrankaFormated_1">  NADA BAŠIĆ iz Bjelovara</derivirana_varijabla>
  </DomainObject.Predmet.StrankaFormated>
  <DomainObject.Predmet.StrankaFormatedOIB>
    <izvorni_sadrzaj>  NADA BAŠIĆ iz Bjelovara, OIB 08580785360</izvorni_sadrzaj>
    <derivirana_varijabla naziv="DomainObject.Predmet.StrankaFormatedOIB_1">  NADA BAŠIĆ iz Bjelovara, OIB 08580785360</derivirana_varijabla>
  </DomainObject.Predmet.StrankaFormatedOIB>
  <DomainObject.Predmet.StrankaFormatedWithAdress>
    <izvorni_sadrzaj> NADA BAŠIĆ iz Bjelovara, Ferde Rusana 15a, 43000 Bjelovar</izvorni_sadrzaj>
    <derivirana_varijabla naziv="DomainObject.Predmet.StrankaFormatedWithAdress_1"> NADA BAŠIĆ iz Bjelovara, Ferde Rusana 15a, 43000 Bjelovar</derivirana_varijabla>
  </DomainObject.Predmet.StrankaFormatedWithAdress>
  <DomainObject.Predmet.StrankaFormatedWithAdressOIB>
    <izvorni_sadrzaj> NADA BAŠIĆ iz Bjelovara, OIB 08580785360, Ferde Rusana 15a, 43000 Bjelovar</izvorni_sadrzaj>
    <derivirana_varijabla naziv="DomainObject.Predmet.StrankaFormatedWithAdressOIB_1"> NADA BAŠIĆ iz Bjelovara, OIB 08580785360, Ferde Rusana 15a, 43000 Bjelovar</derivirana_varijabla>
  </DomainObject.Predmet.StrankaFormatedWithAdressOIB>
  <DomainObject.Predmet.StrankaWithAdress>
    <izvorni_sadrzaj>NADA BAŠIĆ iz Bjelovara Ferde Rusana 15a,43000 Bjelovar</izvorni_sadrzaj>
    <derivirana_varijabla naziv="DomainObject.Predmet.StrankaWithAdress_1">NADA BAŠIĆ iz Bjelovara Ferde Rusana 15a,43000 Bjelovar</derivirana_varijabla>
  </DomainObject.Predmet.StrankaWithAdress>
  <DomainObject.Predmet.StrankaWithAdressOIB>
    <izvorni_sadrzaj>NADA BAŠIĆ iz Bjelovara, OIB 08580785360, Ferde Rusana 15a,43000 Bjelovar</izvorni_sadrzaj>
    <derivirana_varijabla naziv="DomainObject.Predmet.StrankaWithAdressOIB_1">NADA BAŠIĆ iz Bjelovara, OIB 08580785360, Ferde Rusana 15a,43000 Bjelovar</derivirana_varijabla>
  </DomainObject.Predmet.StrankaWithAdressOIB>
  <DomainObject.Predmet.StrankaNazivFormated>
    <izvorni_sadrzaj>NADA BAŠIĆ iz Bjelovara</izvorni_sadrzaj>
    <derivirana_varijabla naziv="DomainObject.Predmet.StrankaNazivFormated_1">NADA BAŠIĆ iz Bjelovara</derivirana_varijabla>
  </DomainObject.Predmet.StrankaNazivFormated>
  <DomainObject.Predmet.StrankaNazivFormatedOIB>
    <izvorni_sadrzaj>NADA BAŠIĆ iz Bjelovara, OIB 08580785360</izvorni_sadrzaj>
    <derivirana_varijabla naziv="DomainObject.Predmet.StrankaNazivFormatedOIB_1">NADA BAŠIĆ iz Bjelovara, OIB 08580785360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NADA BAŠIĆ iz Bjelovara</item>
    </izvorni_sadrzaj>
    <derivirana_varijabla naziv="DomainObject.Predmet.StrankaListFormated_1">
      <item>NADA BAŠIĆ iz Bjelovara</item>
    </derivirana_varijabla>
  </DomainObject.Predmet.StrankaListFormated>
  <DomainObject.Predmet.StrankaListFormatedOIB>
    <izvorni_sadrzaj>
      <item>NADA BAŠIĆ iz Bjelovara, OIB 08580785360</item>
    </izvorni_sadrzaj>
    <derivirana_varijabla naziv="DomainObject.Predmet.StrankaListFormatedOIB_1">
      <item>NADA BAŠIĆ iz Bjelovara, OIB 08580785360</item>
    </derivirana_varijabla>
  </DomainObject.Predmet.StrankaListFormatedOIB>
  <DomainObject.Predmet.StrankaListFormatedWithAdress>
    <izvorni_sadrzaj>
      <item>NADA BAŠIĆ iz Bjelovara, Ferde Rusana 15a, 43000 Bjelovar</item>
    </izvorni_sadrzaj>
    <derivirana_varijabla naziv="DomainObject.Predmet.StrankaListFormatedWithAdress_1">
      <item>NADA BAŠIĆ iz Bjelovara, Ferde Rusana 15a, 43000 Bjelovar</item>
    </derivirana_varijabla>
  </DomainObject.Predmet.StrankaListFormatedWithAdress>
  <DomainObject.Predmet.StrankaListFormatedWithAdressOIB>
    <izvorni_sadrzaj>
      <item>NADA BAŠIĆ iz Bjelovara, OIB 08580785360, Ferde Rusana 15a, 43000 Bjelovar</item>
    </izvorni_sadrzaj>
    <derivirana_varijabla naziv="DomainObject.Predmet.StrankaListFormatedWithAdressOIB_1">
      <item>NADA BAŠIĆ iz Bjelovara, OIB 08580785360, Ferde Rusana 15a, 43000 Bjelovar</item>
    </derivirana_varijabla>
  </DomainObject.Predmet.StrankaListFormatedWithAdressOIB>
  <DomainObject.Predmet.StrankaListNazivFormated>
    <izvorni_sadrzaj>
      <item>NADA BAŠIĆ iz Bjelovara</item>
    </izvorni_sadrzaj>
    <derivirana_varijabla naziv="DomainObject.Predmet.StrankaListNazivFormated_1">
      <item>NADA BAŠIĆ iz Bjelovara</item>
    </derivirana_varijabla>
  </DomainObject.Predmet.StrankaListNazivFormated>
  <DomainObject.Predmet.StrankaListNazivFormatedOIB>
    <izvorni_sadrzaj>
      <item>NADA BAŠIĆ iz Bjelovara, OIB 08580785360</item>
    </izvorni_sadrzaj>
    <derivirana_varijabla naziv="DomainObject.Predmet.StrankaListNazivFormatedOIB_1">
      <item>NADA BAŠIĆ iz Bjelovara, OIB 08580785360</item>
    </derivirana_varijabla>
  </DomainObject.Predmet.StrankaListNazivFormatedOIB>
  <DomainObject.Predmet.ProtuStrankaListFormated>
    <izvorni_sadrzaj>
      <item>TERMOSAN društvo s ograničenom odgovornošću za trgovinu i usluge, Letičani, Bjelovar</item>
    </izvorni_sadrzaj>
    <derivirana_varijabla naziv="DomainObject.Predmet.ProtuStrankaListFormated_1">
      <item>TERMOSAN društvo s ograničenom odgovornošću za trgovinu i usluge, Letičani, Bjelovar</item>
    </derivirana_varijabla>
  </DomainObject.Predmet.ProtuStrankaListFormated>
  <DomainObject.Predmet.ProtuStrankaListFormatedOIB>
    <izvorni_sadrzaj>
      <item>TERMOSAN društvo s ograničenom odgovornošću za trgovinu i usluge, Letičani, Bjelovar, OIB 69232223304</item>
    </izvorni_sadrzaj>
    <derivirana_varijabla naziv="DomainObject.Predmet.ProtuStrankaListFormatedOIB_1">
      <item>TERMOSAN društvo s ograničenom odgovornošću za trgovinu i usluge, Letičani, Bjelovar, OIB 69232223304</item>
    </derivirana_varijabla>
  </DomainObject.Predmet.ProtuStrankaListFormatedOIB>
  <DomainObject.Predmet.ProtuStrankaListFormatedWithAdress>
    <izvorni_sadrzaj>
      <item>TERMOSAN društvo s ograničenom odgovornošću za trgovinu i usluge, Letičani, Bjelovar, Letičani 39, 43000 Letičani</item>
    </izvorni_sadrzaj>
    <derivirana_varijabla naziv="DomainObject.Predmet.ProtuStrankaListFormatedWithAdress_1">
      <item>TERMOSAN društvo s ograničenom odgovornošću za trgovinu i usluge, Letičani, Bjelovar, Letičani 39, 43000 Letičani</item>
    </derivirana_varijabla>
  </DomainObject.Predmet.ProtuStrankaListFormatedWithAdress>
  <DomainObject.Predmet.ProtuStrankaListFormatedWithAdressOIB>
    <izvorni_sadrzaj>
      <item>TERMOSAN društvo s ograničenom odgovornošću za trgovinu i usluge, Letičani, Bjelovar, OIB 69232223304, Letičani 39, 43000 Letičani</item>
    </izvorni_sadrzaj>
    <derivirana_varijabla naziv="DomainObject.Predmet.ProtuStrankaListFormatedWithAdressOIB_1">
      <item>TERMOSAN društvo s ograničenom odgovornošću za trgovinu i usluge, Letičani, Bjelovar, OIB 69232223304, Letičani 39, 43000 Letičani</item>
    </derivirana_varijabla>
  </DomainObject.Predmet.ProtuStrankaListFormatedWithAdressOIB>
  <DomainObject.Predmet.ProtuStrankaListNazivFormated>
    <izvorni_sadrzaj>
      <item>TERMOSAN društvo s ograničenom odgovornošću za trgovinu i usluge, Letičani, Bjelovar</item>
    </izvorni_sadrzaj>
    <derivirana_varijabla naziv="DomainObject.Predmet.ProtuStrankaListNazivFormated_1">
      <item>TERMOSAN društvo s ograničenom odgovornošću za trgovinu i usluge, Letičani, Bjelovar</item>
    </derivirana_varijabla>
  </DomainObject.Predmet.ProtuStrankaListNazivFormated>
  <DomainObject.Predmet.ProtuStrankaListNazivFormatedOIB>
    <izvorni_sadrzaj>
      <item>TERMOSAN društvo s ograničenom odgovornošću za trgovinu i usluge, Letičani, Bjelovar, OIB 69232223304</item>
    </izvorni_sadrzaj>
    <derivirana_varijabla naziv="DomainObject.Predmet.ProtuStrankaListNazivFormatedOIB_1">
      <item>TERMOSAN društvo s ograničenom odgovornošću za trgovinu i usluge, Letičani, Bjelovar, OIB 69232223304</item>
    </derivirana_varijabla>
  </DomainObject.Predmet.ProtuStrankaListNazivFormatedOIB>
  <DomainObject.Predmet.OstaliListFormated>
    <izvorni_sadrzaj>
      <item>STJEPAN BAŠIĆ</item>
      <item>DAGMAR društvo za proizvodnju, promet i usluge s ograničenom odgovornošću</item>
      <item>Jugoslav Puran</item>
    </izvorni_sadrzaj>
    <derivirana_varijabla naziv="DomainObject.Predmet.OstaliListFormated_1">
      <item>STJEPAN BAŠIĆ</item>
      <item>DAGMAR društvo za proizvodnju, promet i usluge s ograničenom odgovornošću</item>
      <item>Jugoslav Puran</item>
    </derivirana_varijabla>
  </DomainObject.Predmet.OstaliListFormated>
  <DomainObject.Predmet.OstaliListFormatedOIB>
    <izvorni_sadrzaj>
      <item>STJEPAN BAŠIĆ</item>
      <item>DAGMAR društvo za proizvodnju, promet i usluge s ograničenom odgovornošću, OIB 96970102875</item>
      <item>Jugoslav Puran, OIB 70582689973</item>
    </izvorni_sadrzaj>
    <derivirana_varijabla naziv="DomainObject.Predmet.OstaliListFormatedOIB_1">
      <item>STJEPAN BAŠIĆ</item>
      <item>DAGMAR društvo za proizvodnju, promet i usluge s ograničenom odgovornošću, OIB 96970102875</item>
      <item>Jugoslav Puran, OIB 70582689973</item>
    </derivirana_varijabla>
  </DomainObject.Predmet.OstaliListFormatedOIB>
  <DomainObject.Predmet.OstaliListFormatedWithAdress>
    <izvorni_sadrzaj>
      <item>STJEPAN BAŠIĆ, Ferde Rusana 15a, 43000 Bjelovar</item>
      <item>DAGMAR društvo za proizvodnju, promet i usluge s ograničenom odgovornošću, M.Krleže 16, 43500 Daruvar</item>
      <item>Jugoslav Puran, Josipa Jelačića 12, 43000 Bjelovar</item>
    </izvorni_sadrzaj>
    <derivirana_varijabla naziv="DomainObject.Predmet.OstaliListFormatedWithAdress_1">
      <item>STJEPAN BAŠIĆ, Ferde Rusana 15a, 43000 Bjelovar</item>
      <item>DAGMAR društvo za proizvodnju, promet i usluge s ograničenom odgovornošću, M.Krleže 16, 43500 Daruvar</item>
      <item>Jugoslav Puran, Josipa Jelačića 12, 43000 Bjelovar</item>
    </derivirana_varijabla>
  </DomainObject.Predmet.OstaliListFormatedWithAdress>
  <DomainObject.Predmet.OstaliListFormatedWithAdressOIB>
    <izvorni_sadrzaj>
      <item>STJEPAN BAŠIĆ, Ferde Rusana 15a, 43000 Bjelovar</item>
      <item>DAGMAR društvo za proizvodnju, promet i usluge s ograničenom odgovornošću, OIB 96970102875, M.Krleže 16, 43500 Daruvar</item>
      <item>Jugoslav Puran, OIB 70582689973, Josipa Jelačića 12, 43000 Bjelovar</item>
    </izvorni_sadrzaj>
    <derivirana_varijabla naziv="DomainObject.Predmet.OstaliListFormatedWithAdressOIB_1">
      <item>STJEPAN BAŠIĆ, Ferde Rusana 15a, 43000 Bjelovar</item>
      <item>DAGMAR društvo za proizvodnju, promet i usluge s ograničenom odgovornošću, OIB 96970102875, M.Krleže 16, 43500 Daruvar</item>
      <item>Jugoslav Puran, OIB 70582689973, Josipa Jelačića 12, 43000 Bjelovar</item>
    </derivirana_varijabla>
  </DomainObject.Predmet.OstaliListFormatedWithAdressOIB>
  <DomainObject.Predmet.OstaliListNazivFormated>
    <izvorni_sadrzaj>
      <item>STJEPAN BAŠIĆ</item>
      <item>DAGMAR društvo za proizvodnju, promet i usluge s ograničenom odgovornošću</item>
      <item>Jugoslav Puran</item>
    </izvorni_sadrzaj>
    <derivirana_varijabla naziv="DomainObject.Predmet.OstaliListNazivFormated_1">
      <item>STJEPAN BAŠIĆ</item>
      <item>DAGMAR društvo za proizvodnju, promet i usluge s ograničenom odgovornošću</item>
      <item>Jugoslav Puran</item>
    </derivirana_varijabla>
  </DomainObject.Predmet.OstaliListNazivFormated>
  <DomainObject.Predmet.OstaliListNazivFormatedOIB>
    <izvorni_sadrzaj>
      <item>STJEPAN BAŠIĆ</item>
      <item>DAGMAR društvo za proizvodnju, promet i usluge s ograničenom odgovornošću, OIB 96970102875</item>
      <item>Jugoslav Puran, OIB 70582689973</item>
    </izvorni_sadrzaj>
    <derivirana_varijabla naziv="DomainObject.Predmet.OstaliListNazivFormatedOIB_1">
      <item>STJEPAN BAŠIĆ</item>
      <item>DAGMAR društvo za proizvodnju, promet i usluge s ograničenom odgovornošću, OIB 96970102875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St-40/2015-20</izvorni_sadrzaj>
    <derivirana_varijabla naziv="DomainObject.PoslovniBrojDokumenta_1">St-40/2015-20</derivirana_varijabla>
  </DomainObject.PoslovniBrojDokumenta>
  <DomainObject.Predmet.StrankaIDrugi>
    <izvorni_sadrzaj>NADA BAŠIĆ iz Bjelovara</izvorni_sadrzaj>
    <derivirana_varijabla naziv="DomainObject.Predmet.StrankaIDrugi_1">NADA BAŠIĆ iz Bjelovara</derivirana_varijabla>
  </DomainObject.Predmet.StrankaIDrugi>
  <DomainObject.Predmet.ProtustrankaIDrugi>
    <izvorni_sadrzaj>TERMOSAN društvo s ograničenom odgovornošću za trgovinu i usluge, Letičani, Bjelovar</izvorni_sadrzaj>
    <derivirana_varijabla naziv="DomainObject.Predmet.ProtustrankaIDrugi_1">TERMOSAN društvo s ograničenom odgovornošću za trgovinu i usluge, Letičani, Bjelovar</derivirana_varijabla>
  </DomainObject.Predmet.ProtustrankaIDrugi>
  <DomainObject.Predmet.StrankaIDrugiAdressOIB>
    <izvorni_sadrzaj>NADA BAŠIĆ iz Bjelovara, OIB 08580785360, Ferde Rusana 15a, 43000 Bjelovar</izvorni_sadrzaj>
    <derivirana_varijabla naziv="DomainObject.Predmet.StrankaIDrugiAdressOIB_1">NADA BAŠIĆ iz Bjelovara, OIB 08580785360, Ferde Rusana 15a, 43000 Bjelovar</derivirana_varijabla>
  </DomainObject.Predmet.StrankaIDrugiAdressOIB>
  <DomainObject.Predmet.ProtustrankaIDrugiAdressOIB>
    <izvorni_sadrzaj>TERMOSAN društvo s ograničenom odgovornošću za trgovinu i usluge, Letičani, Bjelovar, OIB 69232223304, Letičani 39, 43000 Letičani</izvorni_sadrzaj>
    <derivirana_varijabla naziv="DomainObject.Predmet.ProtustrankaIDrugiAdressOIB_1">TERMOSAN društvo s ograničenom odgovornošću za trgovinu i usluge, Letičani, Bjelovar, OIB 69232223304, Letičani 39,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2015.</izvorni_sadrzaj>
    <derivirana_varijabla naziv="DomainObject.Predmet.OdlukaRjesenje.DatumDonosenjaOdluke_1">15. prosinca 2015.</derivirana_varijabla>
  </DomainObject.Predmet.OdlukaRjesenje.DatumDonosenjaOdluke>
  <DomainObject.Predmet.OdlukaRjesenje.DatumPravomocnosti>
    <izvorni_sadrzaj>17. veljače 2016.</izvorni_sadrzaj>
    <derivirana_varijabla naziv="DomainObject.Predmet.OdlukaRjesenje.DatumPravomocnosti_1">17. veljače 2016.</derivirana_varijabla>
  </DomainObject.Predmet.OdlukaRjesenje.DatumPravomocnosti>
  <DomainObject.Predmet.OdlukaRjesenje.Oznaka>
    <izvorni_sadrzaj>St-40/2015-10</izvorni_sadrzaj>
    <derivirana_varijabla naziv="DomainObject.Predmet.OdlukaRjesenje.Oznaka_1">St-40/2015-10</derivirana_varijabla>
  </DomainObject.Predmet.OdlukaRjesenje.Oznaka>
  <DomainObject.Predmet.SudioniciListNaziv>
    <izvorni_sadrzaj>
      <item>NADA BAŠIĆ iz Bjelovara</item>
      <item>TERMOSAN društvo s ograničenom odgovornošću za trgovinu i usluge, Letičani, Bjelovar</item>
      <item>STJEPAN BAŠIĆ</item>
      <item>DAGMAR društvo za proizvodnju, promet i usluge s ograničenom odgovornošću</item>
      <item>Jugoslav Puran</item>
    </izvorni_sadrzaj>
    <derivirana_varijabla naziv="DomainObject.Predmet.SudioniciListNaziv_1">
      <item>NADA BAŠIĆ iz Bjelovara</item>
      <item>TERMOSAN društvo s ograničenom odgovornošću za trgovinu i usluge, Letičani, Bjelovar</item>
      <item>STJEPAN BAŠIĆ</item>
      <item>DAGMAR društvo za proizvodnju, promet i usluge s ograničenom odgovornošću</item>
      <item>Jugoslav Puran</item>
    </derivirana_varijabla>
  </DomainObject.Predmet.SudioniciListNaziv>
  <DomainObject.Predmet.SudioniciListAdressOIB>
    <izvorni_sadrzaj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  <item>DAGMAR društvo za proizvodnju, promet i usluge s ograničenom odgovornošću, OIB 96970102875, M.Krleže 16,43500 Daruvar</item>
      <item>Jugoslav Puran, OIB 70582689973, Josipa Jelačića 12,43000 Bjelovar</item>
    </izvorni_sadrzaj>
    <derivirana_varijabla naziv="DomainObject.Predmet.SudioniciListAdressOIB_1">
      <item>NADA BAŠIĆ iz Bjelovara, OIB 08580785360, Ferde Rusana 15a,43000 Bjelovar</item>
      <item>TERMOSAN društvo s ograničenom odgovornošću za trgovinu i usluge, Letičani, Bjelovar, OIB 69232223304, Letičani 39,43000 Letičani</item>
      <item>STJEPAN BAŠIĆ, Ferde Rusana 15a,43000 Bjelovar</item>
      <item>DAGMAR društvo za proizvodnju, promet i usluge s ograničenom odgovornošću, OIB 96970102875, M.Krleže 16,43500 Daruvar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5278D-A640-483D-98E9-0F2B0CEC6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1832</properties:Characters>
  <properties:Lines>58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St-40/2015-20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