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d8ad" w14:paraId="41dd8ad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3F291B">
        <w:t>376</w:t>
      </w:r>
      <w:r w:rsidR="004E79F8">
        <w:t>/16-</w:t>
      </w:r>
      <w:r w:rsidR="003F291B">
        <w:t>19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05F05" w:rsidP="000302FB" w:rsidR="000302FB" w:rsidRPr="000C3CA4">
      <w:pPr>
        <w:jc w:val="center"/>
      </w:pPr>
      <w:r>
        <w:t>Z A K L J U Č A K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3F291B">
        <w:t>SPORTSKI TURIZAM j.d.o.o., Preko, Ulica Don Vida Dunatova 3, Preko, OIB: 95729018191</w:t>
      </w:r>
      <w:r w:rsidR="006B338C">
        <w:t xml:space="preserve">, </w:t>
      </w:r>
      <w:r w:rsidR="005A1C24">
        <w:t>29</w:t>
      </w:r>
      <w:r w:rsidR="003F291B">
        <w:t>. rujna</w:t>
      </w:r>
      <w:r w:rsidR="004E79F8">
        <w:t xml:space="preserve"> </w:t>
      </w:r>
      <w:r w:rsidR="006B338C">
        <w:t>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05F05" w:rsidP="000302FB" w:rsidR="000302FB">
      <w:pPr>
        <w:jc w:val="center"/>
      </w:pPr>
      <w:r>
        <w:t>z a k l j u č i o</w:t>
      </w:r>
      <w:r w:rsidR="000302FB" w:rsidRPr="000C3CA4">
        <w:t xml:space="preserve">   j e</w:t>
      </w:r>
    </w:p>
    <w:p w:rsidRDefault="00773A37" w:rsidP="000302FB" w:rsidR="00773A37">
      <w:pPr>
        <w:jc w:val="center"/>
      </w:pPr>
    </w:p>
    <w:p w:rsidRDefault="00773A37" w:rsidP="00292D9D" w:rsidR="00B7056A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Nalaže se </w:t>
      </w:r>
      <w:r w:rsidR="003F291B">
        <w:t>Domagoju Milošu</w:t>
      </w:r>
      <w:r w:rsidR="004E79F8">
        <w:t xml:space="preserve"> iz </w:t>
      </w:r>
      <w:r w:rsidR="003F291B">
        <w:t>Preka</w:t>
      </w:r>
      <w:r w:rsidR="004E79F8">
        <w:t xml:space="preserve">, </w:t>
      </w:r>
      <w:r w:rsidR="003F291B">
        <w:t>Ulica don Vida Dunatova 3, OIB: 74419317556</w:t>
      </w:r>
      <w:r w:rsidR="0063377B">
        <w:t xml:space="preserve">, </w:t>
      </w:r>
      <w:r>
        <w:t>d</w:t>
      </w:r>
      <w:r w:rsidR="005001BC">
        <w:t>a radi davanja podataka potrebnih</w:t>
      </w:r>
      <w:r>
        <w:t xml:space="preserve"> za vođenje stečajnog postupka nad </w:t>
      </w:r>
      <w:r w:rsidR="003F291B">
        <w:t xml:space="preserve">SPORTSKI TURIZAM j.d.o.o., Preko, Ulica Don Vida Dunatova 3, Preko, OIB: 95729018191 </w:t>
      </w:r>
      <w:r>
        <w:t xml:space="preserve">kao odgovorna osoba pristupi na ročište koje će se održati dana </w:t>
      </w:r>
      <w:r w:rsidR="005A1C24">
        <w:t>27. listopada</w:t>
      </w:r>
      <w:r>
        <w:t xml:space="preserve"> 2016. u </w:t>
      </w:r>
      <w:r w:rsidR="005A1C24">
        <w:t>11,45</w:t>
      </w:r>
      <w:r>
        <w:t xml:space="preserve"> sati, kod Trgovačkog suda u Zadru, Dr. Franje Tuđmana 35, sudnica 26/I.</w:t>
      </w:r>
      <w:r w:rsidR="0063377B">
        <w:t xml:space="preserve"> </w:t>
      </w:r>
    </w:p>
    <w:p w:rsidRDefault="00292D9D" w:rsidP="00292D9D" w:rsidR="00292D9D">
      <w:pPr>
        <w:pStyle w:val="Odlomakpopisa"/>
        <w:ind w:left="360"/>
        <w:jc w:val="both"/>
      </w:pPr>
    </w:p>
    <w:p w:rsidRDefault="00773A37" w:rsidP="00292D9D" w:rsidR="00773A37" w:rsidRPr="000C3CA4">
      <w:pPr>
        <w:pStyle w:val="Odlomakpopisa"/>
        <w:numPr>
          <w:ilvl w:val="0"/>
          <w:numId w:val="3"/>
        </w:numPr>
        <w:ind w:firstLine="360" w:left="0"/>
        <w:jc w:val="both"/>
      </w:pPr>
      <w:r>
        <w:t xml:space="preserve">Upozorava se </w:t>
      </w:r>
      <w:r w:rsidR="003F291B">
        <w:t>Domagoj Miloš</w:t>
      </w:r>
      <w:r>
        <w:t xml:space="preserve"> da će u slučaju neodazivanja ovom pozivu sud odrediti njegovo prisilno dovođenje.</w:t>
      </w:r>
    </w:p>
    <w:p w:rsidRDefault="00B7056A" w:rsidP="00D54D90" w:rsidR="00B7056A">
      <w:pPr>
        <w:ind w:left="360"/>
      </w:pPr>
    </w:p>
    <w:p w:rsidRDefault="00773A37" w:rsidP="00D54D90" w:rsidR="00773A37" w:rsidRPr="000C3CA4">
      <w:pPr>
        <w:ind w:left="360"/>
        <w:jc w:val="center"/>
      </w:pPr>
      <w:r>
        <w:t>Obrazloženje</w:t>
      </w:r>
    </w:p>
    <w:p w:rsidRDefault="00773A37" w:rsidP="00773A37" w:rsidR="00773A37" w:rsidRPr="00B0613D">
      <w:pPr>
        <w:ind w:left="5040"/>
      </w:pPr>
    </w:p>
    <w:p w:rsidRDefault="00773A37" w:rsidP="00773A37" w:rsidR="00E6428F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3F291B">
        <w:t>376/16-8</w:t>
      </w:r>
      <w:r w:rsidR="00E6428F">
        <w:t xml:space="preserve"> </w:t>
      </w:r>
      <w:r>
        <w:t xml:space="preserve">od </w:t>
      </w:r>
      <w:r w:rsidR="003F291B">
        <w:t>17. ožujka</w:t>
      </w:r>
      <w:r>
        <w:t xml:space="preserve"> 2016. pokrenut je prethodni postupak radi utvrđivanja uvjeta za otvaranje stečajnog postupka nad stečajnim dužnikom </w:t>
      </w:r>
      <w:r w:rsidR="003F291B">
        <w:t>SPORTSKI TURIZAM j.d.o.o., Preko, Ulica Don Vida Dunatova 3, Preko, OIB: 95729018191</w:t>
      </w:r>
      <w:r w:rsidR="00E6428F">
        <w:t>.</w:t>
      </w:r>
    </w:p>
    <w:p w:rsidRDefault="00773A37" w:rsidP="00773A37" w:rsidR="00773A37">
      <w:pPr>
        <w:ind w:firstLine="360"/>
        <w:jc w:val="both"/>
      </w:pPr>
      <w:r>
        <w:t xml:space="preserve">Ročište radi utvrđivanja pretpostavki za otvaranje stečajnog postupka bilo je određeno za dan </w:t>
      </w:r>
      <w:r w:rsidR="003F291B">
        <w:t>19. travnja</w:t>
      </w:r>
      <w:r>
        <w:t xml:space="preserve"> 2016. u</w:t>
      </w:r>
      <w:r w:rsidRPr="00F60CD9">
        <w:t xml:space="preserve"> </w:t>
      </w:r>
      <w:r w:rsidR="004E79F8">
        <w:t>09,</w:t>
      </w:r>
      <w:r w:rsidR="003F291B">
        <w:t>45</w:t>
      </w:r>
      <w:r w:rsidRPr="00F60CD9">
        <w:t xml:space="preserve"> sati</w:t>
      </w:r>
      <w:r>
        <w:t xml:space="preserve">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</w:t>
      </w:r>
      <w:r w:rsidR="004E79F8">
        <w:t xml:space="preserve"> Dr. Franje Tuđmana 35, sudnica 26</w:t>
      </w:r>
      <w:r w:rsidR="00346A6F">
        <w:t>.</w:t>
      </w:r>
    </w:p>
    <w:p w:rsidRDefault="00773A37" w:rsidP="00773A37" w:rsidR="00773A37">
      <w:pPr>
        <w:tabs>
          <w:tab w:pos="5795" w:val="left"/>
        </w:tabs>
        <w:jc w:val="both"/>
      </w:pPr>
      <w:r>
        <w:t xml:space="preserve">       Ročište radi očitovanja o prijedlogu za otvaranje stečajnog postupka bilo je određeno za dan </w:t>
      </w:r>
      <w:r w:rsidR="003F291B">
        <w:t>19. travnja</w:t>
      </w:r>
      <w:r>
        <w:t xml:space="preserve"> 2016. u </w:t>
      </w:r>
      <w:r w:rsidR="004E79F8">
        <w:t>09,</w:t>
      </w:r>
      <w:r w:rsidR="003F291B">
        <w:t>47</w:t>
      </w:r>
      <w:r w:rsidRPr="00F60CD9">
        <w:t xml:space="preserve"> </w:t>
      </w:r>
      <w:r>
        <w:t xml:space="preserve">sati, </w:t>
      </w:r>
      <w:r w:rsidRPr="00F60CD9">
        <w:t xml:space="preserve">kod </w:t>
      </w:r>
      <w:r w:rsidR="004E79F8">
        <w:t>Trgovačkog</w:t>
      </w:r>
      <w:r w:rsidR="004E79F8" w:rsidRPr="00F60CD9">
        <w:t xml:space="preserve"> suda</w:t>
      </w:r>
      <w:r w:rsidR="004E79F8">
        <w:t xml:space="preserve"> u Zadru, Dr. Franje Tuđmana 35, sudnica 26</w:t>
      </w:r>
      <w:r>
        <w:t>.</w:t>
      </w:r>
    </w:p>
    <w:p w:rsidRDefault="00773A37" w:rsidP="00773A37" w:rsidR="00773A37">
      <w:pPr>
        <w:tabs>
          <w:tab w:pos="426" w:val="left"/>
        </w:tabs>
        <w:jc w:val="both"/>
      </w:pPr>
      <w:r>
        <w:tab/>
        <w:t xml:space="preserve">Upozorenjem koje Vam je upućeno </w:t>
      </w:r>
      <w:r w:rsidR="003F291B">
        <w:t>18. ožujka</w:t>
      </w:r>
      <w:r>
        <w:t xml:space="preserve"> 2016. upozoreni ste da će u slučaju Vašeg neodazivanja ovom pozivu sud temeljem čl. 180. u svezi čl. 178. Stečajnog zakona odrediti Vaše prisilno dovođenje. </w:t>
      </w:r>
      <w:r w:rsidR="00346A6F">
        <w:t xml:space="preserve"> 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 xml:space="preserve">Kako se niste odazvali, imenovan je privremeni stečajni upravitelj koji u izvješću od </w:t>
      </w:r>
      <w:r w:rsidR="003F291B">
        <w:t>15. srpnja</w:t>
      </w:r>
      <w:r w:rsidR="00BE2A71">
        <w:t xml:space="preserve"> </w:t>
      </w:r>
      <w:r>
        <w:t>2016. između ostalog naveo da se niste odazvali njegovu pozivu niti dostavili traženu dokumentaciju.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>Slijedom navedenog, kako je evidentno da kao odgovorna osoba izbjegavate dužnosti propisane čl. 177. Stečajnog zakona (Narodne novine 71/15) u svezi čl. 180., to je bilo neophodno odrediti ročište radi Vašeg saslušanja, te odrediti da će se naložiti prisilno dovođenje u smislu čl. 178. Stečajnog zakona ukoliko na ročište ne pristupite.</w:t>
      </w:r>
    </w:p>
    <w:p w:rsidRDefault="00D54D90" w:rsidP="00773A37" w:rsidR="00D54D90">
      <w:pPr>
        <w:ind w:left="360"/>
        <w:jc w:val="center"/>
      </w:pPr>
    </w:p>
    <w:p w:rsidRDefault="00773A37" w:rsidP="00B7056A" w:rsidR="00773A37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A1C24">
        <w:t>2</w:t>
      </w:r>
      <w:r w:rsidR="003F291B">
        <w:t>9. rujna</w:t>
      </w:r>
      <w:r>
        <w:t xml:space="preserve"> 2016</w:t>
      </w:r>
      <w:r w:rsidRPr="008B1A21">
        <w:t>.</w:t>
      </w: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9009D3" w:rsidR="00773A37" w:rsidRPr="008B1A21">
      <w:pPr>
        <w:jc w:val="right"/>
      </w:pPr>
      <w:r w:rsidRPr="008B1A21">
        <w:t>S</w:t>
      </w:r>
      <w:r>
        <w:t>utkinja</w:t>
      </w:r>
    </w:p>
    <w:p w:rsidRDefault="00773A37" w:rsidP="009009D3" w:rsidR="00773A37" w:rsidRPr="008B1A21">
      <w:pPr>
        <w:jc w:val="right"/>
      </w:pPr>
      <w:r w:rsidRPr="008B1A21">
        <w:t>Ardena Bajlo</w:t>
      </w:r>
    </w:p>
    <w:p w:rsidRDefault="00773A37" w:rsidP="009009D3" w:rsidR="00773A37" w:rsidRPr="008B1A21">
      <w:pPr>
        <w:ind w:firstLine="360" w:left="5400"/>
        <w:jc w:val="right"/>
      </w:pPr>
    </w:p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633176" w:rsidRPr="000C3CA4">
      <w:pPr>
        <w:jc w:val="both"/>
      </w:pPr>
      <w:r w:rsidRPr="000C3CA4">
        <w:t xml:space="preserve">Protiv ovog </w:t>
      </w:r>
      <w:r w:rsidR="00005F05">
        <w:t>zaključka</w:t>
      </w:r>
      <w:r w:rsidRPr="000C3CA4">
        <w:t xml:space="preserve"> </w:t>
      </w:r>
      <w:r w:rsidR="00005F05">
        <w:t xml:space="preserve">nije </w:t>
      </w:r>
      <w:r w:rsidRPr="000C3CA4">
        <w:t>dopuštena žalba</w:t>
      </w:r>
      <w:r w:rsidR="00005F05">
        <w:t>.</w:t>
      </w:r>
      <w:r w:rsidRPr="000C3CA4">
        <w:t xml:space="preserve"> </w:t>
      </w:r>
      <w:r w:rsidR="00005F05">
        <w:t>(čl. 19. st. 7. Stečajnog zakona).</w:t>
      </w:r>
    </w:p>
    <w:p w:rsidRDefault="00633176" w:rsidP="000302FB" w:rsidR="00633176" w:rsidRPr="000C3CA4">
      <w:pPr>
        <w:jc w:val="both"/>
      </w:pPr>
    </w:p>
    <w:p w:rsidRDefault="00E6428F" w:rsidP="00E6428F" w:rsidR="00E6428F" w:rsidRPr="00E6428F"/>
    <w:p w:rsidRDefault="00E6428F" w:rsidP="00E6428F" w:rsidR="00E6428F" w:rsidRPr="00E6428F"/>
    <w:p w:rsidRDefault="00E6428F" w:rsidP="00E6428F" w:rsidR="00E6428F" w:rsidRPr="00E6428F"/>
    <w:p w:rsidRDefault="00E6428F" w:rsidP="00E6428F" w:rsidR="00E6428F"/>
    <w:p w:rsidRDefault="00E6428F" w:rsidP="00E6428F" w:rsidR="00E6428F"/>
    <w:p w:rsidRDefault="009009D3" w:rsidP="009009D3" w:rsidR="009009D3" w:rsidRPr="000C3CA4">
      <w:pPr>
        <w:jc w:val="both"/>
      </w:pPr>
      <w:r w:rsidRPr="000C3CA4">
        <w:t xml:space="preserve">Dostaviti: </w:t>
      </w:r>
    </w:p>
    <w:p w:rsidRDefault="009009D3" w:rsidP="009009D3" w:rsidR="009009D3">
      <w:pPr>
        <w:numPr>
          <w:ilvl w:val="0"/>
          <w:numId w:val="1"/>
        </w:numPr>
        <w:jc w:val="both"/>
      </w:pPr>
      <w:r>
        <w:t>privremeni stečajni upravitelj</w:t>
      </w:r>
    </w:p>
    <w:p w:rsidRDefault="003F291B" w:rsidP="009009D3" w:rsidR="009009D3">
      <w:pPr>
        <w:numPr>
          <w:ilvl w:val="0"/>
          <w:numId w:val="1"/>
        </w:numPr>
        <w:jc w:val="both"/>
      </w:pPr>
      <w:r>
        <w:t>Domagoj Miloš iz Preka, Ulica don Vida Dunatova 3</w:t>
      </w:r>
      <w:r w:rsidR="004E79F8">
        <w:t xml:space="preserve"> i na </w:t>
      </w:r>
      <w:r w:rsidR="009009D3">
        <w:t>e-</w:t>
      </w:r>
      <w:r w:rsidR="004E79F8">
        <w:t>oglasna ploču</w:t>
      </w:r>
    </w:p>
    <w:p w:rsidRDefault="00FB3B18" w:rsidP="009009D3" w:rsidR="00FB3B18">
      <w:pPr>
        <w:numPr>
          <w:ilvl w:val="0"/>
          <w:numId w:val="1"/>
        </w:numPr>
        <w:jc w:val="both"/>
      </w:pPr>
      <w:r>
        <w:t>e oglasna ploča</w:t>
      </w:r>
    </w:p>
    <w:p w:rsidRDefault="009009D3" w:rsidP="009009D3" w:rsidR="009009D3" w:rsidRPr="000C3CA4">
      <w:pPr>
        <w:numPr>
          <w:ilvl w:val="0"/>
          <w:numId w:val="1"/>
        </w:numPr>
        <w:jc w:val="both"/>
      </w:pPr>
      <w:r>
        <w:t>u spis.</w:t>
      </w:r>
    </w:p>
    <w:p w:rsidRDefault="009009D3" w:rsidP="009009D3" w:rsidR="009009D3">
      <w:pPr>
        <w:ind w:left="360"/>
        <w:jc w:val="both"/>
      </w:pPr>
    </w:p>
    <w:p w:rsidRDefault="009009D3" w:rsidP="009009D3" w:rsidR="009009D3" w:rsidRPr="00E6428F"/>
    <w:p w:rsidRDefault="000302FB" w:rsidP="00E6428F" w:rsidR="000302FB" w:rsidRPr="00E6428F">
      <w:pPr>
        <w:jc w:val="center"/>
      </w:pPr>
    </w:p>
    <w:sectPr w:rsidSect="00773A37" w:rsidR="000302FB" w:rsidRPr="00E6428F">
      <w:headerReference w:type="default" r:id="rId10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BFA" w:rsidP="00DF177E" w:rsidR="00620BFA">
      <w:r>
        <w:separator/>
      </w:r>
    </w:p>
  </w:endnote>
  <w:endnote w:id="0" w:type="continuationSeparator">
    <w:p w:rsidRDefault="00620BFA" w:rsidP="00DF177E" w:rsidR="00620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BFA" w:rsidP="00DF177E" w:rsidR="00620BFA">
      <w:r>
        <w:separator/>
      </w:r>
    </w:p>
  </w:footnote>
  <w:footnote w:id="0" w:type="continuationSeparator">
    <w:p w:rsidRDefault="00620BFA" w:rsidP="00DF177E" w:rsidR="00620B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620BFA" w:rsidP="00DF177E" w:rsidR="00620BFA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BC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3F291B">
          <w:t>376/16-19</w:t>
        </w:r>
      </w:p>
      <w:p w:rsidRDefault="00710BC1" w:rsidR="00620BFA">
        <w:pPr>
          <w:pStyle w:val="Zaglavlje"/>
          <w:jc w:val="center"/>
        </w:pPr>
      </w:p>
    </w:sdtContent>
  </w:sdt>
  <w:p w:rsidRDefault="00620BFA" w:rsidR="00620BF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5F05"/>
    <w:rsid w:val="0002710B"/>
    <w:rsid w:val="000302FB"/>
    <w:rsid w:val="0005177B"/>
    <w:rsid w:val="0006548B"/>
    <w:rsid w:val="000C1AFC"/>
    <w:rsid w:val="000C3CA4"/>
    <w:rsid w:val="000F561F"/>
    <w:rsid w:val="00192D9A"/>
    <w:rsid w:val="001A0DFE"/>
    <w:rsid w:val="001C0852"/>
    <w:rsid w:val="001F1456"/>
    <w:rsid w:val="0021510A"/>
    <w:rsid w:val="002408E9"/>
    <w:rsid w:val="0027651C"/>
    <w:rsid w:val="00292D9D"/>
    <w:rsid w:val="00332587"/>
    <w:rsid w:val="00346A6F"/>
    <w:rsid w:val="00391689"/>
    <w:rsid w:val="003A47CB"/>
    <w:rsid w:val="003D4686"/>
    <w:rsid w:val="003F291B"/>
    <w:rsid w:val="004206F9"/>
    <w:rsid w:val="004A3683"/>
    <w:rsid w:val="004E5D4F"/>
    <w:rsid w:val="004E79F8"/>
    <w:rsid w:val="005001BC"/>
    <w:rsid w:val="00501800"/>
    <w:rsid w:val="00517489"/>
    <w:rsid w:val="0053370D"/>
    <w:rsid w:val="00561856"/>
    <w:rsid w:val="005A1C24"/>
    <w:rsid w:val="005D2D3D"/>
    <w:rsid w:val="00620BFA"/>
    <w:rsid w:val="00633176"/>
    <w:rsid w:val="0063377B"/>
    <w:rsid w:val="00656A96"/>
    <w:rsid w:val="0066271E"/>
    <w:rsid w:val="00664993"/>
    <w:rsid w:val="006B338C"/>
    <w:rsid w:val="006D5987"/>
    <w:rsid w:val="006E2806"/>
    <w:rsid w:val="00710BC1"/>
    <w:rsid w:val="00712C08"/>
    <w:rsid w:val="00745785"/>
    <w:rsid w:val="00754A0E"/>
    <w:rsid w:val="00773A37"/>
    <w:rsid w:val="007A66AD"/>
    <w:rsid w:val="008B3276"/>
    <w:rsid w:val="008E1367"/>
    <w:rsid w:val="009009D3"/>
    <w:rsid w:val="009217D3"/>
    <w:rsid w:val="00985BD2"/>
    <w:rsid w:val="009D64CC"/>
    <w:rsid w:val="009E05AD"/>
    <w:rsid w:val="00A22E6F"/>
    <w:rsid w:val="00A94666"/>
    <w:rsid w:val="00B051DF"/>
    <w:rsid w:val="00B7056A"/>
    <w:rsid w:val="00BB069D"/>
    <w:rsid w:val="00BE2A71"/>
    <w:rsid w:val="00BE6C59"/>
    <w:rsid w:val="00C052B0"/>
    <w:rsid w:val="00C55CCE"/>
    <w:rsid w:val="00C57DAD"/>
    <w:rsid w:val="00CE735C"/>
    <w:rsid w:val="00D21088"/>
    <w:rsid w:val="00D21F59"/>
    <w:rsid w:val="00D54D90"/>
    <w:rsid w:val="00DC56CB"/>
    <w:rsid w:val="00DE15D0"/>
    <w:rsid w:val="00DF177E"/>
    <w:rsid w:val="00E504E7"/>
    <w:rsid w:val="00E537B7"/>
    <w:rsid w:val="00E6428F"/>
    <w:rsid w:val="00EB353E"/>
    <w:rsid w:val="00F05A94"/>
    <w:rsid w:val="00F6439B"/>
    <w:rsid w:val="00FB3B18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0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B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B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B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B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0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B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B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B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B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St-376/2016</izvorni_sadrzaj>
    <derivirana_varijabla naziv="DomainObject.Predmet.OznakaBroj_1">St-376/2016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TURIZAM j.d.o.o. za usluge u turizmu i ugostiteljstvu</izvorni_sadrzaj>
    <derivirana_varijabla naziv="DomainObject.Predmet.ProtustrankaFormated_1">  SPORTSKI TURIZAM j.d.o.o. za usluge u turizmu i ugostiteljstvu</derivirana_varijabla>
  </DomainObject.Predmet.ProtustrankaFormated>
  <DomainObject.Predmet.ProtustrankaFormatedOIB>
    <izvorni_sadrzaj>  SPORTSKI TURIZAM j.d.o.o. za usluge u turizmu i ugostiteljstvu, OIB 95729018191</izvorni_sadrzaj>
    <derivirana_varijabla naziv="DomainObject.Predmet.ProtustrankaFormatedOIB_1">  SPORTSKI TURIZAM j.d.o.o. za usluge u turizmu i ugostiteljstvu, OIB 95729018191</derivirana_varijabla>
  </DomainObject.Predmet.ProtustrankaFormatedOIB>
  <DomainObject.Predmet.ProtustrankaFormatedWithAdress>
    <izvorni_sadrzaj> SPORTSKI TURIZAM j.d.o.o. za usluge u turizmu i ugostiteljstvu, Ulica Don Vida Dunatova 3, 23273 Preko</izvorni_sadrzaj>
    <derivirana_varijabla naziv="DomainObject.Predmet.ProtustrankaFormatedWithAdress_1"> SPORTSKI TURIZAM j.d.o.o. za usluge u turizmu i ugostiteljstvu, Ulica Don Vida Dunatova 3, 23273 Preko</derivirana_varijabla>
  </DomainObject.Predmet.ProtustrankaFormatedWithAdress>
  <DomainObject.Predmet.ProtustrankaFormatedWithAdressOIB>
    <izvorni_sadrzaj> SPORTSKI TURIZAM j.d.o.o. za usluge u turizmu i ugostiteljstvu, OIB 95729018191, Ulica Don Vida Dunatova 3, 23273 Preko</izvorni_sadrzaj>
    <derivirana_varijabla naziv="DomainObject.Predmet.ProtustrankaFormatedWithAdressOIB_1"> SPORTSKI TURIZAM j.d.o.o. za usluge u turizmu i ugostiteljstvu, OIB 95729018191, Ulica Don Vida Dunatova 3, 23273 Preko</derivirana_varijabla>
  </DomainObject.Predmet.ProtustrankaFormatedWithAdressOIB>
  <DomainObject.Predmet.ProtustrankaWithAdress>
    <izvorni_sadrzaj>SPORTSKI TURIZAM j.d.o.o. za usluge u turizmu i ugostiteljstvu Ulica Don Vida Dunatova 3, 23273 Preko</izvorni_sadrzaj>
    <derivirana_varijabla naziv="DomainObject.Predmet.ProtustrankaWithAdress_1">SPORTSKI TURIZAM j.d.o.o. za usluge u turizmu i ugostiteljstvu Ulica Don Vida Dunatova 3, 23273 Preko</derivirana_varijabla>
  </DomainObject.Predmet.ProtustrankaWithAdress>
  <DomainObject.Predmet.ProtustrankaWithAdressOIB>
    <izvorni_sadrzaj>SPORTSKI TURIZAM j.d.o.o. za usluge u turizmu i ugostiteljstvu, OIB 95729018191, Ulica Don Vida Dunatova 3, 23273 Preko</izvorni_sadrzaj>
    <derivirana_varijabla naziv="DomainObject.Predmet.ProtustrankaWithAdressOIB_1">SPORTSKI TURIZAM j.d.o.o. za usluge u turizmu i ugostiteljstvu, OIB 95729018191, Ulica Don Vida Dunatova 3, 23273 Preko</derivirana_varijabla>
  </DomainObject.Predmet.ProtustrankaWithAdressOIB>
  <DomainObject.Predmet.ProtustrankaNazivFormated>
    <izvorni_sadrzaj>SPORTSKI TURIZAM j.d.o.o. za usluge u turizmu i ugostiteljstvu</izvorni_sadrzaj>
    <derivirana_varijabla naziv="DomainObject.Predmet.ProtustrankaNazivFormated_1">SPORTSKI TURIZAM j.d.o.o. za usluge u turizmu i ugostiteljstvu</derivirana_varijabla>
  </DomainObject.Predmet.ProtustrankaNazivFormated>
  <DomainObject.Predmet.ProtustrankaNazivFormatedOIB>
    <izvorni_sadrzaj>SPORTSKI TURIZAM j.d.o.o. za usluge u turizmu i ugostiteljstvu, OIB 95729018191</izvorni_sadrzaj>
    <derivirana_varijabla naziv="DomainObject.Predmet.ProtustrankaNazivFormatedOIB_1">SPORTSKI TURIZAM j.d.o.o. za usluge u turizmu i ugostiteljstvu, OIB 95729018191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SPORTSKI TURIZAM j.d.o.o. za usluge u turizmu i ugostiteljstvu</item>
    </izvorni_sadrzaj>
    <derivirana_varijabla naziv="DomainObject.Predmet.ProtuStrankaListFormated_1">
      <item>SPORTSKI TURIZAM j.d.o.o. za usluge u turizmu i ugostiteljstvu</item>
    </derivirana_varijabla>
  </DomainObject.Predmet.ProtuStrankaListFormated>
  <DomainObject.Predmet.ProtuStrankaListFormatedOIB>
    <izvorni_sadrzaj>
      <item>SPORTSKI TURIZAM j.d.o.o. za usluge u turizmu i ugostiteljstvu, OIB 95729018191</item>
    </izvorni_sadrzaj>
    <derivirana_varijabla naziv="DomainObject.Predmet.ProtuStrankaListFormatedOIB_1">
      <item>SPORTSKI TURIZAM j.d.o.o. za usluge u turizmu i ugostiteljstvu, OIB 95729018191</item>
    </derivirana_varijabla>
  </DomainObject.Predmet.ProtuStrankaListFormatedOIB>
  <DomainObject.Predmet.ProtuStrankaListFormatedWithAdress>
    <izvorni_sadrzaj>
      <item>SPORTSKI TURIZAM j.d.o.o. za usluge u turizmu i ugostiteljstvu, Ulica Don Vida Dunatova 3, 23273 Preko</item>
    </izvorni_sadrzaj>
    <derivirana_varijabla naziv="DomainObject.Predmet.ProtuStrankaListFormatedWithAdress_1">
      <item>SPORTSKI TURIZAM j.d.o.o. za usluge u turizmu i ugostiteljstvu, Ulica Don Vida Dunatova 3, 23273 Preko</item>
    </derivirana_varijabla>
  </DomainObject.Predmet.ProtuStrankaListFormatedWithAdress>
  <DomainObject.Predmet.ProtuStrankaListFormatedWithAdressOIB>
    <izvorni_sadrzaj>
      <item>SPORTSKI TURIZAM j.d.o.o. za usluge u turizmu i ugostiteljstvu, OIB 95729018191, Ulica Don Vida Dunatova 3, 23273 Preko</item>
    </izvorni_sadrzaj>
    <derivirana_varijabla naziv="DomainObject.Predmet.ProtuStrankaListFormatedWithAdressOIB_1">
      <item>SPORTSKI TURIZAM j.d.o.o. za usluge u turizmu i ugostiteljstvu, OIB 95729018191, Ulica Don Vida Dunatova 3, 23273 Preko</item>
    </derivirana_varijabla>
  </DomainObject.Predmet.ProtuStrankaListFormatedWithAdressOIB>
  <DomainObject.Predmet.ProtuStrankaListNazivFormated>
    <izvorni_sadrzaj>
      <item>SPORTSKI TURIZAM j.d.o.o. za usluge u turizmu i ugostiteljstvu</item>
    </izvorni_sadrzaj>
    <derivirana_varijabla naziv="DomainObject.Predmet.ProtuStrankaListNazivFormated_1">
      <item>SPORTSKI TURIZAM j.d.o.o. za usluge u turizmu i ugostiteljstvu</item>
    </derivirana_varijabla>
  </DomainObject.Predmet.ProtuStrankaListNazivFormated>
  <DomainObject.Predmet.ProtuStrankaListNazivFormatedOIB>
    <izvorni_sadrzaj>
      <item>SPORTSKI TURIZAM j.d.o.o. za usluge u turizmu i ugostiteljstvu, OIB 95729018191</item>
    </izvorni_sadrzaj>
    <derivirana_varijabla naziv="DomainObject.Predmet.ProtuStrankaListNazivFormatedOIB_1">
      <item>SPORTSKI TURIZAM j.d.o.o. za usluge u turizmu i ugostiteljstvu, OIB 95729018191</item>
    </derivirana_varijabla>
  </DomainObject.Predmet.ProtuStrankaListNazivFormatedOIB>
  <DomainObject.Predmet.OstaliListFormated>
    <izvorni_sadrzaj>
      <item>Domagoj Miloš</item>
    </izvorni_sadrzaj>
    <derivirana_varijabla naziv="DomainObject.Predmet.OstaliListFormated_1">
      <item>Domagoj Miloš</item>
    </derivirana_varijabla>
  </DomainObject.Predmet.OstaliListFormated>
  <DomainObject.Predmet.OstaliListFormatedOIB>
    <izvorni_sadrzaj>
      <item>Domagoj Miloš, OIB 74419317556</item>
    </izvorni_sadrzaj>
    <derivirana_varijabla naziv="DomainObject.Predmet.OstaliListFormatedOIB_1">
      <item>Domagoj Miloš, OIB 74419317556</item>
    </derivirana_varijabla>
  </DomainObject.Predmet.OstaliListFormatedOIB>
  <DomainObject.Predmet.OstaliListFormatedWithAdress>
    <izvorni_sadrzaj>
      <item>Domagoj Miloš, Ulica  Don Vida Dunatova 3, 23273 Preko</item>
    </izvorni_sadrzaj>
    <derivirana_varijabla naziv="DomainObject.Predmet.OstaliListFormatedWithAdress_1">
      <item>Domagoj Miloš, Ulica  Don Vida Dunatova 3, 23273 Preko</item>
    </derivirana_varijabla>
  </DomainObject.Predmet.OstaliListFormatedWithAdress>
  <DomainObject.Predmet.OstaliListFormatedWithAdressOIB>
    <izvorni_sadrzaj>
      <item>Domagoj Miloš, OIB 74419317556, Ulica  Don Vida Dunatova 3, 23273 Preko</item>
    </izvorni_sadrzaj>
    <derivirana_varijabla naziv="DomainObject.Predmet.OstaliListFormatedWithAdressOIB_1">
      <item>Domagoj Miloš, OIB 74419317556, Ulica  Don Vida Dunatova 3, 23273 Preko</item>
    </derivirana_varijabla>
  </DomainObject.Predmet.OstaliListFormatedWithAdressOIB>
  <DomainObject.Predmet.OstaliListNazivFormated>
    <izvorni_sadrzaj>
      <item>Domagoj Miloš</item>
    </izvorni_sadrzaj>
    <derivirana_varijabla naziv="DomainObject.Predmet.OstaliListNazivFormated_1">
      <item>Domagoj Miloš</item>
    </derivirana_varijabla>
  </DomainObject.Predmet.OstaliListNazivFormated>
  <DomainObject.Predmet.OstaliListNazivFormatedOIB>
    <izvorni_sadrzaj>
      <item>Domagoj Miloš, OIB 74419317556</item>
    </izvorni_sadrzaj>
    <derivirana_varijabla naziv="DomainObject.Predmet.OstaliListNazivFormatedOIB_1">
      <item>Domagoj Miloš, OIB 74419317556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SPORTSKI TURIZAM j.d.o.o. za usluge u turizmu i ugostiteljstvu</izvorni_sadrzaj>
    <derivirana_varijabla naziv="DomainObject.Predmet.ProtustrankaIDrugi_1">SPORTSKI TURIZAM j.d.o.o. za usluge u turizmu i ugostiteljstvu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SPORTSKI TURIZAM j.d.o.o. za usluge u turizmu i ugostiteljstvu, OIB 95729018191, Ulica Don Vida Dunatova 3, 23273 Preko</izvorni_sadrzaj>
    <derivirana_varijabla naziv="DomainObject.Predmet.ProtustrankaIDrugiAdressOIB_1">SPORTSKI TURIZAM j.d.o.o. za usluge u turizmu i ugostiteljstvu, OIB 95729018191, Ulica Don Vida Dunatova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TURIZAM j.d.o.o. za usluge u turizmu i ugostiteljstvu</item>
      <item>Financijska agencija</item>
      <item>Domagoj Miloš</item>
    </izvorni_sadrzaj>
    <derivirana_varijabla naziv="DomainObject.Predmet.SudioniciListNaziv_1">
      <item>SPORTSKI TURIZAM j.d.o.o. za usluge u turizmu i ugostiteljstvu</item>
      <item>Financijska agencija</item>
      <item>Domagoj Miloš</item>
    </derivirana_varijabla>
  </DomainObject.Predmet.SudioniciListNaziv>
  <DomainObject.Predmet.SudioniciListAdressOIB>
    <izvorni_sadrzaj>
      <item>SPORTSKI TURIZAM j.d.o.o. za usluge u turizmu i ugostiteljstvu, OIB 95729018191, Ulica Don Vida Dunatova 3,23273 Preko</item>
      <item>Financijska agencija, OIB 85821130368, Ivana Danila 4,23000 Zadar</item>
      <item>Domagoj Miloš, OIB 74419317556, Ulica  Don Vida Dunatova 3,23273 Preko</item>
    </izvorni_sadrzaj>
    <derivirana_varijabla naziv="DomainObject.Predmet.SudioniciListAdressOIB_1">
      <item>SPORTSKI TURIZAM j.d.o.o. za usluge u turizmu i ugostiteljstvu, OIB 95729018191, Ulica Don Vida Dunatova 3,23273 Preko</item>
      <item>Financijska agencija, OIB 85821130368, Ivana Danila 4,23000 Zadar</item>
      <item>Domagoj Miloš, OIB 74419317556, Ulica  Don Vida Dunatova 3,23273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95729018191</item>
      <item>, OIB 85821130368</item>
      <item>, OIB 74419317556</item>
    </izvorni_sadrzaj>
    <derivirana_varijabla naziv="DomainObject.Predmet.SudioniciListNazivOIB_1">
      <item>, OIB 95729018191</item>
      <item>, OIB 85821130368</item>
      <item>, OIB 74419317556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2A66A0-69A1-4DEA-B874-97089F8010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437</properties:Words>
  <properties:Characters>2199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2016-09-08T12:32:00Z</dcterms:created>
  <dc:creator>Ardena Bajlo</dc:creator>
  <cp:lastModifiedBy>Martina Kalmeta</cp:lastModifiedBy>
  <cp:lastPrinted>2016-08-31T05:05:00Z</cp:lastPrinted>
  <dcterms:modified xmlns:xsi="http://www.w3.org/2001/XMLSchema-instance" xsi:type="dcterms:W3CDTF">2016-09-30T06:08:00Z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