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3420" w14:paraId="2893420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proofErr w:type="spellStart"/>
      <w:r w:rsidR="00FE4BFB" w:rsidRPr="00D04469">
        <w:rPr>
          <w:b/>
          <w:sz w:val="22"/>
          <w:szCs w:val="22"/>
        </w:rPr>
        <w:t>Posl</w:t>
      </w:r>
      <w:proofErr w:type="spellEnd"/>
      <w:r w:rsidR="00FE4BFB" w:rsidRPr="00D04469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A62F72">
        <w:rPr>
          <w:b/>
          <w:sz w:val="22"/>
          <w:szCs w:val="22"/>
        </w:rPr>
        <w:t>68/11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A41C0C" w:rsidR="00A62F72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A62F72">
        <w:rPr>
          <w:sz w:val="22"/>
          <w:szCs w:val="22"/>
        </w:rPr>
        <w:t xml:space="preserve">RAZVITAK d.d. u stečaju, Metković, A. Hebranga 16, OIB: 97397473274, dana 27. listopad 2016.g. </w:t>
      </w:r>
    </w:p>
    <w:p w:rsidRDefault="00A62F72" w:rsidP="00A41C0C" w:rsidR="00A62F7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A62F72">
        <w:rPr>
          <w:sz w:val="22"/>
          <w:szCs w:val="22"/>
        </w:rPr>
        <w:t xml:space="preserve">23. studenog </w:t>
      </w:r>
      <w:r w:rsidR="00245769">
        <w:rPr>
          <w:sz w:val="22"/>
          <w:szCs w:val="22"/>
        </w:rPr>
        <w:t xml:space="preserve"> 2016.g. u 1</w:t>
      </w:r>
      <w:r w:rsidR="00A62F72">
        <w:rPr>
          <w:sz w:val="22"/>
          <w:szCs w:val="22"/>
        </w:rPr>
        <w:t>0,30</w:t>
      </w:r>
      <w:r w:rsidR="00A41C0C">
        <w:rPr>
          <w:sz w:val="22"/>
          <w:szCs w:val="22"/>
        </w:rPr>
        <w:t xml:space="preserve">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A62F72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Unovčenje nekretnina sukladno prijedlogu stečajnog upravitelja.</w:t>
      </w:r>
    </w:p>
    <w:p w:rsidRDefault="00A62F72" w:rsidP="003E3ED5" w:rsidR="00A62F7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Izdavanje punomoći odvjetniku za zastupanje u sudskom postupku.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A62F72">
        <w:rPr>
          <w:b/>
          <w:sz w:val="22"/>
          <w:szCs w:val="22"/>
        </w:rPr>
        <w:t>27. listopada</w:t>
      </w:r>
      <w:r w:rsidR="00A41C0C">
        <w:rPr>
          <w:b/>
          <w:sz w:val="22"/>
          <w:szCs w:val="22"/>
        </w:rPr>
        <w:t xml:space="preserve"> </w:t>
      </w:r>
      <w:r w:rsidR="00553C1C">
        <w:rPr>
          <w:b/>
          <w:sz w:val="22"/>
          <w:szCs w:val="22"/>
        </w:rPr>
        <w:t>2016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15F4D"/>
    <w:rsid w:val="00245769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207B2"/>
    <w:rsid w:val="00845D0C"/>
    <w:rsid w:val="00893EBE"/>
    <w:rsid w:val="008E45C3"/>
    <w:rsid w:val="008F3FD0"/>
    <w:rsid w:val="009047DA"/>
    <w:rsid w:val="00936E5C"/>
    <w:rsid w:val="009C4F22"/>
    <w:rsid w:val="00A309DA"/>
    <w:rsid w:val="00A41C0C"/>
    <w:rsid w:val="00A62F72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5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F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F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F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F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5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F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F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F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F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St-68/2011</izvorni_sadrzaj>
    <derivirana_varijabla naziv="DomainObject.Predmet.OznakaBroj_1">St-68/2011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"RAZVITAK" d.d. Metković</izvorni_sadrzaj>
    <derivirana_varijabla naziv="DomainObject.Predmet.ProtustrankaFormated_1">  "RAZVITAK" d.d. Metković</derivirana_varijabla>
  </DomainObject.Predmet.ProtustrankaFormated>
  <DomainObject.Predmet.ProtustrankaFormatedOIB>
    <izvorni_sadrzaj>  "RAZVITAK" d.d. Metković, OIB 97397473274</izvorni_sadrzaj>
    <derivirana_varijabla naziv="DomainObject.Predmet.ProtustrankaFormatedOIB_1">  "RAZVITAK" d.d. Metković, OIB 97397473274</derivirana_varijabla>
  </DomainObject.Predmet.ProtustrankaFormatedOIB>
  <DomainObject.Predmet.ProtustrankaFormatedWithAdress>
    <izvorni_sadrzaj> "RAZVITAK" d.d. Metković, A.Hebranga 16, 20350 Metković</izvorni_sadrzaj>
    <derivirana_varijabla naziv="DomainObject.Predmet.ProtustrankaFormatedWithAdress_1"> "RAZVITAK" d.d. Metković, A.Hebranga 16, 20350 Metković</derivirana_varijabla>
  </DomainObject.Predmet.ProtustrankaFormatedWithAdress>
  <DomainObject.Predmet.ProtustrankaFormatedWithAdressOIB>
    <izvorni_sadrzaj> "RAZVITAK" d.d. Metković, OIB 97397473274, A.Hebranga 16, 20350 Metković</izvorni_sadrzaj>
    <derivirana_varijabla naziv="DomainObject.Predmet.ProtustrankaFormatedWithAdressOIB_1"> "RAZVITAK" d.d. Metković, OIB 97397473274, A.Hebranga 16, 20350 Metković</derivirana_varijabla>
  </DomainObject.Predmet.ProtustrankaFormatedWithAdressOIB>
  <DomainObject.Predmet.ProtustrankaWithAdress>
    <izvorni_sadrzaj>"RAZVITAK" d.d. Metković A.Hebranga 16, 20350 Metković</izvorni_sadrzaj>
    <derivirana_varijabla naziv="DomainObject.Predmet.ProtustrankaWithAdress_1">"RAZVITAK" d.d. Metković A.Hebranga 16, 20350 Metković</derivirana_varijabla>
  </DomainObject.Predmet.ProtustrankaWithAdress>
  <DomainObject.Predmet.ProtustrankaWithAdressOIB>
    <izvorni_sadrzaj>"RAZVITAK" d.d. Metković, OIB 97397473274, A.Hebranga 16, 20350 Metković</izvorni_sadrzaj>
    <derivirana_varijabla naziv="DomainObject.Predmet.ProtustrankaWithAdressOIB_1">"RAZVITAK" d.d. Metković, OIB 97397473274, A.Hebranga 16, 20350 Metković</derivirana_varijabla>
  </DomainObject.Predmet.ProtustrankaWithAdressOIB>
  <DomainObject.Predmet.ProtustrankaNazivFormated>
    <izvorni_sadrzaj>"RAZVITAK" d.d. Metković</izvorni_sadrzaj>
    <derivirana_varijabla naziv="DomainObject.Predmet.ProtustrankaNazivFormated_1">"RAZVITAK" d.d. Metković</derivirana_varijabla>
  </DomainObject.Predmet.ProtustrankaNazivFormated>
  <DomainObject.Predmet.ProtustrankaNazivFormatedOIB>
    <izvorni_sadrzaj>"RAZVITAK" d.d. Metković, OIB 97397473274</izvorni_sadrzaj>
    <derivirana_varijabla naziv="DomainObject.Predmet.ProtustrankaNazivFormatedOIB_1">"RAZVITAK" d.d. Metković, OIB 97397473274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BAŠKA VODA</izvorni_sadrzaj>
    <derivirana_varijabla naziv="DomainObject.Predmet.StrankaFormated_1">  OPĆINA BAŠKA VODA</derivirana_varijabla>
  </DomainObject.Predmet.StrankaFormated>
  <DomainObject.Predmet.StrankaFormatedOIB>
    <izvorni_sadrzaj>  OPĆINA BAŠKA VODA, OIB 23958451309</izvorni_sadrzaj>
    <derivirana_varijabla naziv="DomainObject.Predmet.StrankaFormatedOIB_1">  OPĆINA BAŠKA VODA, OIB 23958451309</derivirana_varijabla>
  </DomainObject.Predmet.StrankaFormatedOIB>
  <DomainObject.Predmet.StrankaFormatedWithAdress>
    <izvorni_sadrzaj> OPĆINA BAŠKA VODA, Obala sv. Nikole 65, 21320 Baška Voda</izvorni_sadrzaj>
    <derivirana_varijabla naziv="DomainObject.Predmet.StrankaFormatedWithAdress_1"> OPĆINA BAŠKA VODA, Obala sv. Nikole 65, 21320 Baška Voda</derivirana_varijabla>
  </DomainObject.Predmet.StrankaFormatedWithAdress>
  <DomainObject.Predmet.StrankaFormatedWithAdressOIB>
    <izvorni_sadrzaj> OPĆINA BAŠKA VODA, OIB 23958451309, Obala sv. Nikole 65, 21320 Baška Voda</izvorni_sadrzaj>
    <derivirana_varijabla naziv="DomainObject.Predmet.StrankaFormatedWithAdressOIB_1"> OPĆINA BAŠKA VODA, OIB 23958451309, Obala sv. Nikole 65, 21320 Baška Voda</derivirana_varijabla>
  </DomainObject.Predmet.StrankaFormatedWithAdressOIB>
  <DomainObject.Predmet.StrankaWithAdress>
    <izvorni_sadrzaj>OPĆINA BAŠKA VODA Obala sv. Nikole 65,21320 Baška Voda</izvorni_sadrzaj>
    <derivirana_varijabla naziv="DomainObject.Predmet.StrankaWithAdress_1">OPĆINA BAŠKA VODA Obala sv. Nikole 65,21320 Baška Voda</derivirana_varijabla>
  </DomainObject.Predmet.StrankaWithAdress>
  <DomainObject.Predmet.StrankaWithAdressOIB>
    <izvorni_sadrzaj>OPĆINA BAŠKA VODA, OIB 23958451309, Obala sv. Nikole 65,21320 Baška Voda</izvorni_sadrzaj>
    <derivirana_varijabla naziv="DomainObject.Predmet.StrankaWithAdressOIB_1">OPĆINA BAŠKA VODA, OIB 23958451309, Obala sv. Nikole 65,21320 Baška Voda</derivirana_varijabla>
  </DomainObject.Predmet.StrankaWithAdressOIB>
  <DomainObject.Predmet.StrankaNazivFormated>
    <izvorni_sadrzaj>OPĆINA BAŠKA VODA</izvorni_sadrzaj>
    <derivirana_varijabla naziv="DomainObject.Predmet.StrankaNazivFormated_1">OPĆINA BAŠKA VODA</derivirana_varijabla>
  </DomainObject.Predmet.StrankaNazivFormated>
  <DomainObject.Predmet.StrankaNazivFormatedOIB>
    <izvorni_sadrzaj>OPĆINA BAŠKA VODA, OIB 23958451309</izvorni_sadrzaj>
    <derivirana_varijabla naziv="DomainObject.Predmet.StrankaNazivFormatedOIB_1">OPĆINA BAŠKA VODA, OIB 23958451309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887016.26</izvorni_sadrzaj>
    <derivirana_varijabla naziv="DomainObject.Predmet.TrenutnaVrijednost_1">887016.26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OPĆINA BAŠKA VODA</item>
    </izvorni_sadrzaj>
    <derivirana_varijabla naziv="DomainObject.Predmet.StrankaListFormated_1">
      <item>OPĆINA BAŠKA VODA</item>
    </derivirana_varijabla>
  </DomainObject.Predmet.StrankaListFormated>
  <DomainObject.Predmet.StrankaListFormatedOIB>
    <izvorni_sadrzaj>
      <item>OPĆINA BAŠKA VODA, OIB 23958451309</item>
    </izvorni_sadrzaj>
    <derivirana_varijabla naziv="DomainObject.Predmet.StrankaListFormatedOIB_1">
      <item>OPĆINA BAŠKA VODA, OIB 23958451309</item>
    </derivirana_varijabla>
  </DomainObject.Predmet.StrankaListFormatedOIB>
  <DomainObject.Predmet.StrankaListFormatedWithAdress>
    <izvorni_sadrzaj>
      <item>OPĆINA BAŠKA VODA, Obala sv. Nikole 65, 21320 Baška Voda</item>
    </izvorni_sadrzaj>
    <derivirana_varijabla naziv="DomainObject.Predmet.StrankaListFormatedWithAdress_1">
      <item>OPĆINA BAŠKA VODA, Obala sv. Nikole 65, 21320 Baška Voda</item>
    </derivirana_varijabla>
  </DomainObject.Predmet.StrankaListFormatedWithAdress>
  <DomainObject.Predmet.StrankaListFormatedWithAdressOIB>
    <izvorni_sadrzaj>
      <item>OPĆINA BAŠKA VODA, OIB 23958451309, Obala sv. Nikole 65, 21320 Baška Voda</item>
    </izvorni_sadrzaj>
    <derivirana_varijabla naziv="DomainObject.Predmet.StrankaListFormatedWithAdressOIB_1">
      <item>OPĆINA BAŠKA VODA, OIB 23958451309, Obala sv. Nikole 65, 21320 Baška Voda</item>
    </derivirana_varijabla>
  </DomainObject.Predmet.StrankaListFormatedWithAdressOIB>
  <DomainObject.Predmet.StrankaListNazivFormated>
    <izvorni_sadrzaj>
      <item>OPĆINA BAŠKA VODA</item>
    </izvorni_sadrzaj>
    <derivirana_varijabla naziv="DomainObject.Predmet.StrankaListNazivFormated_1">
      <item>OPĆINA BAŠKA VODA</item>
    </derivirana_varijabla>
  </DomainObject.Predmet.StrankaListNazivFormated>
  <DomainObject.Predmet.StrankaListNazivFormatedOIB>
    <izvorni_sadrzaj>
      <item>OPĆINA BAŠKA VODA, OIB 23958451309</item>
    </izvorni_sadrzaj>
    <derivirana_varijabla naziv="DomainObject.Predmet.StrankaListNazivFormatedOIB_1">
      <item>OPĆINA BAŠKA VODA, OIB 23958451309</item>
    </derivirana_varijabla>
  </DomainObject.Predmet.StrankaListNazivFormatedOIB>
  <DomainObject.Predmet.ProtuStrankaListFormated>
    <izvorni_sadrzaj>
      <item>"RAZVITAK" d.d. Metković</item>
    </izvorni_sadrzaj>
    <derivirana_varijabla naziv="DomainObject.Predmet.ProtuStrankaListFormated_1">
      <item>"RAZVITAK" d.d. Metković</item>
    </derivirana_varijabla>
  </DomainObject.Predmet.ProtuStrankaListFormated>
  <DomainObject.Predmet.ProtuStrankaListFormatedOIB>
    <izvorni_sadrzaj>
      <item>"RAZVITAK" d.d. Metković, OIB 97397473274</item>
    </izvorni_sadrzaj>
    <derivirana_varijabla naziv="DomainObject.Predmet.ProtuStrankaListFormatedOIB_1">
      <item>"RAZVITAK" d.d. Metković, OIB 97397473274</item>
    </derivirana_varijabla>
  </DomainObject.Predmet.ProtuStrankaListFormatedOIB>
  <DomainObject.Predmet.ProtuStrankaListFormatedWithAdress>
    <izvorni_sadrzaj>
      <item>"RAZVITAK" d.d. Metković, A.Hebranga 16, 20350 Metković</item>
    </izvorni_sadrzaj>
    <derivirana_varijabla naziv="DomainObject.Predmet.ProtuStrankaListFormatedWithAdress_1">
      <item>"RAZVITAK" d.d. Metković, A.Hebranga 16, 20350 Metković</item>
    </derivirana_varijabla>
  </DomainObject.Predmet.ProtuStrankaListFormatedWithAdress>
  <DomainObject.Predmet.ProtuStrankaListFormatedWithAdressOIB>
    <izvorni_sadrzaj>
      <item>"RAZVITAK" d.d. Metković, OIB 97397473274, A.Hebranga 16, 20350 Metković</item>
    </izvorni_sadrzaj>
    <derivirana_varijabla naziv="DomainObject.Predmet.ProtuStrankaListFormatedWithAdressOIB_1">
      <item>"RAZVITAK" d.d. Metković, OIB 97397473274, A.Hebranga 16, 20350 Metković</item>
    </derivirana_varijabla>
  </DomainObject.Predmet.ProtuStrankaListFormatedWithAdressOIB>
  <DomainObject.Predmet.ProtuStrankaListNazivFormated>
    <izvorni_sadrzaj>
      <item>"RAZVITAK" d.d. Metković</item>
    </izvorni_sadrzaj>
    <derivirana_varijabla naziv="DomainObject.Predmet.ProtuStrankaListNazivFormated_1">
      <item>"RAZVITAK" d.d. Metković</item>
    </derivirana_varijabla>
  </DomainObject.Predmet.ProtuStrankaListNazivFormated>
  <DomainObject.Predmet.ProtuStrankaListNazivFormatedOIB>
    <izvorni_sadrzaj>
      <item>"RAZVITAK" d.d. Metković, OIB 97397473274</item>
    </izvorni_sadrzaj>
    <derivirana_varijabla naziv="DomainObject.Predmet.ProtuStrankaListNazivFormatedOIB_1">
      <item>"RAZVITAK" d.d. Metković, OIB 97397473274</item>
    </derivirana_varijabla>
  </DomainObject.Predmet.ProtuStrankaListNazivFormatedOIB>
  <DomainObject.Predmet.OstaliListFormated>
    <izvorni_sadrzaj>
      <item>dražbovatelj Mate Milas</item>
      <item>Obrt EKO IMOTSKI</item>
      <item>dražbovatelj MOČILO d.o.o.</item>
      <item>Dragan Josip Knežević</item>
    </izvorni_sadrzaj>
    <derivirana_varijabla naziv="DomainObject.Predmet.OstaliListFormated_1">
      <item>dražbovatelj Mate Milas</item>
      <item>Obrt EKO IMOTSKI</item>
      <item>dražbovatelj MOČILO d.o.o.</item>
      <item>Dragan Josip Knežević</item>
    </derivirana_varijabla>
  </DomainObject.Predmet.OstaliListFormated>
  <DomainObject.Predmet.OstaliListFormatedOIB>
    <izvorni_sadrzaj>
      <item>dražbovatelj Mate Milas</item>
      <item>Obrt EKO IMOTSKI</item>
      <item>dražbovatelj MOČILO d.o.o.</item>
      <item>Dragan Josip Knežević, OIB 97076984856</item>
    </izvorni_sadrzaj>
    <derivirana_varijabla naziv="DomainObject.Predmet.OstaliListFormatedOIB_1">
      <item>dražbovatelj Mate Milas</item>
      <item>Obrt EKO IMOTSKI</item>
      <item>dražbovatelj MOČILO d.o.o.</item>
      <item>Dragan Josip Knežević, OIB 97076984856</item>
    </derivirana_varijabla>
  </DomainObject.Predmet.OstaliListFormatedOIB>
  <DomainObject.Predmet.OstaliListFormatedWithAdress>
    <izvorni_sadrzaj>
      <item>dražbovatelj Mate Milas</item>
      <item>Obrt EKO IMOTSKI</item>
      <item>dražbovatelj MOČILO d.o.o.</item>
      <item>Dragan Josip Knežević</item>
    </izvorni_sadrzaj>
    <derivirana_varijabla naziv="DomainObject.Predmet.OstaliListFormatedWithAdress_1">
      <item>dražbovatelj Mate Milas</item>
      <item>Obrt EKO IMOTSKI</item>
      <item>dražbovatelj MOČILO d.o.o.</item>
      <item>Dragan Josip Knežević</item>
    </derivirana_varijabla>
  </DomainObject.Predmet.OstaliListFormatedWithAdress>
  <DomainObject.Predmet.OstaliListFormatedWithAdressOIB>
    <izvorni_sadrzaj>
      <item>dražbovatelj Mate Milas</item>
      <item>Obrt EKO IMOTSKI</item>
      <item>dražbovatelj MOČILO d.o.o.</item>
      <item>Dragan Josip Knežević, OIB 97076984856</item>
    </izvorni_sadrzaj>
    <derivirana_varijabla naziv="DomainObject.Predmet.OstaliListFormatedWithAdressOIB_1">
      <item>dražbovatelj Mate Milas</item>
      <item>Obrt EKO IMOTSKI</item>
      <item>dražbovatelj MOČILO d.o.o.</item>
      <item>Dragan Josip Knežević, OIB 97076984856</item>
    </derivirana_varijabla>
  </DomainObject.Predmet.OstaliListFormatedWithAdressOIB>
  <DomainObject.Predmet.OstaliListNazivFormated>
    <izvorni_sadrzaj>
      <item>dražbovatelj Mate Milas</item>
      <item>Obrt EKO IMOTSKI</item>
      <item>dražbovatelj MOČILO d.o.o.</item>
      <item>Dragan Josip Knežević</item>
    </izvorni_sadrzaj>
    <derivirana_varijabla naziv="DomainObject.Predmet.OstaliListNazivFormated_1">
      <item>dražbovatelj Mate Milas</item>
      <item>Obrt EKO IMOTSKI</item>
      <item>dražbovatelj MOČILO d.o.o.</item>
      <item>Dragan Josip Knežević</item>
    </derivirana_varijabla>
  </DomainObject.Predmet.OstaliListNazivFormated>
  <DomainObject.Predmet.OstaliListNazivFormatedOIB>
    <izvorni_sadrzaj>
      <item>dražbovatelj Mate Milas</item>
      <item>Obrt EKO IMOTSKI</item>
      <item>dražbovatelj MOČILO d.o.o.</item>
      <item>Dragan Josip Knežević, OIB 97076984856</item>
    </izvorni_sadrzaj>
    <derivirana_varijabla naziv="DomainObject.Predmet.OstaliListNazivFormatedOIB_1">
      <item>dražbovatelj Mate Milas</item>
      <item>Obrt EKO IMOTSKI</item>
      <item>dražbovatelj MOČILO d.o.o.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BAŠKA VODA</izvorni_sadrzaj>
    <derivirana_varijabla naziv="DomainObject.Predmet.StrankaIDrugi_1">OPĆINA BAŠKA VODA</derivirana_varijabla>
  </DomainObject.Predmet.StrankaIDrugi>
  <DomainObject.Predmet.ProtustrankaIDrugi>
    <izvorni_sadrzaj>"RAZVITAK" d.d. Metković</izvorni_sadrzaj>
    <derivirana_varijabla naziv="DomainObject.Predmet.ProtustrankaIDrugi_1">"RAZVITAK" d.d. Metković</derivirana_varijabla>
  </DomainObject.Predmet.ProtustrankaIDrugi>
  <DomainObject.Predmet.StrankaIDrugiAdressOIB>
    <izvorni_sadrzaj>OPĆINA BAŠKA VODA, OIB 23958451309, Obala sv. Nikole 65, 21320 Baška Voda</izvorni_sadrzaj>
    <derivirana_varijabla naziv="DomainObject.Predmet.StrankaIDrugiAdressOIB_1">OPĆINA BAŠKA VODA, OIB 23958451309, Obala sv. Nikole 65, 21320 Baška Voda</derivirana_varijabla>
  </DomainObject.Predmet.StrankaIDrugiAdressOIB>
  <DomainObject.Predmet.ProtustrankaIDrugiAdressOIB>
    <izvorni_sadrzaj>"RAZVITAK" d.d. Metković, OIB 97397473274, A.Hebranga 16, 20350 Metković</izvorni_sadrzaj>
    <derivirana_varijabla naziv="DomainObject.Predmet.ProtustrankaIDrugiAdressOIB_1">"RAZVITAK" d.d. Metković, OIB 97397473274, A.Hebranga 16,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"RAZVITAK" d.d. Metković</item>
      <item>dražbovatelj Mate Milas</item>
      <item>Obrt EKO IMOTSKI</item>
      <item>dražbovatelj MOČILO d.o.o.</item>
      <item>Dragan Josip Knežević</item>
      <item>OPĆINA BAŠKA VODA</item>
    </izvorni_sadrzaj>
    <derivirana_varijabla naziv="DomainObject.Predmet.SudioniciListNaziv_1">
      <item>"RAZVITAK" d.d. Metković</item>
      <item>dražbovatelj Mate Milas</item>
      <item>Obrt EKO IMOTSKI</item>
      <item>dražbovatelj MOČILO d.o.o.</item>
      <item>Dragan Josip Knežević</item>
      <item>OPĆINA BAŠKA VODA</item>
    </derivirana_varijabla>
  </DomainObject.Predmet.SudioniciListNaziv>
  <DomainObject.Predmet.SudioniciListAdressOIB>
    <izvorni_sadrzaj>
      <item>"RAZVITAK" d.d. Metković, OIB 97397473274, A.Hebranga 16,20350 Metković</item>
      <item>dražbovatelj Mate Milas</item>
      <item>Obrt EKO IMOTSKI</item>
      <item>dražbovatelj MOČILO d.o.o.</item>
      <item>Dragan Josip Knežević, OIB 97076984856</item>
      <item>OPĆINA BAŠKA VODA, OIB 23958451309, Obala sv. Nikole 65,21320 Baška Voda</item>
    </izvorni_sadrzaj>
    <derivirana_varijabla naziv="DomainObject.Predmet.SudioniciListAdressOIB_1">
      <item>"RAZVITAK" d.d. Metković, OIB 97397473274, A.Hebranga 16,20350 Metković</item>
      <item>dražbovatelj Mate Milas</item>
      <item>Obrt EKO IMOTSKI</item>
      <item>dražbovatelj MOČILO d.o.o.</item>
      <item>Dragan Josip Knežević, OIB 97076984856</item>
      <item>OPĆINA BAŠKA VODA, OIB 23958451309, Obala sv. Nikole 65,21320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97397473274</item>
      <item>, OIB null</item>
      <item>, OIB null</item>
      <item>, OIB null</item>
      <item>, OIB 97076984856</item>
      <item>, OIB 23958451309</item>
    </izvorni_sadrzaj>
    <derivirana_varijabla naziv="DomainObject.Predmet.SudioniciListNazivOIB_1">
      <item>, OIB 97397473274</item>
      <item>, OIB null</item>
      <item>, OIB null</item>
      <item>, OIB null</item>
      <item>, OIB 97076984856</item>
      <item>, OIB 23958451309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F4725-BB20-461A-9BB4-ED4394394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150</properties:Words>
  <properties:Characters>687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2016-10-27T10:44:00Z</dcterms:created>
  <dc:creator>RH-TDU</dc:creator>
  <cp:lastModifiedBy>Mara Marčinko</cp:lastModifiedBy>
  <cp:lastPrinted>2016-10-27T10:50:00Z</cp:lastPrinted>
  <dcterms:modified xmlns:xsi="http://www.w3.org/2001/XMLSchema-instance" xsi:type="dcterms:W3CDTF">2016-10-27T10:52:00Z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