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1ddc" w14:paraId="6111ddc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AC526C">
        <w:rPr>
          <w:rFonts w:cs="Times New Roman" w:eastAsia="MS Mincho" w:hAnsi="Times New Roman" w:ascii="Times New Roman"/>
          <w:sz w:val="24"/>
        </w:rPr>
        <w:t>9. srpnja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5F022A" w:rsidR="00155FA0" w:rsidRPr="005F022A">
      <w:pPr>
        <w:pStyle w:val="Default"/>
        <w:jc w:val="both"/>
      </w:pPr>
      <w:r w:rsidRPr="005F022A">
        <w:rPr>
          <w:rFonts w:eastAsia="MS Mincho"/>
        </w:rPr>
        <w:t>sastavljen kod Trgovačkog suda u Rijeci, u prethodnom postupku radi izjašnjenja o prijedlogu za otvaranje stečajnog postupka nad dužnikom</w:t>
      </w:r>
      <w:r w:rsidRPr="005F022A">
        <w:t xml:space="preserve"> </w:t>
      </w:r>
      <w:r w:rsidR="00AC526C" w:rsidRPr="00AA52C9">
        <w:t xml:space="preserve">MALA PLACA jednostavno društvo s ograničenom odgovornošću za trgovinu, usluge i proizvodnju Rijeka, Rastočine 7 </w:t>
      </w:r>
      <w:r w:rsidR="00AC526C">
        <w:t>(</w:t>
      </w:r>
      <w:r w:rsidR="00AC526C" w:rsidRPr="00AA52C9">
        <w:t xml:space="preserve">MBS </w:t>
      </w:r>
      <w:hyperlink r:id="rId9" w:history="true"/>
      <w:r w:rsidR="00AC526C" w:rsidRPr="00AA52C9">
        <w:t xml:space="preserve"> 040387043 </w:t>
      </w:r>
      <w:hyperlink r:id="rId10" w:history="true"/>
      <w:r w:rsidR="00AC526C" w:rsidRPr="00AA52C9">
        <w:t xml:space="preserve"> - OIB 47577031081)</w:t>
      </w:r>
    </w:p>
    <w:p w:rsidRDefault="005F022A" w:rsidP="005F022A" w:rsidR="005F022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F022A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AC526C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614330" w:rsidP="00614330" w:rsidR="00614330">
      <w:pPr>
        <w:ind w:firstLine="360"/>
        <w:jc w:val="both"/>
      </w:pPr>
      <w:r>
        <w:t xml:space="preserve">Utvrđuje se da se Financijska agencija pisano očitovala u podnesku od </w:t>
      </w:r>
      <w:r w:rsidR="00C47E07">
        <w:t>11.</w:t>
      </w:r>
      <w:r w:rsidR="00F13F91">
        <w:t xml:space="preserve"> lipnja</w:t>
      </w:r>
      <w:r>
        <w:t xml:space="preserve"> 2019.  u kojem je navela da ostaje kod navoda iz prijedloga da je dužnik na dan </w:t>
      </w:r>
      <w:r w:rsidR="00F13F91">
        <w:t>3. lipnja</w:t>
      </w:r>
      <w:r>
        <w:t xml:space="preserve"> 2019. imao neizvršene osnove za plaćanje u neprekinutom razdoblju od 120 dana u ukupnom iznosu od </w:t>
      </w:r>
      <w:r w:rsidR="00F13F91">
        <w:t>25.214,64</w:t>
      </w:r>
      <w:r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614330" w:rsidP="00614330" w:rsidR="00614330">
      <w:pPr>
        <w:ind w:firstLine="360"/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822A96" w:rsidP="00614330" w:rsidR="00614330">
      <w:pPr>
        <w:jc w:val="center"/>
      </w:pPr>
      <w:r>
        <w:t>17. rujna</w:t>
      </w:r>
      <w:r w:rsidR="00614330">
        <w:t xml:space="preserve"> 2019. u </w:t>
      </w:r>
      <w:r>
        <w:t>9</w:t>
      </w:r>
      <w:r w:rsidR="00614330">
        <w:t>,00 sati</w:t>
      </w:r>
    </w:p>
    <w:p w:rsidRDefault="00614330" w:rsidP="00614330" w:rsidR="00614330">
      <w:pPr>
        <w:jc w:val="both"/>
      </w:pPr>
      <w:r>
        <w:t>na koje će se 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F13F91">
        <w:t>258</w:t>
      </w:r>
      <w:r>
        <w:t>/2019 predaju sudu pisano izvješće o financijsko-gospodarskom stanju dužnika.</w:t>
      </w: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F13F91">
        <w:t>9</w:t>
      </w:r>
      <w:r>
        <w:t>,</w:t>
      </w:r>
      <w:r w:rsidR="00822A96">
        <w:t>04</w:t>
      </w:r>
      <w:r>
        <w:t xml:space="preserve"> sati</w:t>
      </w:r>
    </w:p>
    <w:p w:rsidRDefault="00614330" w:rsidP="00614330" w:rsidR="00614330">
      <w:pPr>
        <w:pStyle w:val="Odlomakpopisa"/>
        <w:ind w:left="360"/>
      </w:pP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  <w:r>
        <w:t>Sudac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</w:p>
    <w:p w:rsidRDefault="00614330" w:rsidP="00822A96" w:rsidR="00DA1E99">
      <w:pPr>
        <w:jc w:val="center"/>
        <w:rPr>
          <w:rFonts w:eastAsia="MS Mincho"/>
        </w:rPr>
      </w:pPr>
      <w:r>
        <w:t>Zapisničar</w:t>
      </w:r>
    </w:p>
    <w:sectPr w:rsidSect="004624D4" w:rsidR="00DA1E99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5FF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AC526C">
      <w:t>258/2019-</w:t>
    </w:r>
    <w:r w:rsidR="000B25F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B25FF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822A96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AC526C"/>
    <w:rsid w:val="00B5386D"/>
    <w:rsid w:val="00B62570"/>
    <w:rsid w:val="00BD433E"/>
    <w:rsid w:val="00C21785"/>
    <w:rsid w:val="00C47E07"/>
    <w:rsid w:val="00D318E8"/>
    <w:rsid w:val="00DA1E99"/>
    <w:rsid w:val="00DB3977"/>
    <w:rsid w:val="00E41FD0"/>
    <w:rsid w:val="00E77647"/>
    <w:rsid w:val="00EA1D39"/>
    <w:rsid w:val="00F13F91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3332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77903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9. srpnja 2019.</izvorni_sadrzaj>
    <derivirana_varijabla naziv="DomainObject.StvarniPocetakDatum_1">9. srpnja 2019.</derivirana_varijabla>
  </DomainObject.StvarniPocetakDatum>
  <DomainObject.StvarniZavrsetakDatum>
    <izvorni_sadrzaj>9. srpnja 2019.</izvorni_sadrzaj>
    <derivirana_varijabla naziv="DomainObject.StvarniZavrsetakDatum_1">9. srpnja 2019.</derivirana_varijabla>
  </DomainObject.StvarniZavrsetakDatum>
  <DomainObject.PlaniraniZavrsetakDatum>
    <izvorni_sadrzaj>9. srpnja 2019.</izvorni_sadrzaj>
    <derivirana_varijabla naziv="DomainObject.PlaniraniZavrsetakDatum_1">9. srpnja 2019.</derivirana_varijabla>
  </DomainObject.PlaniraniZavrsetakDatum>
  <DomainObject.PlaniraniPocetakDatum>
    <izvorni_sadrzaj>9. srpnja 2019.</izvorni_sadrzaj>
    <derivirana_varijabla naziv="DomainObject.PlaniraniPocetakDatum_1">9. srpnja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9. srpnja 2019.</izvorni_sadrzaj>
    <derivirana_varijabla naziv="DomainObject.Zapisnik.DatumKreiranja_1">9.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St-258/2019-8</izvorni_sadrzaj>
    <derivirana_varijabla naziv="DomainObject.Zapisnik.Oznaka_1">St-258/2019-8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2019.</izvorni_sadrzaj>
    <derivirana_varijabla naziv="DomainObject.Predmet.DatumOsnivanja_1">5.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St-258/2019</izvorni_sadrzaj>
    <derivirana_varijabla naziv="DomainObject.Predmet.OznakaBroj_1">St-258/2019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PLACA j.d.o.o. zastupanog po punomoćniku Damir Baričević</izvorni_sadrzaj>
    <derivirana_varijabla naziv="DomainObject.Predmet.ProtustrankaFormated_1">  MALA PLACA j.d.o.o. zastupanog po punomoćniku Damir Baričević</derivirana_varijabla>
  </DomainObject.Predmet.ProtustrankaFormated>
  <DomainObject.Predmet.ProtustrankaFormatedOIB>
    <izvorni_sadrzaj>  MALA PLACA j.d.o.o., OIB 47577031081 zastupanog po punomoćniku Damir Baričević</izvorni_sadrzaj>
    <derivirana_varijabla naziv="DomainObject.Predmet.ProtustrankaFormatedOIB_1">  MALA PLACA j.d.o.o., OIB 47577031081 zastupanog po punomoćniku Damir Baričević</derivirana_varijabla>
  </DomainObject.Predmet.ProtustrankaFormatedOIB>
  <DomainObject.Predmet.ProtustrankaFormatedWithAdress>
    <izvorni_sadrzaj> MALA PLACA j.d.o.o., Rastočine 7, 51000 Rijeka zastupanog po punomoćniku Damir Baričević</izvorni_sadrzaj>
    <derivirana_varijabla naziv="DomainObject.Predmet.ProtustrankaFormatedWithAdress_1"> MALA PLACA j.d.o.o., Rastočine 7, 51000 Rijeka zastupanog po punomoćniku Damir Baričević</derivirana_varijabla>
  </DomainObject.Predmet.ProtustrankaFormatedWithAdress>
  <DomainObject.Predmet.ProtustrankaFormatedWithAdressOIB>
    <izvorni_sadrzaj> MALA PLACA j.d.o.o., OIB 47577031081, Rastočine 7, 51000 Rijeka zastupanog po punomoćniku Damir Baričević</izvorni_sadrzaj>
    <derivirana_varijabla naziv="DomainObject.Predmet.ProtustrankaFormatedWithAdressOIB_1"> MALA PLACA j.d.o.o., OIB 47577031081, Rastočine 7, 51000 Rijeka zastupanog po punomoćniku Damir Baričević</derivirana_varijabla>
  </DomainObject.Predmet.ProtustrankaFormatedWithAdressOIB>
  <DomainObject.Predmet.ProtustrankaWithAdress>
    <izvorni_sadrzaj>MALA PLACA j.d.o.o. Rastočine 7, 51000 Rijeka</izvorni_sadrzaj>
    <derivirana_varijabla naziv="DomainObject.Predmet.ProtustrankaWithAdress_1">MALA PLACA j.d.o.o. Rastočine 7, 51000 Rijeka</derivirana_varijabla>
  </DomainObject.Predmet.ProtustrankaWithAdress>
  <DomainObject.Predmet.ProtustrankaWithAdressOIB>
    <izvorni_sadrzaj>MALA PLACA j.d.o.o., OIB 47577031081, Rastočine 7, 51000 Rijeka</izvorni_sadrzaj>
    <derivirana_varijabla naziv="DomainObject.Predmet.ProtustrankaWithAdressOIB_1">MALA PLACA j.d.o.o., OIB 47577031081, Rastočine 7, 51000 Rijeka</derivirana_varijabla>
  </DomainObject.Predmet.ProtustrankaWithAdressOIB>
  <DomainObject.Predmet.ProtustrankaNazivFormated>
    <izvorni_sadrzaj>MALA PLACA j.d.o.o.</izvorni_sadrzaj>
    <derivirana_varijabla naziv="DomainObject.Predmet.ProtustrankaNazivFormated_1">MALA PLACA j.d.o.o.</derivirana_varijabla>
  </DomainObject.Predmet.ProtustrankaNazivFormated>
  <DomainObject.Predmet.ProtustrankaNazivFormatedOIB>
    <izvorni_sadrzaj>MALA PLACA j.d.o.o., OIB 47577031081</izvorni_sadrzaj>
    <derivirana_varijabla naziv="DomainObject.Predmet.ProtustrankaNazivFormatedOIB_1">MALA PLACA j.d.o.o., OIB 47577031081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PLACA j.d.o.o. zastupanog po punomoćniku Damir Baričević</item>
    </izvorni_sadrzaj>
    <derivirana_varijabla naziv="DomainObject.Predmet.ProtuStrankaListFormated_1">
      <item>MALA PLACA j.d.o.o. zastupanog po punomoćniku Damir Baričević</item>
    </derivirana_varijabla>
  </DomainObject.Predmet.ProtuStrankaListFormated>
  <DomainObject.Predmet.ProtuStrankaListFormatedOIB>
    <izvorni_sadrzaj>
      <item>MALA PLACA j.d.o.o., OIB 47577031081 zastupanog po punomoćniku Damir Baričević</item>
    </izvorni_sadrzaj>
    <derivirana_varijabla naziv="DomainObject.Predmet.ProtuStrankaListFormatedOIB_1">
      <item>MALA PLACA j.d.o.o., OIB 47577031081 zastupanog po punomoćniku Damir Baričević</item>
    </derivirana_varijabla>
  </DomainObject.Predmet.ProtuStrankaListFormatedOIB>
  <DomainObject.Predmet.ProtuStrankaListFormatedWithAdress>
    <izvorni_sadrzaj>
      <item>MALA PLACA j.d.o.o., Rastočine 7, 51000 Rijeka zastupanog po punomoćniku Damir Baričević</item>
    </izvorni_sadrzaj>
    <derivirana_varijabla naziv="DomainObject.Predmet.ProtuStrankaListFormatedWithAdress_1">
      <item>MALA PLACA j.d.o.o., Rastočine 7, 51000 Rijeka zastupanog po punomoćniku Damir Baričević</item>
    </derivirana_varijabla>
  </DomainObject.Predmet.ProtuStrankaListFormatedWithAdress>
  <DomainObject.Predmet.ProtuStrankaListFormatedWithAdressOIB>
    <izvorni_sadrzaj>
      <item>MALA PLACA j.d.o.o., OIB 47577031081, Rastočine 7, 51000 Rijeka zastupanog po punomoćniku Damir Baričević</item>
    </izvorni_sadrzaj>
    <derivirana_varijabla naziv="DomainObject.Predmet.ProtuStrankaListFormatedWithAdressOIB_1">
      <item>MALA PLACA j.d.o.o., OIB 47577031081, Rastočine 7, 51000 Rijeka zastupanog po punomoćniku Damir Baričević</item>
    </derivirana_varijabla>
  </DomainObject.Predmet.ProtuStrankaListFormatedWithAdressOIB>
  <DomainObject.Predmet.ProtuStrankaListNazivFormated>
    <izvorni_sadrzaj>
      <item>MALA PLACA j.d.o.o.</item>
    </izvorni_sadrzaj>
    <derivirana_varijabla naziv="DomainObject.Predmet.ProtuStrankaListNazivFormated_1">
      <item>MALA PLACA j.d.o.o.</item>
    </derivirana_varijabla>
  </DomainObject.Predmet.ProtuStrankaListNazivFormated>
  <DomainObject.Predmet.ProtuStrankaListNazivFormatedOIB>
    <izvorni_sadrzaj>
      <item>MALA PLACA j.d.o.o., OIB 47577031081</item>
    </izvorni_sadrzaj>
    <derivirana_varijabla naziv="DomainObject.Predmet.ProtuStrankaListNazivFormatedOIB_1">
      <item>MALA PLACA j.d.o.o., OIB 47577031081</item>
    </derivirana_varijabla>
  </DomainObject.Predmet.ProtuStrankaListNazivFormatedOIB>
  <DomainObject.Predmet.OstaliListFormated>
    <izvorni_sadrzaj>
      <item>Damir Baričević punomoćnik sudionika u postupku MALA PLACA j.d.o.o.</item>
    </izvorni_sadrzaj>
    <derivirana_varijabla naziv="DomainObject.Predmet.OstaliListFormated_1">
      <item>Damir Baričević punomoćnik sudionika u postupku MALA PLACA j.d.o.o.</item>
    </derivirana_varijabla>
  </DomainObject.Predmet.OstaliListFormated>
  <DomainObject.Predmet.OstaliListFormatedOIB>
    <izvorni_sadrzaj>
      <item>Damir Baričević, OIB 28325975148 punomoćnik sudionika u postupku MALA PLACA j.d.o.o.</item>
    </izvorni_sadrzaj>
    <derivirana_varijabla naziv="DomainObject.Predmet.OstaliListFormatedOIB_1">
      <item>Damir Baričević, OIB 28325975148 punomoćnik sudionika u postupku MALA PLACA j.d.o.o.</item>
    </derivirana_varijabla>
  </DomainObject.Predmet.OstaliListFormatedOIB>
  <DomainObject.Predmet.OstaliListFormatedWithAdress>
    <izvorni_sadrzaj>
      <item>Damir Baričević, Rastočine 7, 51000 Rijeka punomoćnik sudionika u postupku MALA PLACA j.d.o.o.</item>
    </izvorni_sadrzaj>
    <derivirana_varijabla naziv="DomainObject.Predmet.OstaliListFormatedWithAdress_1">
      <item>Damir Baričević, Rastočine 7, 51000 Rijeka punomoćnik sudionika u postupku MALA PLACA j.d.o.o.</item>
    </derivirana_varijabla>
  </DomainObject.Predmet.OstaliListFormatedWithAdress>
  <DomainObject.Predmet.OstaliListFormatedWithAdressOIB>
    <izvorni_sadrzaj>
      <item>Damir Baričević, OIB 28325975148, Rastočine 7, 51000 Rijeka punomoćnik sudionika u postupku MALA PLACA j.d.o.o.</item>
    </izvorni_sadrzaj>
    <derivirana_varijabla naziv="DomainObject.Predmet.OstaliListFormatedWithAdressOIB_1">
      <item>Damir Baričević, OIB 28325975148, Rastočine 7, 51000 Rijeka punomoćnik sudionika u postupku MALA PLACA j.d.o.o.</item>
    </derivirana_varijabla>
  </DomainObject.Predmet.OstaliListFormatedWithAdressOIB>
  <DomainObject.Predmet.OstaliListNazivFormated>
    <izvorni_sadrzaj>
      <item>Damir Baričević</item>
    </izvorni_sadrzaj>
    <derivirana_varijabla naziv="DomainObject.Predmet.OstaliListNazivFormated_1">
      <item>Damir Baričević</item>
    </derivirana_varijabla>
  </DomainObject.Predmet.OstaliListNazivFormated>
  <DomainObject.Predmet.OstaliListNazivFormatedOIB>
    <izvorni_sadrzaj>
      <item>Damir Baričević, OIB 28325975148</item>
    </izvorni_sadrzaj>
    <derivirana_varijabla naziv="DomainObject.Predmet.OstaliListNazivFormatedOIB_1">
      <item>Damir Baričević, OIB 28325975148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St-258/2019-8</izvorni_sadrzaj>
    <derivirana_varijabla naziv="DomainObject.PoslovniBrojDokumenta_1">St-258/2019-8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PLACA j.d.o.o.</izvorni_sadrzaj>
    <derivirana_varijabla naziv="DomainObject.Predmet.ProtustrankaIDrugi_1">MALA PLACA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PLACA j.d.o.o., OIB 47577031081, Rastočine 7, 51000 Rijeka</izvorni_sadrzaj>
    <derivirana_varijabla naziv="DomainObject.Predmet.ProtustrankaIDrugiAdressOIB_1">MALA PLACA j.d.o.o., OIB 47577031081,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PLACA j.d.o.o.</item>
      <item>Damir Baričević</item>
    </izvorni_sadrzaj>
    <derivirana_varijabla naziv="DomainObject.Predmet.SudioniciListNaziv_1">
      <item>FINA  Rijeka</item>
      <item>MALA PLACA j.d.o.o.</item>
      <item>Damir Baričević</item>
    </derivirana_varijabla>
  </DomainObject.Predmet.SudioniciListNaziv>
  <DomainObject.Predmet.SudioniciListAdressOIB>
    <izvorni_sadrzaj>
      <item>FINA  Rijeka, OIB 85821130368, Frana Kurelca 8,51000 Rijeka</item>
      <item>MALA PLACA j.d.o.o., OIB 47577031081, Rastočine 7,51000 Rijeka</item>
      <item>Damir Baričević, OIB 28325975148, Rastočine 7,51000 Rijeka</item>
    </izvorni_sadrzaj>
    <derivirana_varijabla naziv="DomainObject.Predmet.SudioniciListAdressOIB_1">
      <item>FINA  Rijeka, OIB 85821130368, Frana Kurelca 8,51000 Rijeka</item>
      <item>MALA PLACA j.d.o.o., OIB 47577031081, Rastočine 7,51000 Rijeka</item>
      <item>Damir Baričević, OIB 28325975148,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47577031081</item>
      <item>, OIB 28325975148</item>
    </izvorni_sadrzaj>
    <derivirana_varijabla naziv="DomainObject.Predmet.SudioniciListNazivOIB_1">
      <item>, OIB 85821130368</item>
      <item>, OIB 47577031081</item>
      <item>, OIB 28325975148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1370</properties:Characters>
  <properties:Lines>50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2019-07-09T06:09:00Z</dcterms:created>
  <dc:creator>Liljana Ugrin</dc:creator>
  <cp:lastModifiedBy>Elizabet Jovanović</cp:lastModifiedBy>
  <cp:lastPrinted>2019-07-09T07:19:00Z</cp:lastPrinted>
  <dcterms:modified xmlns:xsi="http://www.w3.org/2001/XMLSchema-instance" xsi:type="dcterms:W3CDTF">2019-07-09T07:19:00Z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St-258/2019-8 / Zapisnik - Ročište radi izjašnjenja o prijedlogu za otvaranje steč.post (258_19_-_ročište_radi_izjašnjenja_o_prijedlogu_za_otvaranje_stečajnog_postupka.docx)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