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58b0" w14:paraId="bd958b0" w:rsidRDefault="00234D26" w:rsidP="00234D26" w:rsidR="00234D26" w:rsidRPr="001D32A9">
      <w:pPr>
        <w15:collapsed w:val="false"/>
        <w:rPr>
          <w:szCs w:val="20"/>
          <w:lang w:val="en-GB"/>
        </w:rPr>
      </w:pPr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CD408F" w:rsidP="00CD408F" w:rsidR="00CD408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CD408F" w:rsidP="00CD408F" w:rsidR="001C6DE3">
      <w:pPr>
        <w:jc w:val="both"/>
      </w:pPr>
      <w:r>
        <w:t xml:space="preserve">TOPOLOVAC USLUGE d.o.o., Zagreb (Grad Zagreb), </w:t>
      </w:r>
      <w:proofErr w:type="spellStart"/>
      <w:r>
        <w:t>Zajčeva</w:t>
      </w:r>
      <w:proofErr w:type="spellEnd"/>
      <w:r>
        <w:t xml:space="preserve"> 15 A, OIB: 24476453145</w:t>
      </w:r>
      <w:r w:rsidR="00D3352E">
        <w:t xml:space="preserve">, </w:t>
      </w:r>
      <w:r w:rsidR="001C6DE3">
        <w:t>dana 14. studenoga 2017.</w:t>
      </w:r>
    </w:p>
    <w:p w:rsidRDefault="00234D26" w:rsidP="004753D7" w:rsidR="00234D26" w:rsidRPr="00A15EE7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CD408F">
        <w:t xml:space="preserve">TOPOLOVAC USLUGE d.o.o., Zagreb (Grad Zagreb), </w:t>
      </w:r>
      <w:proofErr w:type="spellStart"/>
      <w:r w:rsidR="00CD408F">
        <w:t>Zajčeva</w:t>
      </w:r>
      <w:proofErr w:type="spellEnd"/>
      <w:r w:rsidR="00CD408F">
        <w:t xml:space="preserve"> 15 A, OIB: 24476453145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4753D7">
        <w:t>2</w:t>
      </w:r>
      <w:r w:rsidR="00CD408F">
        <w:t>403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CD180C" w:rsidP="00CD180C" w:rsidR="00CD180C">
      <w:pPr>
        <w:pStyle w:val="Tijeloteksta"/>
        <w:jc w:val="center"/>
      </w:pPr>
    </w:p>
    <w:p w:rsidRDefault="00CD408F" w:rsidP="00CD408F" w:rsidR="00CD408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CD408F" w:rsidP="00CD408F" w:rsidR="00CD408F">
      <w:pPr>
        <w:ind w:firstLine="555"/>
        <w:jc w:val="both"/>
      </w:pPr>
    </w:p>
    <w:p w:rsidRDefault="00CD408F" w:rsidP="00CD408F" w:rsidR="00CD408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D408F" w:rsidP="00CD408F" w:rsidR="00CD408F" w:rsidRPr="00E974B3">
      <w:pPr>
        <w:ind w:firstLine="709"/>
        <w:jc w:val="both"/>
      </w:pPr>
    </w:p>
    <w:p w:rsidRDefault="00CD408F" w:rsidP="00CD408F" w:rsidR="00116034" w:rsidRPr="00E974B3">
      <w:pPr>
        <w:jc w:val="both"/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22.853,70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</w:p>
    <w:p w:rsidRDefault="00116034" w:rsidP="00116034" w:rsidR="00116034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753D7" w:rsidP="004753D7" w:rsidR="004753D7" w:rsidRPr="00E974B3">
      <w:pPr>
        <w:ind w:firstLine="709"/>
        <w:jc w:val="both"/>
      </w:pPr>
    </w:p>
    <w:p w:rsidRDefault="005E0CAA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ožujka 2017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5E0CAA">
        <w:t>2</w:t>
      </w:r>
      <w:r w:rsidR="00234D26">
        <w:t>6</w:t>
      </w:r>
      <w:r w:rsidR="003F5890">
        <w:t xml:space="preserve">. </w:t>
      </w:r>
      <w:r w:rsidR="005E0CAA">
        <w:t>travnja</w:t>
      </w:r>
      <w:r w:rsidR="003F5890">
        <w:t xml:space="preserve"> 201</w:t>
      </w:r>
      <w:r w:rsidR="005E0CAA">
        <w:t>7</w:t>
      </w:r>
      <w:r w:rsidR="003F5890">
        <w:t>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5E0CAA">
        <w:t>predlagatelja u kojem predlagatelj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0CAA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5E0CAA">
        <w:t>14</w:t>
      </w:r>
      <w:r w:rsidR="00161054">
        <w:t>. studenoga 201</w:t>
      </w:r>
      <w:r w:rsidR="005E0CAA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5E0CAA">
        <w:t>pročitana</w:t>
      </w:r>
      <w:r w:rsidR="00372571">
        <w:t xml:space="preserve"> potvrda MUP-a od </w:t>
      </w:r>
      <w:r w:rsidR="00CD180C">
        <w:t>13</w:t>
      </w:r>
      <w:r w:rsidR="005E0CAA">
        <w:t>.10.2017.g. iz koje je vidljivo kako dužnik nije evidentiran kao vlasnik vozila, te je izvršen uvid u podatak o vlasništvu nekretnina iz kojeg je vidljivo kako predloženi steč</w:t>
      </w:r>
      <w:r w:rsidR="00463371">
        <w:t>ajni</w:t>
      </w:r>
      <w:r w:rsidR="005E0CAA">
        <w:t xml:space="preserve"> dužnik nije evidentiran kao vlasnik nekretnine (list </w:t>
      </w:r>
      <w:r w:rsidR="00CD180C">
        <w:t>21</w:t>
      </w:r>
      <w:r w:rsidR="005E0CAA">
        <w:t xml:space="preserve"> spisa).</w:t>
      </w:r>
      <w:r w:rsidR="00463371">
        <w:t xml:space="preserve"> Pročitan je i </w:t>
      </w:r>
      <w:r w:rsidR="005E0CAA">
        <w:t xml:space="preserve">podnesak predlagatelja od </w:t>
      </w:r>
      <w:r w:rsidR="000D0E0B">
        <w:t>2</w:t>
      </w:r>
      <w:r w:rsidR="00CD180C">
        <w:t>8</w:t>
      </w:r>
      <w:r w:rsidR="00372571">
        <w:t>.</w:t>
      </w:r>
      <w:r w:rsidR="001C6DE3">
        <w:t>9</w:t>
      </w:r>
      <w:r w:rsidR="005E0CAA">
        <w:t>.2017.g. u kojem isti ostaju kod prijedloga, te potvrđuju kako je račun predl</w:t>
      </w:r>
      <w:r w:rsidR="00463371">
        <w:t>oženog</w:t>
      </w:r>
      <w:r w:rsidR="005E0CAA">
        <w:t xml:space="preserve"> steč</w:t>
      </w:r>
      <w:r w:rsidR="00463371">
        <w:t>ajnog</w:t>
      </w:r>
      <w:r w:rsidR="005E0CAA">
        <w:t xml:space="preserve"> dužnika blokiran u razdoblju duljem od 60 dana.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63371">
        <w:t>14</w:t>
      </w:r>
      <w:r w:rsidR="0000412E">
        <w:t>.</w:t>
      </w:r>
      <w:r w:rsidR="00463371">
        <w:t xml:space="preserve"> studenoga</w:t>
      </w:r>
      <w:r w:rsidR="00E21980">
        <w:t xml:space="preserve"> </w:t>
      </w:r>
      <w:r>
        <w:t>201</w:t>
      </w:r>
      <w:r w:rsidR="00463371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4753D7">
      <w:t>2</w:t>
    </w:r>
    <w:r w:rsidR="00CD408F">
      <w:t>403</w:t>
    </w:r>
    <w:r w:rsidR="00372571">
      <w:t>/</w:t>
    </w:r>
    <w:r w:rsidR="005E0CAA">
      <w:t>2016</w:t>
    </w:r>
    <w:r w:rsidR="00583ADE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D0E0B"/>
    <w:rsid w:val="00116034"/>
    <w:rsid w:val="00161054"/>
    <w:rsid w:val="001C6DE3"/>
    <w:rsid w:val="001F6AE0"/>
    <w:rsid w:val="00234D26"/>
    <w:rsid w:val="003411E4"/>
    <w:rsid w:val="00372571"/>
    <w:rsid w:val="00375B8B"/>
    <w:rsid w:val="003A0BB1"/>
    <w:rsid w:val="003F5890"/>
    <w:rsid w:val="00463371"/>
    <w:rsid w:val="004753D7"/>
    <w:rsid w:val="00495665"/>
    <w:rsid w:val="00583ADE"/>
    <w:rsid w:val="005D44E8"/>
    <w:rsid w:val="005E0CAA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CD180C"/>
    <w:rsid w:val="00CD408F"/>
    <w:rsid w:val="00D3352E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A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3AD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ADE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ADE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ADE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A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3AD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ADE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ADE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ADE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St-2403/2016</izvorni_sadrzaj>
    <derivirana_varijabla naziv="DomainObject.Predmet.OznakaBroj_1">St-2403/2016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TOPOLOVAC USLUGE d.o.o.</izvorni_sadrzaj>
    <derivirana_varijabla naziv="DomainObject.Predmet.ProtustrankaFormated_1">  TOPOLOVAC USLUGE d.o.o.</derivirana_varijabla>
  </DomainObject.Predmet.ProtustrankaFormated>
  <DomainObject.Predmet.ProtustrankaFormatedOIB>
    <izvorni_sadrzaj>  TOPOLOVAC USLUGE d.o.o., OIB 24476453145</izvorni_sadrzaj>
    <derivirana_varijabla naziv="DomainObject.Predmet.ProtustrankaFormatedOIB_1">  TOPOLOVAC USLUGE d.o.o., OIB 24476453145</derivirana_varijabla>
  </DomainObject.Predmet.ProtustrankaFormatedOIB>
  <DomainObject.Predmet.ProtustrankaFormatedWithAdress>
    <izvorni_sadrzaj> TOPOLOVAC USLUGE d.o.o., Zajčeva 15 A, 10000 Zagreb</izvorni_sadrzaj>
    <derivirana_varijabla naziv="DomainObject.Predmet.ProtustrankaFormatedWithAdress_1"> TOPOLOVAC USLUGE d.o.o., Zajčeva 15 A, 10000 Zagreb</derivirana_varijabla>
  </DomainObject.Predmet.ProtustrankaFormatedWithAdress>
  <DomainObject.Predmet.ProtustrankaFormatedWithAdressOIB>
    <izvorni_sadrzaj> TOPOLOVAC USLUGE d.o.o., OIB 24476453145, Zajčeva 15 A, 10000 Zagreb</izvorni_sadrzaj>
    <derivirana_varijabla naziv="DomainObject.Predmet.ProtustrankaFormatedWithAdressOIB_1"> TOPOLOVAC USLUGE d.o.o., OIB 24476453145, Zajčeva 15 A, 10000 Zagreb</derivirana_varijabla>
  </DomainObject.Predmet.ProtustrankaFormatedWithAdressOIB>
  <DomainObject.Predmet.ProtustrankaWithAdress>
    <izvorni_sadrzaj>TOPOLOVAC USLUGE d.o.o. Zajčeva 15 A, 10000 Zagreb</izvorni_sadrzaj>
    <derivirana_varijabla naziv="DomainObject.Predmet.ProtustrankaWithAdress_1">TOPOLOVAC USLUGE d.o.o. Zajčeva 15 A, 10000 Zagreb</derivirana_varijabla>
  </DomainObject.Predmet.ProtustrankaWithAdress>
  <DomainObject.Predmet.ProtustrankaWithAdressOIB>
    <izvorni_sadrzaj>TOPOLOVAC USLUGE d.o.o., OIB 24476453145, Zajčeva 15 A, 10000 Zagreb</izvorni_sadrzaj>
    <derivirana_varijabla naziv="DomainObject.Predmet.ProtustrankaWithAdressOIB_1">TOPOLOVAC USLUGE d.o.o., OIB 24476453145, Zajčeva 15 A, 10000 Zagreb</derivirana_varijabla>
  </DomainObject.Predmet.ProtustrankaWithAdressOIB>
  <DomainObject.Predmet.ProtustrankaNazivFormated>
    <izvorni_sadrzaj>TOPOLOVAC USLUGE d.o.o.</izvorni_sadrzaj>
    <derivirana_varijabla naziv="DomainObject.Predmet.ProtustrankaNazivFormated_1">TOPOLOVAC USLUGE d.o.o.</derivirana_varijabla>
  </DomainObject.Predmet.ProtustrankaNazivFormated>
  <DomainObject.Predmet.ProtustrankaNazivFormatedOIB>
    <izvorni_sadrzaj>TOPOLOVAC USLUGE d.o.o., OIB 24476453145</izvorni_sadrzaj>
    <derivirana_varijabla naziv="DomainObject.Predmet.ProtustrankaNazivFormatedOIB_1">TOPOLOVAC USLUGE d.o.o., OIB 24476453145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Sani Topolovac</izvorni_sadrzaj>
    <derivirana_varijabla naziv="DomainObject.Predmet.StrankaFormated_1">  FINA Regionalni centar Zagreb; Sani Topolovac</derivirana_varijabla>
  </DomainObject.Predmet.StrankaFormated>
  <DomainObject.Predmet.StrankaFormatedOIB>
    <izvorni_sadrzaj>  FINA Regionalni centar Zagreb, OIB 85821130368; Sani Topolovac, OIB 83151469394</izvorni_sadrzaj>
    <derivirana_varijabla naziv="DomainObject.Predmet.StrankaFormatedOIB_1">  FINA Regionalni centar Zagreb, OIB 85821130368; Sani Topolovac, OIB 83151469394</derivirana_varijabla>
  </DomainObject.Predmet.StrankaFormatedOIB>
  <DomainObject.Predmet.StrankaFormatedWithAdress>
    <izvorni_sadrzaj> FINA Regionalni centar Zagreb, Trg svibanjskih žrtava 1995. 1, 10000 Zagreb; Sani Topolovac, Odakova 3, 10000 Zagreb</izvorni_sadrzaj>
    <derivirana_varijabla naziv="DomainObject.Predmet.StrankaFormatedWithAdress_1"> FINA Regionalni centar Zagreb, Trg svibanjskih žrtava 1995. 1, 10000 Zagreb; Sani Topolovac, Odakova 3, 10000 Zagreb</derivirana_varijabla>
  </DomainObject.Predmet.StrankaFormatedWithAdress>
  <DomainObject.Predmet.StrankaFormatedWithAdressOIB>
    <izvorni_sadrzaj> FINA Regionalni centar Zagreb, OIB 85821130368, Trg svibanjskih žrtava 1995. 1, 10000 Zagreb; Sani Topolovac, OIB 83151469394, Odakova 3, 10000 Zagreb</izvorni_sadrzaj>
    <derivirana_varijabla naziv="DomainObject.Predmet.StrankaFormatedWithAdressOIB_1"> FINA Regionalni centar Zagreb, OIB 85821130368, Trg svibanjskih žrtava 1995. 1, 10000 Zagreb; Sani Topolovac, OIB 83151469394, Odakova 3, 10000 Zagreb</derivirana_varijabla>
  </DomainObject.Predmet.StrankaFormatedWithAdressOIB>
  <DomainObject.Predmet.StrankaWithAdress>
    <izvorni_sadrzaj>FINA Regionalni centar Zagreb Trg svibanjskih žrtava 1995. 1,10000 Zagreb,Sani Topolovac Odakova 3,10000 Zagreb</izvorni_sadrzaj>
    <derivirana_varijabla naziv="DomainObject.Predmet.StrankaWithAdress_1">FINA Regionalni centar Zagreb Trg svibanjskih žrtava 1995. 1,10000 Zagreb,Sani Topolovac Odakova 3,10000 Zagreb</derivirana_varijabla>
  </DomainObject.Predmet.StrankaWithAdress>
  <DomainObject.Predmet.StrankaWithAdressOIB>
    <izvorni_sadrzaj>FINA Regionalni centar Zagreb, OIB 85821130368, Trg svibanjskih žrtava 1995. 1,10000 Zagreb,Sani Topolovac, OIB 83151469394, Odakova 3,10000 Zagreb</izvorni_sadrzaj>
    <derivirana_varijabla naziv="DomainObject.Predmet.StrankaWithAdressOIB_1">FINA Regionalni centar Zagreb, OIB 85821130368, Trg svibanjskih žrtava 1995. 1,10000 Zagreb,Sani Topolovac, OIB 83151469394, Odakova 3,10000 Zagreb</derivirana_varijabla>
  </DomainObject.Predmet.StrankaWithAdressOIB>
  <DomainObject.Predmet.StrankaNazivFormated>
    <izvorni_sadrzaj>FINA Regionalni centar Zagreb,Sani Topolovac</izvorni_sadrzaj>
    <derivirana_varijabla naziv="DomainObject.Predmet.StrankaNazivFormated_1">FINA Regionalni centar Zagreb,Sani Topolovac</derivirana_varijabla>
  </DomainObject.Predmet.StrankaNazivFormated>
  <DomainObject.Predmet.StrankaNazivFormatedOIB>
    <izvorni_sadrzaj>FINA Regionalni centar Zagreb, OIB 85821130368,Sani Topolovac, OIB 83151469394</izvorni_sadrzaj>
    <derivirana_varijabla naziv="DomainObject.Predmet.StrankaNazivFormatedOIB_1">FINA Regionalni centar Zagreb, OIB 85821130368,Sani Topolovac, OIB 83151469394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Sani Topolovac</item>
    </izvorni_sadrzaj>
    <derivirana_varijabla naziv="DomainObject.Predmet.StrankaListFormated_1">
      <item>FINA Regionalni centar Zagreb</item>
      <item>Sani Topolovac</item>
    </derivirana_varijabla>
  </DomainObject.Predmet.StrankaListFormated>
  <DomainObject.Predmet.StrankaListFormatedOIB>
    <izvorni_sadrzaj>
      <item>FINA Regionalni centar Zagreb, OIB 85821130368</item>
      <item>Sani Topolovac, OIB 83151469394</item>
    </izvorni_sadrzaj>
    <derivirana_varijabla naziv="DomainObject.Predmet.StrankaListFormatedOIB_1">
      <item>FINA Regionalni centar Zagreb, OIB 85821130368</item>
      <item>Sani Topolovac, OIB 83151469394</item>
    </derivirana_varijabla>
  </DomainObject.Predmet.StrankaListFormatedOIB>
  <DomainObject.Predmet.StrankaListFormatedWithAdress>
    <izvorni_sadrzaj>
      <item>FINA Regionalni centar Zagreb, Trg svibanjskih žrtava 1995. 1, 10000 Zagreb</item>
      <item>Sani Topolovac, Odakova 3, 10000 Zagreb</item>
    </izvorni_sadrzaj>
    <derivirana_varijabla naziv="DomainObject.Predmet.StrankaListFormatedWithAdress_1">
      <item>FINA Regionalni centar Zagreb, Trg svibanjskih žrtava 1995. 1, 10000 Zagreb</item>
      <item>Sani Topolovac, Odakova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Sani Topolovac, OIB 83151469394, Odakova 3, 10000 Zagreb</item>
    </izvorni_sadrzaj>
    <derivirana_varijabla naziv="DomainObject.Predmet.StrankaListFormatedWithAdressOIB_1">
      <item>FINA Regionalni centar Zagreb, OIB 85821130368, Trg svibanjskih žrtava 1995. 1, 10000 Zagreb</item>
      <item>Sani Topolovac, OIB 83151469394, Odakova 3, 10000 Zagreb</item>
    </derivirana_varijabla>
  </DomainObject.Predmet.StrankaListFormatedWithAdressOIB>
  <DomainObject.Predmet.StrankaListNazivFormated>
    <izvorni_sadrzaj>
      <item>FINA Regionalni centar Zagreb</item>
      <item>Sani Topolovac</item>
    </izvorni_sadrzaj>
    <derivirana_varijabla naziv="DomainObject.Predmet.StrankaListNazivFormated_1">
      <item>FINA Regionalni centar Zagreb</item>
      <item>Sani Topolovac</item>
    </derivirana_varijabla>
  </DomainObject.Predmet.StrankaListNazivFormated>
  <DomainObject.Predmet.StrankaListNazivFormatedOIB>
    <izvorni_sadrzaj>
      <item>FINA Regionalni centar Zagreb, OIB 85821130368</item>
      <item>Sani Topolovac, OIB 83151469394</item>
    </izvorni_sadrzaj>
    <derivirana_varijabla naziv="DomainObject.Predmet.StrankaListNazivFormatedOIB_1">
      <item>FINA Regionalni centar Zagreb, OIB 85821130368</item>
      <item>Sani Topolovac, OIB 83151469394</item>
    </derivirana_varijabla>
  </DomainObject.Predmet.StrankaListNazivFormatedOIB>
  <DomainObject.Predmet.ProtuStrankaListFormated>
    <izvorni_sadrzaj>
      <item>TOPOLOVAC USLUGE d.o.o.</item>
    </izvorni_sadrzaj>
    <derivirana_varijabla naziv="DomainObject.Predmet.ProtuStrankaListFormated_1">
      <item>TOPOLOVAC USLUGE d.o.o.</item>
    </derivirana_varijabla>
  </DomainObject.Predmet.ProtuStrankaListFormated>
  <DomainObject.Predmet.ProtuStrankaListFormatedOIB>
    <izvorni_sadrzaj>
      <item>TOPOLOVAC USLUGE d.o.o., OIB 24476453145</item>
    </izvorni_sadrzaj>
    <derivirana_varijabla naziv="DomainObject.Predmet.ProtuStrankaListFormatedOIB_1">
      <item>TOPOLOVAC USLUGE d.o.o., OIB 24476453145</item>
    </derivirana_varijabla>
  </DomainObject.Predmet.ProtuStrankaListFormatedOIB>
  <DomainObject.Predmet.ProtuStrankaListFormatedWithAdress>
    <izvorni_sadrzaj>
      <item>TOPOLOVAC USLUGE d.o.o., Zajčeva 15 A, 10000 Zagreb</item>
    </izvorni_sadrzaj>
    <derivirana_varijabla naziv="DomainObject.Predmet.ProtuStrankaListFormatedWithAdress_1">
      <item>TOPOLOVAC USLUGE d.o.o., Zajčeva 15 A, 10000 Zagreb</item>
    </derivirana_varijabla>
  </DomainObject.Predmet.ProtuStrankaListFormatedWithAdress>
  <DomainObject.Predmet.ProtuStrankaListFormatedWithAdressOIB>
    <izvorni_sadrzaj>
      <item>TOPOLOVAC USLUGE d.o.o., OIB 24476453145, Zajčeva 15 A, 10000 Zagreb</item>
    </izvorni_sadrzaj>
    <derivirana_varijabla naziv="DomainObject.Predmet.ProtuStrankaListFormatedWithAdressOIB_1">
      <item>TOPOLOVAC USLUGE d.o.o., OIB 24476453145, Zajčeva 15 A, 10000 Zagreb</item>
    </derivirana_varijabla>
  </DomainObject.Predmet.ProtuStrankaListFormatedWithAdressOIB>
  <DomainObject.Predmet.ProtuStrankaListNazivFormated>
    <izvorni_sadrzaj>
      <item>TOPOLOVAC USLUGE d.o.o.</item>
    </izvorni_sadrzaj>
    <derivirana_varijabla naziv="DomainObject.Predmet.ProtuStrankaListNazivFormated_1">
      <item>TOPOLOVAC USLUGE d.o.o.</item>
    </derivirana_varijabla>
  </DomainObject.Predmet.ProtuStrankaListNazivFormated>
  <DomainObject.Predmet.ProtuStrankaListNazivFormatedOIB>
    <izvorni_sadrzaj>
      <item>TOPOLOVAC USLUGE d.o.o., OIB 24476453145</item>
    </izvorni_sadrzaj>
    <derivirana_varijabla naziv="DomainObject.Predmet.ProtuStrankaListNazivFormatedOIB_1">
      <item>TOPOLOVAC USLUGE d.o.o., OIB 24476453145</item>
    </derivirana_varijabla>
  </DomainObject.Predmet.ProtuStrankaListNazivFormatedOIB>
  <DomainObject.Predmet.OstaliListFormated>
    <izvorni_sadrzaj>
      <item>Sani Topolovac</item>
      <item>Raiffeisenbank Austria d.d.</item>
      <item>ŽDO Zagreb</item>
      <item>RH MUP</item>
    </izvorni_sadrzaj>
    <derivirana_varijabla naziv="DomainObject.Predmet.OstaliListFormated_1">
      <item>Sani Topolovac</item>
      <item>Raiffeisenbank Austria d.d.</item>
      <item>ŽDO Zagreb</item>
      <item>RH MUP</item>
    </derivirana_varijabla>
  </DomainObject.Predmet.OstaliListFormated>
  <DomainObject.Predmet.OstaliListFormatedOIB>
    <izvorni_sadrzaj>
      <item>Sani Topolovac, OIB 83151469394</item>
      <item>Raiffeisenbank Austria d.d., OIB 53056966535</item>
      <item>ŽDO Zagreb, OIB 16488001145</item>
      <item>RH MUP</item>
    </izvorni_sadrzaj>
    <derivirana_varijabla naziv="DomainObject.Predmet.OstaliListFormatedOIB_1">
      <item>Sani Topolovac, OIB 83151469394</item>
      <item>Raiffeisenbank Austria d.d., OIB 53056966535</item>
      <item>ŽDO Zagreb, OIB 16488001145</item>
      <item>RH MUP</item>
    </derivirana_varijabla>
  </DomainObject.Predmet.OstaliListFormatedOIB>
  <DomainObject.Predmet.OstaliListFormatedWithAdress>
    <izvorni_sadrzaj>
      <item>Sani Topolovac, Odakova 3, 10000 Zagreb</item>
      <item>Raiffeisenbank Austria d.d., Magazinska cesta 69, 10000 Zagreb</item>
      <item>ŽDO Zagreb</item>
      <item>RH MUP, Heinzelova 98, 10000 Zagreb</item>
    </izvorni_sadrzaj>
    <derivirana_varijabla naziv="DomainObject.Predmet.OstaliListFormatedWithAdress_1">
      <item>Sani Topolovac, Odakova 3, 10000 Zagreb</item>
      <item>Raiffeisenbank Austria d.d., Magazinska cesta 69,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Sani Topolovac, OIB 83151469394, Odakova 3, 10000 Zagreb</item>
      <item>Raiffeisenbank Austria d.d., OIB 53056966535, Magazinska cesta 69, 10000 Zagreb</item>
      <item>ŽDO Zagreb, OIB 16488001145</item>
      <item>RH MUP, Heinzelova 98, 10000 Zagreb</item>
    </izvorni_sadrzaj>
    <derivirana_varijabla naziv="DomainObject.Predmet.OstaliListFormatedWithAdressOIB_1">
      <item>Sani Topolovac, OIB 83151469394, Odakova 3, 10000 Zagreb</item>
      <item>Raiffeisenbank Austria d.d., OIB 53056966535, Magazinska cesta 69,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Sani Topolovac</item>
      <item>Raiffeisenbank Austria d.d.</item>
      <item>ŽDO Zagreb</item>
      <item>RH MUP</item>
    </izvorni_sadrzaj>
    <derivirana_varijabla naziv="DomainObject.Predmet.OstaliListNazivFormated_1">
      <item>Sani Topolovac</item>
      <item>Raiffeisenbank Austria d.d.</item>
      <item>ŽDO Zagreb</item>
      <item>RH MUP</item>
    </derivirana_varijabla>
  </DomainObject.Predmet.OstaliListNazivFormated>
  <DomainObject.Predmet.OstaliListNazivFormatedOIB>
    <izvorni_sadrzaj>
      <item>Sani Topolovac, OIB 83151469394</item>
      <item>Raiffeisenbank Austria d.d., OIB 53056966535</item>
      <item>ŽDO Zagreb, OIB 16488001145</item>
      <item>RH MUP</item>
    </izvorni_sadrzaj>
    <derivirana_varijabla naziv="DomainObject.Predmet.OstaliListNazivFormatedOIB_1">
      <item>Sani Topolovac, OIB 83151469394</item>
      <item>Raiffeisenbank Austria d.d., OIB 53056966535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TOPOLOVAC USLUGE d.o.o.</izvorni_sadrzaj>
    <derivirana_varijabla naziv="DomainObject.Predmet.ProtustrankaIDrugi_1">TOPOLOVAC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TOPOLOVAC USLUGE d.o.o., OIB 24476453145, Zajčeva 15 A, 10000 Zagreb</izvorni_sadrzaj>
    <derivirana_varijabla naziv="DomainObject.Predmet.ProtustrankaIDrugiAdressOIB_1">TOPOLOVAC USLUGE d.o.o., OIB 24476453145, Zajčeva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TOPOLOVAC USLUGE d.o.o.</item>
      <item>Sani Topolovac</item>
      <item>Raiffeisenbank Austria d.d.</item>
      <item>Sani Topolovac</item>
      <item>ŽDO Zagreb</item>
      <item>RH MUP</item>
    </izvorni_sadrzaj>
    <derivirana_varijabla naziv="DomainObject.Predmet.SudioniciListNaziv_1">
      <item>FINA Regionalni centar Zagreb</item>
      <item>TOPOLOVAC USLUGE d.o.o.</item>
      <item>Sani Topolovac</item>
      <item>Raiffeisenbank Austria d.d.</item>
      <item>Sani Topolovac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TOPOLOVAC USLUGE d.o.o., OIB 24476453145, Zajčeva 15 A,10000 Zagreb</item>
      <item>Sani Topolovac, OIB 83151469394, Odakova 3,10000 Zagreb</item>
      <item>Raiffeisenbank Austria d.d., OIB 53056966535, Magazinska cesta 69,10000 Zagreb</item>
      <item>Sani Topolovac, OIB 83151469394, Odakova 3,10000 Zagreb</item>
      <item>ŽDO Zagreb, OIB 16488001145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TOPOLOVAC USLUGE d.o.o., OIB 24476453145, Zajčeva 15 A,10000 Zagreb</item>
      <item>Sani Topolovac, OIB 83151469394, Odakova 3,10000 Zagreb</item>
      <item>Raiffeisenbank Austria d.d., OIB 53056966535, Magazinska cesta 69,10000 Zagreb</item>
      <item>Sani Topolovac, OIB 83151469394, Odakova 3,10000 Zagreb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24476453145</item>
      <item>, OIB 83151469394</item>
      <item>, OIB 53056966535</item>
      <item>, OIB 83151469394</item>
      <item>, OIB 16488001145</item>
      <item>, OIB null</item>
    </izvorni_sadrzaj>
    <derivirana_varijabla naziv="DomainObject.Predmet.SudioniciListNazivOIB_1">
      <item>, OIB 85821130368</item>
      <item>, OIB 24476453145</item>
      <item>, OIB 83151469394</item>
      <item>, OIB 53056966535</item>
      <item>, OIB 83151469394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4405</properties:Characters>
  <properties:Lines>102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2017-11-14T13:17:00Z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2017-11-14T13:21:00Z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