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5978" w14:paraId="01f5978" w:rsidRDefault="00221AA0" w:rsidP="00221AA0" w:rsidR="00221AA0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221AA0" w:rsidP="00221AA0" w:rsidR="00221AA0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221AA0" w:rsidP="00221AA0" w:rsidR="00221AA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221AA0" w:rsidP="00221AA0" w:rsidR="00221AA0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221AA0" w:rsidP="00221AA0" w:rsidR="00221AA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221AA0" w:rsidP="00221AA0" w:rsidR="00221AA0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221AA0" w:rsidP="00221AA0" w:rsidR="00221AA0" w:rsidRPr="004020D1">
      <w:pPr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113</w:t>
      </w:r>
      <w:r w:rsidRPr="004020D1">
        <w:rPr>
          <w:rFonts w:cs="Times New Roman" w:eastAsia="Times New Roman"/>
          <w:szCs w:val="24"/>
          <w:lang w:eastAsia="hr-HR"/>
        </w:rPr>
        <w:t xml:space="preserve">/17,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221AA0" w:rsidP="00221AA0" w:rsidR="00221AA0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221AA0" w:rsidP="00221AA0" w:rsidR="00221AA0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221AA0" w:rsidP="00221AA0" w:rsidR="00221AA0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FALTAK PROM d.o.o., OIB 95477010104, MBS 080217963,  iz Sv. Ivana Zeline, Keleminovec 8/a.</w:t>
      </w:r>
    </w:p>
    <w:p w:rsidRDefault="00221AA0" w:rsidP="00221AA0" w:rsidR="00221AA0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43.549,99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221AA0" w:rsidP="00221AA0" w:rsidR="00221AA0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221AA0" w:rsidP="00221AA0" w:rsidR="00221AA0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21AA0" w:rsidP="00221AA0" w:rsidR="00221AA0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21AA0" w:rsidP="00221AA0" w:rsidR="00221AA0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221AA0" w:rsidP="00221AA0" w:rsidR="00221AA0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21AA0" w:rsidP="00221AA0" w:rsidR="00221AA0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221AA0" w:rsidP="00221AA0" w:rsidR="00221AA0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221AA0" w:rsidP="00221AA0" w:rsidR="00221AA0" w:rsidRPr="004020D1">
      <w:pPr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221AA0" w:rsidP="00221AA0" w:rsidR="00221AA0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221AA0" w:rsidP="00221AA0" w:rsidR="00221AA0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221AA0" w:rsidP="00221AA0" w:rsidR="00221AA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221AA0" w:rsidP="00221AA0" w:rsidR="00221AA0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221AA0" w:rsidR="00BA7168" w:rsidRPr="00221AA0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BA7168" w:rsidRPr="00221AA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C69" w:rsidR="00000000">
      <w:r>
        <w:separator/>
      </w:r>
    </w:p>
  </w:endnote>
  <w:endnote w:id="0" w:type="continuationSeparator">
    <w:p w:rsidRDefault="00081C6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C69" w:rsidR="00000000">
      <w:r>
        <w:separator/>
      </w:r>
    </w:p>
  </w:footnote>
  <w:footnote w:id="0" w:type="continuationSeparator">
    <w:p w:rsidRDefault="00081C6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AA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1C6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AA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1C6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AA0"/>
    <w:rsid w:val="00081C69"/>
    <w:rsid w:val="00221AA0"/>
    <w:rsid w:val="00BA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AA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21A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21AA0"/>
  </w:style>
  <w:style w:styleId="Brojstranice" w:type="character">
    <w:name w:val="page number"/>
    <w:basedOn w:val="Zadanifontodlomka"/>
    <w:rsid w:val="00221AA0"/>
  </w:style>
  <w:style w:styleId="Tekstbalonia" w:type="paragraph">
    <w:name w:val="Balloon Text"/>
    <w:basedOn w:val="Normal"/>
    <w:link w:val="TekstbaloniaChar"/>
    <w:uiPriority w:val="99"/>
    <w:semiHidden/>
    <w:unhideWhenUsed/>
    <w:rsid w:val="00221A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A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C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1C6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1C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1C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AA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21A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21AA0"/>
  </w:style>
  <w:style w:styleId="Brojstranice" w:type="character">
    <w:name w:val="page number"/>
    <w:basedOn w:val="Zadanifontodlomka"/>
    <w:rsid w:val="00221AA0"/>
  </w:style>
  <w:style w:styleId="Tekstbalonia" w:type="paragraph">
    <w:name w:val="Balloon Text"/>
    <w:basedOn w:val="Normal"/>
    <w:link w:val="TekstbaloniaChar"/>
    <w:uiPriority w:val="99"/>
    <w:semiHidden/>
    <w:unhideWhenUsed/>
    <w:rsid w:val="00221A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A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C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1C6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1C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1C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FALTAK PROM d.o.o.</izvorni_sadrzaj>
    <derivirana_varijabla naziv="DomainObject.Predmet.ProtustrankaFormated_1">  FALTAK PROM d.o.o.</derivirana_varijabla>
  </DomainObject.Predmet.ProtustrankaFormated>
  <DomainObject.Predmet.ProtustrankaFormatedOIB>
    <izvorni_sadrzaj>  FALTAK PROM d.o.o., OIB 95477010104</izvorni_sadrzaj>
    <derivirana_varijabla naziv="DomainObject.Predmet.ProtustrankaFormatedOIB_1">  FALTAK PROM d.o.o., OIB 95477010104</derivirana_varijabla>
  </DomainObject.Predmet.ProtustrankaFormatedOIB>
  <DomainObject.Predmet.ProtustrankaFormatedWithAdress>
    <izvorni_sadrzaj> FALTAK PROM d.o.o., Keleminovec 8/a, 10380 Sveti Ivan Zelina</izvorni_sadrzaj>
    <derivirana_varijabla naziv="DomainObject.Predmet.ProtustrankaFormatedWithAdress_1"> FALTAK PROM d.o.o., Keleminovec 8/a, 10380 Sveti Ivan Zelina</derivirana_varijabla>
  </DomainObject.Predmet.ProtustrankaFormatedWithAdress>
  <DomainObject.Predmet.ProtustrankaFormatedWithAdressOIB>
    <izvorni_sadrzaj> FALTAK PROM d.o.o., OIB 95477010104, Keleminovec 8/a, 10380 Sveti Ivan Zelina</izvorni_sadrzaj>
    <derivirana_varijabla naziv="DomainObject.Predmet.ProtustrankaFormatedWithAdressOIB_1"> FALTAK PROM d.o.o., OIB 95477010104, Keleminovec 8/a, 10380 Sveti Ivan Zelina</derivirana_varijabla>
  </DomainObject.Predmet.ProtustrankaFormatedWithAdressOIB>
  <DomainObject.Predmet.ProtustrankaWithAdress>
    <izvorni_sadrzaj>FALTAK PROM d.o.o. Keleminovec 8/a, 10380 Sveti Ivan Zelina</izvorni_sadrzaj>
    <derivirana_varijabla naziv="DomainObject.Predmet.ProtustrankaWithAdress_1">FALTAK PROM d.o.o. Keleminovec 8/a, 10380 Sveti Ivan Zelina</derivirana_varijabla>
  </DomainObject.Predmet.ProtustrankaWithAdress>
  <DomainObject.Predmet.ProtustrankaWithAdressOIB>
    <izvorni_sadrzaj>FALTAK PROM d.o.o., OIB 95477010104, Keleminovec 8/a, 10380 Sveti Ivan Zelina</izvorni_sadrzaj>
    <derivirana_varijabla naziv="DomainObject.Predmet.ProtustrankaWithAdressOIB_1">FALTAK PROM d.o.o., OIB 95477010104, Keleminovec 8/a, 10380 Sveti Ivan Zelina</derivirana_varijabla>
  </DomainObject.Predmet.ProtustrankaWithAdressOIB>
  <DomainObject.Predmet.ProtustrankaNazivFormated>
    <izvorni_sadrzaj>FALTAK PROM d.o.o.</izvorni_sadrzaj>
    <derivirana_varijabla naziv="DomainObject.Predmet.ProtustrankaNazivFormated_1">FALTAK PROM d.o.o.</derivirana_varijabla>
  </DomainObject.Predmet.ProtustrankaNazivFormated>
  <DomainObject.Predmet.ProtustrankaNazivFormatedOIB>
    <izvorni_sadrzaj>FALTAK PROM d.o.o., OIB 95477010104</izvorni_sadrzaj>
    <derivirana_varijabla naziv="DomainObject.Predmet.ProtustrankaNazivFormatedOIB_1">FALTAK PROM d.o.o., OIB 95477010104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FALTAK PROM d.o.o.</item>
    </izvorni_sadrzaj>
    <derivirana_varijabla naziv="DomainObject.Predmet.ProtuStrankaListFormated_1">
      <item>FALTAK PROM d.o.o.</item>
    </derivirana_varijabla>
  </DomainObject.Predmet.ProtuStrankaListFormated>
  <DomainObject.Predmet.ProtuStrankaListFormatedOIB>
    <izvorni_sadrzaj>
      <item>FALTAK PROM d.o.o., OIB 95477010104</item>
    </izvorni_sadrzaj>
    <derivirana_varijabla naziv="DomainObject.Predmet.ProtuStrankaListFormatedOIB_1">
      <item>FALTAK PROM d.o.o., OIB 95477010104</item>
    </derivirana_varijabla>
  </DomainObject.Predmet.ProtuStrankaListFormatedOIB>
  <DomainObject.Predmet.ProtuStrankaListFormatedWithAdress>
    <izvorni_sadrzaj>
      <item>FALTAK PROM d.o.o., Keleminovec 8/a, 10380 Sveti Ivan Zelina</item>
    </izvorni_sadrzaj>
    <derivirana_varijabla naziv="DomainObject.Predmet.ProtuStrankaListFormatedWithAdress_1">
      <item>FALTAK PROM d.o.o., Keleminovec 8/a, 10380 Sveti Ivan Zelina</item>
    </derivirana_varijabla>
  </DomainObject.Predmet.ProtuStrankaListFormatedWithAdress>
  <DomainObject.Predmet.ProtuStrankaListFormatedWithAdressOIB>
    <izvorni_sadrzaj>
      <item>FALTAK PROM d.o.o., OIB 95477010104, Keleminovec 8/a, 10380 Sveti Ivan Zelina</item>
    </izvorni_sadrzaj>
    <derivirana_varijabla naziv="DomainObject.Predmet.ProtuStrankaListFormatedWithAdressOIB_1">
      <item>FALTAK PROM d.o.o., OIB 95477010104, Keleminovec 8/a, 10380 Sveti Ivan Zelina</item>
    </derivirana_varijabla>
  </DomainObject.Predmet.ProtuStrankaListFormatedWithAdressOIB>
  <DomainObject.Predmet.ProtuStrankaListNazivFormated>
    <izvorni_sadrzaj>
      <item>FALTAK PROM d.o.o.</item>
    </izvorni_sadrzaj>
    <derivirana_varijabla naziv="DomainObject.Predmet.ProtuStrankaListNazivFormated_1">
      <item>FALTAK PROM d.o.o.</item>
    </derivirana_varijabla>
  </DomainObject.Predmet.ProtuStrankaListNazivFormated>
  <DomainObject.Predmet.ProtuStrankaListNazivFormatedOIB>
    <izvorni_sadrzaj>
      <item>FALTAK PROM d.o.o., OIB 95477010104</item>
    </izvorni_sadrzaj>
    <derivirana_varijabla naziv="DomainObject.Predmet.ProtuStrankaListNazivFormatedOIB_1">
      <item>FALTAK PROM d.o.o., OIB 95477010104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FALTAK PROM d.o.o.</izvorni_sadrzaj>
    <derivirana_varijabla naziv="DomainObject.Predmet.ProtustrankaIDrugi_1">FALTAK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FALTAK PROM d.o.o., OIB 95477010104, Keleminovec 8/a, 10380 Sveti Ivan Zelina</izvorni_sadrzaj>
    <derivirana_varijabla naziv="DomainObject.Predmet.ProtustrankaIDrugiAdressOIB_1">FALTAK PROM d.o.o., OIB 95477010104, Keleminovec 8/a,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FALTAK PROM d.o.o.</item>
    </izvorni_sadrzaj>
    <derivirana_varijabla naziv="DomainObject.Predmet.SudioniciListNaziv_1">
      <item>FINA Regionalni centar Zagreb</item>
      <item>FALTAK 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FALTAK PROM d.o.o., OIB 95477010104, Keleminovec 8/a,10380 Sveti Ivan Zelina</item>
    </izvorni_sadrzaj>
    <derivirana_varijabla naziv="DomainObject.Predmet.SudioniciListAdressOIB_1">
      <item>FINA Regionalni centar Zagreb, OIB 85821130368, Trg svibanjskih žrtava 1995. br. 1,10000 Zagreb</item>
      <item>FALTAK PROM d.o.o., OIB 95477010104, Keleminovec 8/a,10380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95477010104</item>
    </izvorni_sadrzaj>
    <derivirana_varijabla naziv="DomainObject.Predmet.SudioniciListNazivOIB_1">
      <item>, OIB 85821130368</item>
      <item>, OIB 95477010104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1328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2017-03-21T06:59:00Z</dcterms:created>
  <dc:creator>Nikolina Mikulić</dc:creator>
  <cp:lastModifiedBy>Nikolina Mikulić</cp:lastModifiedBy>
  <dcterms:modified xmlns:xsi="http://www.w3.org/2001/XMLSchema-instance" xsi:type="dcterms:W3CDTF">2017-03-21T07:02:00Z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