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3d457" w14:paraId="713d457" w:rsidRDefault="009E10DD" w:rsidR="0061526D">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8272A" w:rsidR="0058272A">
      <w:r>
        <w:t>REPUBLIKA HRVATSKA</w:t>
      </w:r>
      <w:r>
        <w:tab/>
      </w:r>
      <w:r>
        <w:tab/>
      </w:r>
      <w:r>
        <w:tab/>
      </w:r>
      <w:r>
        <w:tab/>
      </w:r>
      <w:r>
        <w:tab/>
      </w:r>
    </w:p>
    <w:p w:rsidRDefault="0058272A" w:rsidR="009652AC" w:rsidRPr="00344575">
      <w:r>
        <w:t>TRGOVAČKI SUD U SPLITU</w:t>
      </w:r>
      <w:r>
        <w:tab/>
      </w:r>
      <w:r>
        <w:tab/>
      </w:r>
      <w:r>
        <w:tab/>
      </w:r>
      <w:r>
        <w:tab/>
      </w:r>
      <w:r>
        <w:tab/>
      </w:r>
      <w:r>
        <w:tab/>
      </w:r>
    </w:p>
    <w:p w:rsidRDefault="009652AC" w:rsidP="0061526D" w:rsidR="0061526D" w:rsidRPr="0061526D">
      <w:r>
        <w:t>Split, Sukoišanska 6</w:t>
      </w:r>
      <w:r w:rsidR="0058272A">
        <w:tab/>
      </w:r>
    </w:p>
    <w:p w:rsidRDefault="0058272A" w:rsidR="0058272A" w:rsidRPr="008E03FA">
      <w:pPr>
        <w:pStyle w:val="Naslov1"/>
        <w:rPr>
          <w:b w:val="false"/>
        </w:rPr>
      </w:pPr>
      <w:r w:rsidRPr="008E03FA">
        <w:rPr>
          <w:b w:val="false"/>
        </w:rPr>
        <w:t>R J E Š E N J E</w:t>
      </w:r>
    </w:p>
    <w:p w:rsidRDefault="0058272A" w:rsidR="0058272A"/>
    <w:p w:rsidRDefault="0058272A" w:rsidR="0058272A">
      <w:pPr>
        <w:pStyle w:val="Tijeloteksta"/>
        <w:ind w:hanging="180"/>
      </w:pPr>
      <w:r>
        <w:tab/>
      </w:r>
      <w:r>
        <w:tab/>
        <w:t>Trgovački sud u Splitu,</w:t>
      </w:r>
      <w:r w:rsidR="00367B94">
        <w:t xml:space="preserve"> po sucu ovog suda</w:t>
      </w:r>
      <w:r w:rsidR="00344575">
        <w:t xml:space="preserve"> Katarini Mikulić</w:t>
      </w:r>
      <w:r w:rsidR="000959BC">
        <w:t>,</w:t>
      </w:r>
      <w:r w:rsidR="00367B94">
        <w:t xml:space="preserve"> kao stečajno</w:t>
      </w:r>
      <w:r w:rsidR="00D75E0F">
        <w:t>m</w:t>
      </w:r>
      <w:r w:rsidR="00367B94">
        <w:t xml:space="preserve"> suc</w:t>
      </w:r>
      <w:r w:rsidR="00D75E0F">
        <w:t>u,</w:t>
      </w:r>
      <w:r w:rsidR="00367B94">
        <w:t xml:space="preserve"> u</w:t>
      </w:r>
      <w:r>
        <w:t xml:space="preserve"> stečajnom postupku nad </w:t>
      </w:r>
      <w:r w:rsidR="000959BC">
        <w:t xml:space="preserve">stečajnim dužnikom </w:t>
      </w:r>
      <w:r w:rsidR="00BE570A" w:rsidRPr="009C525A">
        <w:t>MELCON d.o.o.</w:t>
      </w:r>
      <w:r w:rsidR="00BE570A">
        <w:t xml:space="preserve"> u stečaju</w:t>
      </w:r>
      <w:r w:rsidR="00BE570A" w:rsidRPr="009C525A">
        <w:t>, Don Frane Bulića 205, Solin, OIB: 79326486732</w:t>
      </w:r>
      <w:r w:rsidR="009E10DD">
        <w:t>,</w:t>
      </w:r>
      <w:r w:rsidR="00241CE2">
        <w:t xml:space="preserve"> zastupan po stečajno</w:t>
      </w:r>
      <w:r w:rsidR="00BE570A">
        <w:t xml:space="preserve">m upravitelju Ivanu Eteroviću, Škapre 40, Split, </w:t>
      </w:r>
      <w:r w:rsidR="00505C3C">
        <w:t xml:space="preserve">OIB: </w:t>
      </w:r>
      <w:r w:rsidR="00BE570A">
        <w:t>76765128473</w:t>
      </w:r>
      <w:r w:rsidR="00344575">
        <w:t xml:space="preserve">, </w:t>
      </w:r>
      <w:r>
        <w:t>nakon</w:t>
      </w:r>
      <w:r w:rsidR="00367B94">
        <w:t xml:space="preserve"> </w:t>
      </w:r>
      <w:r>
        <w:t>ispitn</w:t>
      </w:r>
      <w:r w:rsidR="0004502B">
        <w:t>og</w:t>
      </w:r>
      <w:r w:rsidR="00EE16FC">
        <w:t xml:space="preserve"> </w:t>
      </w:r>
      <w:r>
        <w:t>ročišta održan</w:t>
      </w:r>
      <w:r w:rsidR="0004502B">
        <w:t>og</w:t>
      </w:r>
      <w:r>
        <w:t xml:space="preserve"> kod ovog suda </w:t>
      </w:r>
      <w:r w:rsidR="00241CE2">
        <w:t xml:space="preserve">dana </w:t>
      </w:r>
      <w:r w:rsidR="00BE570A">
        <w:t>12. listopada</w:t>
      </w:r>
      <w:r w:rsidR="002A2AFD">
        <w:t xml:space="preserve"> 2016</w:t>
      </w:r>
      <w:r w:rsidR="00306B8E">
        <w:t xml:space="preserve">. godine, </w:t>
      </w:r>
      <w:r w:rsidR="00D527B6">
        <w:t>14</w:t>
      </w:r>
      <w:r w:rsidR="00BE570A">
        <w:t>. listopada</w:t>
      </w:r>
      <w:r w:rsidR="00306B8E">
        <w:t xml:space="preserve"> 2016. godine </w:t>
      </w:r>
    </w:p>
    <w:p w:rsidRDefault="0061526D" w:rsidP="0061526D" w:rsidR="0061526D">
      <w:pPr>
        <w:rPr>
          <w:bCs/>
        </w:rPr>
      </w:pPr>
    </w:p>
    <w:p w:rsidRDefault="007035D5" w:rsidR="007035D5">
      <w:pPr>
        <w:jc w:val="center"/>
        <w:rPr>
          <w:bCs/>
        </w:rPr>
      </w:pPr>
    </w:p>
    <w:p w:rsidRDefault="0058272A" w:rsidR="0058272A">
      <w:pPr>
        <w:jc w:val="center"/>
        <w:rPr>
          <w:bCs/>
        </w:rPr>
      </w:pPr>
      <w:r w:rsidRPr="00186486">
        <w:rPr>
          <w:bCs/>
        </w:rPr>
        <w:t>r i j e š i o</w:t>
      </w:r>
      <w:r w:rsidR="00186486">
        <w:rPr>
          <w:bCs/>
        </w:rPr>
        <w:t xml:space="preserve">  </w:t>
      </w:r>
      <w:r w:rsidRPr="00186486">
        <w:rPr>
          <w:bCs/>
        </w:rPr>
        <w:t xml:space="preserve">  j e</w:t>
      </w:r>
    </w:p>
    <w:p w:rsidRDefault="0058272A" w:rsidR="0058272A">
      <w:pPr>
        <w:rPr>
          <w:b/>
          <w:bCs/>
        </w:rPr>
      </w:pPr>
    </w:p>
    <w:p w:rsidRDefault="0058272A" w:rsidR="0058272A" w:rsidRPr="0004502B">
      <w:pPr>
        <w:ind w:firstLine="708"/>
        <w:jc w:val="both"/>
        <w:rPr>
          <w:bCs/>
        </w:rPr>
      </w:pPr>
      <w:r w:rsidRPr="0004502B">
        <w:rPr>
          <w:bCs/>
        </w:rPr>
        <w:t>I.</w:t>
      </w:r>
      <w:r w:rsidRPr="0004502B">
        <w:t xml:space="preserve"> </w:t>
      </w:r>
      <w:r w:rsidR="007162AE" w:rsidRPr="0004502B">
        <w:t xml:space="preserve"> </w:t>
      </w:r>
      <w:r w:rsidR="009A03A2">
        <w:t xml:space="preserve">Ispitane su tražbine vjerovnika </w:t>
      </w:r>
      <w:r w:rsidRPr="0004502B">
        <w:rPr>
          <w:bCs/>
        </w:rPr>
        <w:t>viš</w:t>
      </w:r>
      <w:r w:rsidR="00784CAA" w:rsidRPr="0004502B">
        <w:rPr>
          <w:bCs/>
        </w:rPr>
        <w:t xml:space="preserve">ih </w:t>
      </w:r>
      <w:r w:rsidRPr="0004502B">
        <w:rPr>
          <w:bCs/>
        </w:rPr>
        <w:t>isplatn</w:t>
      </w:r>
      <w:r w:rsidR="00784CAA" w:rsidRPr="0004502B">
        <w:rPr>
          <w:bCs/>
        </w:rPr>
        <w:t>ih</w:t>
      </w:r>
      <w:r w:rsidRPr="0004502B">
        <w:rPr>
          <w:bCs/>
        </w:rPr>
        <w:t xml:space="preserve"> red</w:t>
      </w:r>
      <w:r w:rsidR="00784CAA" w:rsidRPr="0004502B">
        <w:rPr>
          <w:bCs/>
        </w:rPr>
        <w:t>ova</w:t>
      </w:r>
      <w:r w:rsidR="009A03A2">
        <w:rPr>
          <w:bCs/>
        </w:rPr>
        <w:t>, te utvrđene i osporene pojedine tražbine, kako se navodi u tablicama pod a) i b):</w:t>
      </w:r>
    </w:p>
    <w:p w:rsidRDefault="000959BC" w:rsidP="00534651" w:rsidR="000959BC" w:rsidRPr="0004502B">
      <w:pPr>
        <w:ind w:left="1260"/>
        <w:jc w:val="both"/>
        <w:rPr>
          <w:bCs/>
        </w:rPr>
      </w:pPr>
    </w:p>
    <w:p w:rsidRDefault="002E7E6A" w:rsidP="001721D8" w:rsidR="00E817B4">
      <w:pPr>
        <w:numPr>
          <w:ilvl w:val="0"/>
          <w:numId w:val="11"/>
        </w:numPr>
        <w:jc w:val="both"/>
        <w:rPr>
          <w:bCs/>
        </w:rPr>
      </w:pPr>
      <w:r>
        <w:rPr>
          <w:bCs/>
        </w:rPr>
        <w:t>Prvi viši</w:t>
      </w:r>
      <w:r w:rsidR="001721D8">
        <w:rPr>
          <w:bCs/>
        </w:rPr>
        <w:t xml:space="preserve"> i</w:t>
      </w:r>
      <w:r w:rsidR="0058272A" w:rsidRPr="0004502B">
        <w:rPr>
          <w:bCs/>
        </w:rPr>
        <w:t>splatni red:</w:t>
      </w:r>
    </w:p>
    <w:p w:rsidRDefault="00E95CF8" w:rsidP="007035D5" w:rsidR="00E95CF8" w:rsidRPr="0004502B">
      <w:pPr>
        <w:jc w:val="both"/>
        <w:rPr>
          <w:bCs/>
        </w:rPr>
      </w:pPr>
    </w:p>
    <w:tbl>
      <w:tblPr>
        <w:tblStyle w:val="Reetkatablice"/>
        <w:tblW w:type="dxa" w:w="9782"/>
        <w:tblInd w:type="dxa" w:w="-318"/>
        <w:tblLayout w:type="fixed"/>
        <w:tblLook w:val="04A0" w:noVBand="1" w:noHBand="0" w:lastColumn="0" w:firstColumn="1" w:lastRow="0" w:firstRow="1"/>
      </w:tblPr>
      <w:tblGrid>
        <w:gridCol w:w="568"/>
        <w:gridCol w:w="1276"/>
        <w:gridCol w:w="1276"/>
        <w:gridCol w:w="1559"/>
        <w:gridCol w:w="1417"/>
        <w:gridCol w:w="1276"/>
        <w:gridCol w:w="1276"/>
        <w:gridCol w:w="1134"/>
      </w:tblGrid>
      <w:tr w:rsidTr="00F04B4A" w:rsidR="00433A81" w:rsidRPr="005C3942">
        <w:tc>
          <w:tcPr>
            <w:tcW w:type="dxa" w:w="568"/>
          </w:tcPr>
          <w:p w:rsidRDefault="00976385" w:rsidP="003C0D6E" w:rsidR="00976385" w:rsidRPr="005C3942">
            <w:pPr>
              <w:jc w:val="center"/>
              <w:rPr>
                <w:bCs/>
                <w:sz w:val="18"/>
                <w:szCs w:val="18"/>
              </w:rPr>
            </w:pPr>
            <w:r w:rsidRPr="005C3942">
              <w:rPr>
                <w:bCs/>
                <w:sz w:val="18"/>
                <w:szCs w:val="18"/>
              </w:rPr>
              <w:t>Red.br.</w:t>
            </w:r>
          </w:p>
        </w:tc>
        <w:tc>
          <w:tcPr>
            <w:tcW w:type="dxa" w:w="1276"/>
          </w:tcPr>
          <w:p w:rsidRDefault="00976385" w:rsidP="003C0D6E" w:rsidR="00976385" w:rsidRPr="005C3942">
            <w:pPr>
              <w:jc w:val="center"/>
              <w:rPr>
                <w:bCs/>
                <w:sz w:val="18"/>
                <w:szCs w:val="18"/>
              </w:rPr>
            </w:pPr>
            <w:r w:rsidRPr="005C3942">
              <w:rPr>
                <w:bCs/>
                <w:sz w:val="18"/>
                <w:szCs w:val="18"/>
              </w:rPr>
              <w:t>Ime i prezime/naziv vjerovnika</w:t>
            </w:r>
          </w:p>
        </w:tc>
        <w:tc>
          <w:tcPr>
            <w:tcW w:type="dxa" w:w="1276"/>
          </w:tcPr>
          <w:p w:rsidRDefault="00976385" w:rsidP="003C0D6E" w:rsidR="00976385" w:rsidRPr="005C3942">
            <w:pPr>
              <w:jc w:val="center"/>
              <w:rPr>
                <w:bCs/>
                <w:sz w:val="18"/>
                <w:szCs w:val="18"/>
              </w:rPr>
            </w:pPr>
            <w:r w:rsidRPr="005C3942">
              <w:rPr>
                <w:bCs/>
                <w:sz w:val="18"/>
                <w:szCs w:val="18"/>
              </w:rPr>
              <w:t>OIB</w:t>
            </w:r>
          </w:p>
        </w:tc>
        <w:tc>
          <w:tcPr>
            <w:tcW w:type="dxa" w:w="1559"/>
          </w:tcPr>
          <w:p w:rsidRDefault="00976385" w:rsidP="003C0D6E" w:rsidR="00976385" w:rsidRPr="005C3942">
            <w:pPr>
              <w:jc w:val="center"/>
              <w:rPr>
                <w:bCs/>
                <w:sz w:val="18"/>
                <w:szCs w:val="18"/>
              </w:rPr>
            </w:pPr>
            <w:r w:rsidRPr="005C3942">
              <w:rPr>
                <w:bCs/>
                <w:sz w:val="18"/>
                <w:szCs w:val="18"/>
              </w:rPr>
              <w:t>Adresa</w:t>
            </w:r>
          </w:p>
        </w:tc>
        <w:tc>
          <w:tcPr>
            <w:tcW w:type="dxa" w:w="1417"/>
          </w:tcPr>
          <w:p w:rsidRDefault="00976385" w:rsidP="003C0D6E" w:rsidR="00976385" w:rsidRPr="005C3942">
            <w:pPr>
              <w:jc w:val="center"/>
              <w:rPr>
                <w:bCs/>
                <w:sz w:val="18"/>
                <w:szCs w:val="18"/>
              </w:rPr>
            </w:pPr>
            <w:r w:rsidRPr="005C3942">
              <w:rPr>
                <w:bCs/>
                <w:sz w:val="18"/>
                <w:szCs w:val="18"/>
              </w:rPr>
              <w:t>Iznos prijavljene tražbine</w:t>
            </w:r>
          </w:p>
        </w:tc>
        <w:tc>
          <w:tcPr>
            <w:tcW w:type="dxa" w:w="1276"/>
          </w:tcPr>
          <w:p w:rsidRDefault="00976385" w:rsidP="003C0D6E" w:rsidR="00976385" w:rsidRPr="005C3942">
            <w:pPr>
              <w:jc w:val="center"/>
              <w:rPr>
                <w:bCs/>
                <w:sz w:val="18"/>
                <w:szCs w:val="18"/>
              </w:rPr>
            </w:pPr>
            <w:r w:rsidRPr="005C3942">
              <w:rPr>
                <w:bCs/>
                <w:sz w:val="18"/>
                <w:szCs w:val="18"/>
              </w:rPr>
              <w:t>Iznos priznate tražbine</w:t>
            </w:r>
          </w:p>
        </w:tc>
        <w:tc>
          <w:tcPr>
            <w:tcW w:type="dxa" w:w="1276"/>
          </w:tcPr>
          <w:p w:rsidRDefault="00976385" w:rsidP="003C0D6E" w:rsidR="00976385" w:rsidRPr="005C3942">
            <w:pPr>
              <w:jc w:val="center"/>
              <w:rPr>
                <w:bCs/>
                <w:sz w:val="18"/>
                <w:szCs w:val="18"/>
              </w:rPr>
            </w:pPr>
            <w:r w:rsidRPr="005C3942">
              <w:rPr>
                <w:bCs/>
                <w:sz w:val="18"/>
                <w:szCs w:val="18"/>
              </w:rPr>
              <w:t>Iznos osporene tražbine</w:t>
            </w:r>
          </w:p>
        </w:tc>
        <w:tc>
          <w:tcPr>
            <w:tcW w:type="dxa" w:w="1134"/>
          </w:tcPr>
          <w:p w:rsidRDefault="00306B8E" w:rsidP="00534651" w:rsidR="00976385" w:rsidRPr="005C3942">
            <w:pPr>
              <w:jc w:val="both"/>
              <w:rPr>
                <w:bCs/>
                <w:sz w:val="18"/>
                <w:szCs w:val="18"/>
              </w:rPr>
            </w:pPr>
            <w:r w:rsidRPr="005C3942">
              <w:rPr>
                <w:bCs/>
                <w:sz w:val="18"/>
                <w:szCs w:val="18"/>
              </w:rPr>
              <w:t>Osporav</w:t>
            </w:r>
            <w:r w:rsidR="00452F71" w:rsidRPr="005C3942">
              <w:rPr>
                <w:bCs/>
                <w:sz w:val="18"/>
                <w:szCs w:val="18"/>
              </w:rPr>
              <w:t>a</w:t>
            </w:r>
            <w:r w:rsidRPr="005C3942">
              <w:rPr>
                <w:bCs/>
                <w:sz w:val="18"/>
                <w:szCs w:val="18"/>
              </w:rPr>
              <w:t>telj/</w:t>
            </w:r>
            <w:r w:rsidR="00976385" w:rsidRPr="005C3942">
              <w:rPr>
                <w:bCs/>
                <w:sz w:val="18"/>
                <w:szCs w:val="18"/>
              </w:rPr>
              <w:t>Razlog osporav.</w:t>
            </w:r>
          </w:p>
        </w:tc>
      </w:tr>
      <w:tr w:rsidTr="00F04B4A" w:rsidR="00433A81" w:rsidRPr="005C3942">
        <w:trPr>
          <w:trHeight w:val="526"/>
        </w:trPr>
        <w:tc>
          <w:tcPr>
            <w:tcW w:type="dxa" w:w="568"/>
          </w:tcPr>
          <w:p w:rsidRDefault="00976385" w:rsidP="003C0D6E" w:rsidR="00976385" w:rsidRPr="005C3942">
            <w:pPr>
              <w:jc w:val="center"/>
              <w:rPr>
                <w:bCs/>
                <w:sz w:val="18"/>
                <w:szCs w:val="18"/>
              </w:rPr>
            </w:pPr>
            <w:r w:rsidRPr="005C3942">
              <w:rPr>
                <w:bCs/>
                <w:sz w:val="18"/>
                <w:szCs w:val="18"/>
              </w:rPr>
              <w:t>1.</w:t>
            </w:r>
          </w:p>
        </w:tc>
        <w:tc>
          <w:tcPr>
            <w:tcW w:type="dxa" w:w="1276"/>
          </w:tcPr>
          <w:p w:rsidRDefault="00FC6A3D" w:rsidP="003C0D6E" w:rsidR="00976385" w:rsidRPr="005C3942">
            <w:pPr>
              <w:jc w:val="center"/>
              <w:rPr>
                <w:bCs/>
                <w:sz w:val="18"/>
                <w:szCs w:val="18"/>
              </w:rPr>
            </w:pPr>
            <w:r w:rsidRPr="005C3942">
              <w:rPr>
                <w:sz w:val="18"/>
                <w:szCs w:val="18"/>
              </w:rPr>
              <w:t>MAJA BERAM</w:t>
            </w:r>
          </w:p>
        </w:tc>
        <w:tc>
          <w:tcPr>
            <w:tcW w:type="dxa" w:w="1276"/>
          </w:tcPr>
          <w:p w:rsidRDefault="00FC6A3D" w:rsidP="003C0D6E" w:rsidR="00976385" w:rsidRPr="005C3942">
            <w:pPr>
              <w:jc w:val="center"/>
              <w:rPr>
                <w:bCs/>
                <w:sz w:val="18"/>
                <w:szCs w:val="18"/>
              </w:rPr>
            </w:pPr>
            <w:r w:rsidRPr="005C3942">
              <w:rPr>
                <w:sz w:val="18"/>
                <w:szCs w:val="18"/>
              </w:rPr>
              <w:t>41767350629</w:t>
            </w:r>
          </w:p>
        </w:tc>
        <w:tc>
          <w:tcPr>
            <w:tcW w:type="dxa" w:w="1559"/>
          </w:tcPr>
          <w:p w:rsidRDefault="00FC6A3D" w:rsidP="003C0D6E" w:rsidR="00976385" w:rsidRPr="005C3942">
            <w:pPr>
              <w:jc w:val="center"/>
              <w:rPr>
                <w:bCs/>
                <w:sz w:val="18"/>
                <w:szCs w:val="18"/>
              </w:rPr>
            </w:pPr>
            <w:r w:rsidRPr="005C3942">
              <w:rPr>
                <w:sz w:val="18"/>
                <w:szCs w:val="18"/>
              </w:rPr>
              <w:t>Cesta dr. F. Tuđmana 1049, Kaštel Štafilić</w:t>
            </w:r>
          </w:p>
        </w:tc>
        <w:tc>
          <w:tcPr>
            <w:tcW w:type="dxa" w:w="1417"/>
          </w:tcPr>
          <w:p w:rsidRDefault="00FC6A3D" w:rsidP="003C0D6E" w:rsidR="00976385" w:rsidRPr="005C3942">
            <w:pPr>
              <w:jc w:val="center"/>
              <w:rPr>
                <w:bCs/>
                <w:sz w:val="18"/>
                <w:szCs w:val="18"/>
              </w:rPr>
            </w:pPr>
            <w:r w:rsidRPr="005C3942">
              <w:rPr>
                <w:sz w:val="18"/>
                <w:szCs w:val="18"/>
              </w:rPr>
              <w:t>10.242,42</w:t>
            </w:r>
          </w:p>
        </w:tc>
        <w:tc>
          <w:tcPr>
            <w:tcW w:type="dxa" w:w="1276"/>
          </w:tcPr>
          <w:p w:rsidRDefault="00FC6A3D" w:rsidP="003C0D6E" w:rsidR="00976385" w:rsidRPr="005C3942">
            <w:pPr>
              <w:jc w:val="center"/>
              <w:rPr>
                <w:bCs/>
                <w:sz w:val="18"/>
                <w:szCs w:val="18"/>
              </w:rPr>
            </w:pPr>
            <w:r w:rsidRPr="005C3942">
              <w:rPr>
                <w:sz w:val="18"/>
                <w:szCs w:val="18"/>
              </w:rPr>
              <w:t>10.242,42</w:t>
            </w:r>
          </w:p>
        </w:tc>
        <w:tc>
          <w:tcPr>
            <w:tcW w:type="dxa" w:w="1276"/>
          </w:tcPr>
          <w:p w:rsidRDefault="00976385" w:rsidP="003C0D6E" w:rsidR="00976385" w:rsidRPr="005C3942">
            <w:pPr>
              <w:jc w:val="center"/>
              <w:rPr>
                <w:bCs/>
                <w:sz w:val="18"/>
                <w:szCs w:val="18"/>
              </w:rPr>
            </w:pPr>
          </w:p>
        </w:tc>
        <w:tc>
          <w:tcPr>
            <w:tcW w:type="dxa" w:w="1134"/>
          </w:tcPr>
          <w:p w:rsidRDefault="00976385" w:rsidP="00534651" w:rsidR="00976385" w:rsidRPr="005C3942">
            <w:pPr>
              <w:jc w:val="both"/>
              <w:rPr>
                <w:bCs/>
                <w:sz w:val="18"/>
                <w:szCs w:val="18"/>
              </w:rPr>
            </w:pPr>
          </w:p>
        </w:tc>
      </w:tr>
      <w:tr w:rsidTr="00F04B4A" w:rsidR="00433A81" w:rsidRPr="005C3942">
        <w:tc>
          <w:tcPr>
            <w:tcW w:type="dxa" w:w="568"/>
          </w:tcPr>
          <w:p w:rsidRDefault="00976385" w:rsidP="003C0D6E" w:rsidR="00976385" w:rsidRPr="005C3942">
            <w:pPr>
              <w:jc w:val="center"/>
              <w:rPr>
                <w:bCs/>
                <w:sz w:val="18"/>
                <w:szCs w:val="18"/>
              </w:rPr>
            </w:pPr>
            <w:r w:rsidRPr="005C3942">
              <w:rPr>
                <w:bCs/>
                <w:sz w:val="18"/>
                <w:szCs w:val="18"/>
              </w:rPr>
              <w:t>2.</w:t>
            </w:r>
          </w:p>
        </w:tc>
        <w:tc>
          <w:tcPr>
            <w:tcW w:type="dxa" w:w="1276"/>
          </w:tcPr>
          <w:p w:rsidRDefault="00FC6A3D" w:rsidP="003C0D6E" w:rsidR="00976385" w:rsidRPr="005C3942">
            <w:pPr>
              <w:jc w:val="center"/>
              <w:rPr>
                <w:bCs/>
                <w:sz w:val="18"/>
                <w:szCs w:val="18"/>
              </w:rPr>
            </w:pPr>
            <w:r w:rsidRPr="005C3942">
              <w:rPr>
                <w:bCs/>
                <w:sz w:val="18"/>
                <w:szCs w:val="18"/>
              </w:rPr>
              <w:t>ZORAN BOTIĆ</w:t>
            </w:r>
          </w:p>
        </w:tc>
        <w:tc>
          <w:tcPr>
            <w:tcW w:type="dxa" w:w="1276"/>
          </w:tcPr>
          <w:p w:rsidRDefault="00FC6A3D" w:rsidP="003C0D6E" w:rsidR="00976385" w:rsidRPr="005C3942">
            <w:pPr>
              <w:jc w:val="center"/>
              <w:rPr>
                <w:bCs/>
                <w:sz w:val="18"/>
                <w:szCs w:val="18"/>
              </w:rPr>
            </w:pPr>
            <w:r w:rsidRPr="005C3942">
              <w:rPr>
                <w:sz w:val="18"/>
                <w:szCs w:val="18"/>
              </w:rPr>
              <w:t>65324028331</w:t>
            </w:r>
          </w:p>
        </w:tc>
        <w:tc>
          <w:tcPr>
            <w:tcW w:type="dxa" w:w="1559"/>
          </w:tcPr>
          <w:p w:rsidRDefault="00364936" w:rsidP="003C0D6E" w:rsidR="00976385" w:rsidRPr="005C3942">
            <w:pPr>
              <w:jc w:val="center"/>
              <w:rPr>
                <w:bCs/>
                <w:sz w:val="18"/>
                <w:szCs w:val="18"/>
              </w:rPr>
            </w:pPr>
            <w:r>
              <w:rPr>
                <w:sz w:val="18"/>
                <w:szCs w:val="18"/>
              </w:rPr>
              <w:t>Rudine bb, Kaštel Novi</w:t>
            </w:r>
          </w:p>
        </w:tc>
        <w:tc>
          <w:tcPr>
            <w:tcW w:type="dxa" w:w="1417"/>
          </w:tcPr>
          <w:p w:rsidRDefault="00FC6A3D" w:rsidP="003C0D6E" w:rsidR="00976385" w:rsidRPr="005C3942">
            <w:pPr>
              <w:jc w:val="center"/>
              <w:rPr>
                <w:bCs/>
                <w:sz w:val="18"/>
                <w:szCs w:val="18"/>
              </w:rPr>
            </w:pPr>
            <w:r w:rsidRPr="005C3942">
              <w:rPr>
                <w:sz w:val="18"/>
                <w:szCs w:val="18"/>
              </w:rPr>
              <w:t>8.300,50</w:t>
            </w:r>
          </w:p>
        </w:tc>
        <w:tc>
          <w:tcPr>
            <w:tcW w:type="dxa" w:w="1276"/>
          </w:tcPr>
          <w:p w:rsidRDefault="00FC6A3D" w:rsidP="003C0D6E" w:rsidR="00976385" w:rsidRPr="005C3942">
            <w:pPr>
              <w:jc w:val="center"/>
              <w:rPr>
                <w:bCs/>
                <w:sz w:val="18"/>
                <w:szCs w:val="18"/>
              </w:rPr>
            </w:pPr>
            <w:r w:rsidRPr="005C3942">
              <w:rPr>
                <w:sz w:val="18"/>
                <w:szCs w:val="18"/>
              </w:rPr>
              <w:t>8.300,50</w:t>
            </w:r>
          </w:p>
        </w:tc>
        <w:tc>
          <w:tcPr>
            <w:tcW w:type="dxa" w:w="1276"/>
          </w:tcPr>
          <w:p w:rsidRDefault="00976385" w:rsidP="003C0D6E" w:rsidR="00976385" w:rsidRPr="005C3942">
            <w:pPr>
              <w:jc w:val="center"/>
              <w:rPr>
                <w:bCs/>
                <w:sz w:val="18"/>
                <w:szCs w:val="18"/>
              </w:rPr>
            </w:pPr>
          </w:p>
        </w:tc>
        <w:tc>
          <w:tcPr>
            <w:tcW w:type="dxa" w:w="1134"/>
          </w:tcPr>
          <w:p w:rsidRDefault="00976385" w:rsidP="00534651" w:rsidR="00976385" w:rsidRPr="005C3942">
            <w:pPr>
              <w:jc w:val="both"/>
              <w:rPr>
                <w:bCs/>
                <w:sz w:val="18"/>
                <w:szCs w:val="18"/>
              </w:rPr>
            </w:pPr>
          </w:p>
        </w:tc>
      </w:tr>
      <w:tr w:rsidTr="00F04B4A" w:rsidR="00433A81" w:rsidRPr="005C3942">
        <w:tc>
          <w:tcPr>
            <w:tcW w:type="dxa" w:w="568"/>
          </w:tcPr>
          <w:p w:rsidRDefault="00976385" w:rsidP="003C0D6E" w:rsidR="00976385" w:rsidRPr="005C3942">
            <w:pPr>
              <w:jc w:val="center"/>
              <w:rPr>
                <w:bCs/>
                <w:sz w:val="18"/>
                <w:szCs w:val="18"/>
              </w:rPr>
            </w:pPr>
            <w:r w:rsidRPr="005C3942">
              <w:rPr>
                <w:bCs/>
                <w:sz w:val="18"/>
                <w:szCs w:val="18"/>
              </w:rPr>
              <w:t>3.</w:t>
            </w:r>
          </w:p>
        </w:tc>
        <w:tc>
          <w:tcPr>
            <w:tcW w:type="dxa" w:w="1276"/>
          </w:tcPr>
          <w:p w:rsidRDefault="00FC6A3D" w:rsidP="003C0D6E" w:rsidR="00976385" w:rsidRPr="005C3942">
            <w:pPr>
              <w:jc w:val="center"/>
              <w:rPr>
                <w:bCs/>
                <w:sz w:val="18"/>
                <w:szCs w:val="18"/>
              </w:rPr>
            </w:pPr>
            <w:r w:rsidRPr="005C3942">
              <w:rPr>
                <w:bCs/>
                <w:sz w:val="18"/>
                <w:szCs w:val="18"/>
              </w:rPr>
              <w:t>MATE BUČEVIĆ</w:t>
            </w:r>
          </w:p>
        </w:tc>
        <w:tc>
          <w:tcPr>
            <w:tcW w:type="dxa" w:w="1276"/>
          </w:tcPr>
          <w:p w:rsidRDefault="00FC6A3D" w:rsidP="003C0D6E" w:rsidR="00976385" w:rsidRPr="005C3942">
            <w:pPr>
              <w:jc w:val="center"/>
              <w:rPr>
                <w:bCs/>
                <w:sz w:val="18"/>
                <w:szCs w:val="18"/>
              </w:rPr>
            </w:pPr>
            <w:r w:rsidRPr="005C3942">
              <w:rPr>
                <w:sz w:val="18"/>
                <w:szCs w:val="18"/>
              </w:rPr>
              <w:t>63838914822</w:t>
            </w:r>
          </w:p>
        </w:tc>
        <w:tc>
          <w:tcPr>
            <w:tcW w:type="dxa" w:w="1559"/>
          </w:tcPr>
          <w:p w:rsidRDefault="00FC6A3D" w:rsidP="00514D02" w:rsidR="00976385" w:rsidRPr="005C3942">
            <w:pPr>
              <w:jc w:val="center"/>
              <w:rPr>
                <w:bCs/>
                <w:sz w:val="18"/>
                <w:szCs w:val="18"/>
              </w:rPr>
            </w:pPr>
            <w:r w:rsidRPr="005C3942">
              <w:rPr>
                <w:bCs/>
                <w:sz w:val="18"/>
                <w:szCs w:val="18"/>
              </w:rPr>
              <w:t>Mosećka 10, Split</w:t>
            </w:r>
          </w:p>
        </w:tc>
        <w:tc>
          <w:tcPr>
            <w:tcW w:type="dxa" w:w="1417"/>
          </w:tcPr>
          <w:p w:rsidRDefault="00FC6A3D" w:rsidP="003C0D6E" w:rsidR="00976385" w:rsidRPr="005C3942">
            <w:pPr>
              <w:jc w:val="center"/>
              <w:rPr>
                <w:bCs/>
                <w:sz w:val="18"/>
                <w:szCs w:val="18"/>
              </w:rPr>
            </w:pPr>
            <w:r w:rsidRPr="005C3942">
              <w:rPr>
                <w:bCs/>
                <w:sz w:val="18"/>
                <w:szCs w:val="18"/>
              </w:rPr>
              <w:t>18.788,66</w:t>
            </w:r>
          </w:p>
        </w:tc>
        <w:tc>
          <w:tcPr>
            <w:tcW w:type="dxa" w:w="1276"/>
          </w:tcPr>
          <w:p w:rsidRDefault="00FC6A3D" w:rsidP="003C0D6E" w:rsidR="00976385" w:rsidRPr="005C3942">
            <w:pPr>
              <w:jc w:val="center"/>
              <w:rPr>
                <w:bCs/>
                <w:sz w:val="18"/>
                <w:szCs w:val="18"/>
              </w:rPr>
            </w:pPr>
            <w:r w:rsidRPr="005C3942">
              <w:rPr>
                <w:bCs/>
                <w:sz w:val="18"/>
                <w:szCs w:val="18"/>
              </w:rPr>
              <w:t>18.788,66</w:t>
            </w:r>
          </w:p>
        </w:tc>
        <w:tc>
          <w:tcPr>
            <w:tcW w:type="dxa" w:w="1276"/>
          </w:tcPr>
          <w:p w:rsidRDefault="00976385" w:rsidP="003C0D6E" w:rsidR="00976385" w:rsidRPr="005C3942">
            <w:pPr>
              <w:jc w:val="center"/>
              <w:rPr>
                <w:bCs/>
                <w:sz w:val="18"/>
                <w:szCs w:val="18"/>
              </w:rPr>
            </w:pPr>
          </w:p>
        </w:tc>
        <w:tc>
          <w:tcPr>
            <w:tcW w:type="dxa" w:w="1134"/>
          </w:tcPr>
          <w:p w:rsidRDefault="00976385" w:rsidP="00534651" w:rsidR="00976385" w:rsidRPr="005C3942">
            <w:pPr>
              <w:jc w:val="both"/>
              <w:rPr>
                <w:bCs/>
                <w:sz w:val="18"/>
                <w:szCs w:val="18"/>
              </w:rPr>
            </w:pPr>
          </w:p>
        </w:tc>
      </w:tr>
      <w:tr w:rsidTr="00F04B4A" w:rsidR="00433A81" w:rsidRPr="005C3942">
        <w:tc>
          <w:tcPr>
            <w:tcW w:type="dxa" w:w="568"/>
          </w:tcPr>
          <w:p w:rsidRDefault="00976385" w:rsidP="003C0D6E" w:rsidR="00976385" w:rsidRPr="005C3942">
            <w:pPr>
              <w:jc w:val="center"/>
              <w:rPr>
                <w:bCs/>
                <w:sz w:val="18"/>
                <w:szCs w:val="18"/>
              </w:rPr>
            </w:pPr>
            <w:r w:rsidRPr="005C3942">
              <w:rPr>
                <w:bCs/>
                <w:sz w:val="18"/>
                <w:szCs w:val="18"/>
              </w:rPr>
              <w:t>4.</w:t>
            </w:r>
          </w:p>
        </w:tc>
        <w:tc>
          <w:tcPr>
            <w:tcW w:type="dxa" w:w="1276"/>
          </w:tcPr>
          <w:p w:rsidRDefault="00FC6A3D" w:rsidP="003C0D6E" w:rsidR="00976385" w:rsidRPr="005C3942">
            <w:pPr>
              <w:jc w:val="center"/>
              <w:rPr>
                <w:bCs/>
                <w:sz w:val="18"/>
                <w:szCs w:val="18"/>
              </w:rPr>
            </w:pPr>
            <w:r w:rsidRPr="005C3942">
              <w:rPr>
                <w:bCs/>
                <w:sz w:val="18"/>
                <w:szCs w:val="18"/>
              </w:rPr>
              <w:t>DENIS ČOVO</w:t>
            </w:r>
          </w:p>
        </w:tc>
        <w:tc>
          <w:tcPr>
            <w:tcW w:type="dxa" w:w="1276"/>
          </w:tcPr>
          <w:p w:rsidRDefault="00FC6A3D" w:rsidP="003C0D6E" w:rsidR="00976385" w:rsidRPr="005C3942">
            <w:pPr>
              <w:jc w:val="center"/>
              <w:rPr>
                <w:bCs/>
                <w:sz w:val="18"/>
                <w:szCs w:val="18"/>
              </w:rPr>
            </w:pPr>
            <w:r w:rsidRPr="005C3942">
              <w:rPr>
                <w:sz w:val="18"/>
                <w:szCs w:val="18"/>
              </w:rPr>
              <w:t>84286187829</w:t>
            </w:r>
          </w:p>
        </w:tc>
        <w:tc>
          <w:tcPr>
            <w:tcW w:type="dxa" w:w="1559"/>
          </w:tcPr>
          <w:p w:rsidRDefault="00FC6A3D" w:rsidP="003C0D6E" w:rsidR="00976385" w:rsidRPr="005C3942">
            <w:pPr>
              <w:jc w:val="center"/>
              <w:rPr>
                <w:bCs/>
                <w:sz w:val="18"/>
                <w:szCs w:val="18"/>
              </w:rPr>
            </w:pPr>
            <w:r w:rsidRPr="005C3942">
              <w:rPr>
                <w:sz w:val="18"/>
                <w:szCs w:val="18"/>
              </w:rPr>
              <w:t>Karakašica 126, Sinj</w:t>
            </w:r>
          </w:p>
        </w:tc>
        <w:tc>
          <w:tcPr>
            <w:tcW w:type="dxa" w:w="1417"/>
          </w:tcPr>
          <w:p w:rsidRDefault="00FC6A3D" w:rsidP="00FC6A3D" w:rsidR="00976385" w:rsidRPr="005C3942">
            <w:pPr>
              <w:jc w:val="center"/>
              <w:rPr>
                <w:bCs/>
                <w:sz w:val="18"/>
                <w:szCs w:val="18"/>
              </w:rPr>
            </w:pPr>
            <w:r w:rsidRPr="005C3942">
              <w:rPr>
                <w:sz w:val="18"/>
                <w:szCs w:val="18"/>
              </w:rPr>
              <w:t>9.577,33</w:t>
            </w:r>
          </w:p>
        </w:tc>
        <w:tc>
          <w:tcPr>
            <w:tcW w:type="dxa" w:w="1276"/>
          </w:tcPr>
          <w:p w:rsidRDefault="00FC6A3D" w:rsidP="00FC6A3D" w:rsidR="00976385" w:rsidRPr="005C3942">
            <w:pPr>
              <w:jc w:val="center"/>
              <w:rPr>
                <w:bCs/>
                <w:sz w:val="18"/>
                <w:szCs w:val="18"/>
              </w:rPr>
            </w:pPr>
            <w:r w:rsidRPr="005C3942">
              <w:rPr>
                <w:sz w:val="18"/>
                <w:szCs w:val="18"/>
              </w:rPr>
              <w:t>9.577,33</w:t>
            </w:r>
          </w:p>
        </w:tc>
        <w:tc>
          <w:tcPr>
            <w:tcW w:type="dxa" w:w="1276"/>
          </w:tcPr>
          <w:p w:rsidRDefault="00976385" w:rsidP="003C0D6E" w:rsidR="00976385" w:rsidRPr="005C3942">
            <w:pPr>
              <w:jc w:val="center"/>
              <w:rPr>
                <w:bCs/>
                <w:sz w:val="18"/>
                <w:szCs w:val="18"/>
              </w:rPr>
            </w:pPr>
          </w:p>
        </w:tc>
        <w:tc>
          <w:tcPr>
            <w:tcW w:type="dxa" w:w="1134"/>
          </w:tcPr>
          <w:p w:rsidRDefault="00976385" w:rsidP="00534651" w:rsidR="00976385" w:rsidRPr="005C3942">
            <w:pPr>
              <w:jc w:val="both"/>
              <w:rPr>
                <w:bCs/>
                <w:sz w:val="18"/>
                <w:szCs w:val="18"/>
              </w:rPr>
            </w:pPr>
          </w:p>
        </w:tc>
      </w:tr>
      <w:tr w:rsidTr="00F04B4A" w:rsidR="00433A81" w:rsidRPr="005C3942">
        <w:tc>
          <w:tcPr>
            <w:tcW w:type="dxa" w:w="568"/>
          </w:tcPr>
          <w:p w:rsidRDefault="00976385" w:rsidP="003C0D6E" w:rsidR="00976385" w:rsidRPr="005C3942">
            <w:pPr>
              <w:jc w:val="center"/>
              <w:rPr>
                <w:bCs/>
                <w:sz w:val="18"/>
                <w:szCs w:val="18"/>
              </w:rPr>
            </w:pPr>
            <w:r w:rsidRPr="005C3942">
              <w:rPr>
                <w:bCs/>
                <w:sz w:val="18"/>
                <w:szCs w:val="18"/>
              </w:rPr>
              <w:t>5.</w:t>
            </w:r>
          </w:p>
        </w:tc>
        <w:tc>
          <w:tcPr>
            <w:tcW w:type="dxa" w:w="1276"/>
          </w:tcPr>
          <w:p w:rsidRDefault="00FC6A3D" w:rsidP="003C0D6E" w:rsidR="00976385" w:rsidRPr="005C3942">
            <w:pPr>
              <w:jc w:val="center"/>
              <w:rPr>
                <w:bCs/>
                <w:sz w:val="18"/>
                <w:szCs w:val="18"/>
              </w:rPr>
            </w:pPr>
            <w:r w:rsidRPr="005C3942">
              <w:rPr>
                <w:bCs/>
                <w:sz w:val="18"/>
                <w:szCs w:val="18"/>
              </w:rPr>
              <w:t>DENIS ERCEG</w:t>
            </w:r>
          </w:p>
        </w:tc>
        <w:tc>
          <w:tcPr>
            <w:tcW w:type="dxa" w:w="1276"/>
          </w:tcPr>
          <w:p w:rsidRDefault="00FC6A3D" w:rsidP="003C0D6E" w:rsidR="00976385" w:rsidRPr="005C3942">
            <w:pPr>
              <w:jc w:val="center"/>
              <w:rPr>
                <w:bCs/>
                <w:sz w:val="18"/>
                <w:szCs w:val="18"/>
              </w:rPr>
            </w:pPr>
            <w:r w:rsidRPr="005C3942">
              <w:rPr>
                <w:sz w:val="18"/>
                <w:szCs w:val="18"/>
              </w:rPr>
              <w:t>23198287125</w:t>
            </w:r>
          </w:p>
        </w:tc>
        <w:tc>
          <w:tcPr>
            <w:tcW w:type="dxa" w:w="1559"/>
          </w:tcPr>
          <w:p w:rsidRDefault="001473D6" w:rsidP="003C0D6E" w:rsidR="00976385" w:rsidRPr="005C3942">
            <w:pPr>
              <w:jc w:val="center"/>
              <w:rPr>
                <w:bCs/>
                <w:sz w:val="18"/>
                <w:szCs w:val="18"/>
              </w:rPr>
            </w:pPr>
            <w:r w:rsidRPr="005C3942">
              <w:rPr>
                <w:sz w:val="18"/>
                <w:szCs w:val="18"/>
              </w:rPr>
              <w:t>Mejaši 2 br. 15, Split</w:t>
            </w:r>
          </w:p>
        </w:tc>
        <w:tc>
          <w:tcPr>
            <w:tcW w:type="dxa" w:w="1417"/>
          </w:tcPr>
          <w:p w:rsidRDefault="001473D6" w:rsidP="001473D6" w:rsidR="00976385" w:rsidRPr="005C3942">
            <w:pPr>
              <w:jc w:val="center"/>
              <w:rPr>
                <w:bCs/>
                <w:sz w:val="18"/>
                <w:szCs w:val="18"/>
              </w:rPr>
            </w:pPr>
            <w:r w:rsidRPr="005C3942">
              <w:rPr>
                <w:sz w:val="18"/>
                <w:szCs w:val="18"/>
              </w:rPr>
              <w:t>24.760,62</w:t>
            </w:r>
          </w:p>
        </w:tc>
        <w:tc>
          <w:tcPr>
            <w:tcW w:type="dxa" w:w="1276"/>
          </w:tcPr>
          <w:p w:rsidRDefault="001473D6" w:rsidP="001473D6" w:rsidR="00976385" w:rsidRPr="005C3942">
            <w:pPr>
              <w:jc w:val="center"/>
              <w:rPr>
                <w:bCs/>
                <w:sz w:val="18"/>
                <w:szCs w:val="18"/>
              </w:rPr>
            </w:pPr>
            <w:r w:rsidRPr="005C3942">
              <w:rPr>
                <w:sz w:val="18"/>
                <w:szCs w:val="18"/>
              </w:rPr>
              <w:t>24.760,62</w:t>
            </w:r>
          </w:p>
        </w:tc>
        <w:tc>
          <w:tcPr>
            <w:tcW w:type="dxa" w:w="1276"/>
          </w:tcPr>
          <w:p w:rsidRDefault="00976385" w:rsidP="003C0D6E" w:rsidR="00976385" w:rsidRPr="005C3942">
            <w:pPr>
              <w:jc w:val="center"/>
              <w:rPr>
                <w:bCs/>
                <w:sz w:val="18"/>
                <w:szCs w:val="18"/>
              </w:rPr>
            </w:pPr>
          </w:p>
        </w:tc>
        <w:tc>
          <w:tcPr>
            <w:tcW w:type="dxa" w:w="1134"/>
          </w:tcPr>
          <w:p w:rsidRDefault="00976385" w:rsidP="00534651" w:rsidR="00976385" w:rsidRPr="005C3942">
            <w:pPr>
              <w:jc w:val="both"/>
              <w:rPr>
                <w:bCs/>
                <w:sz w:val="18"/>
                <w:szCs w:val="18"/>
              </w:rPr>
            </w:pPr>
          </w:p>
        </w:tc>
      </w:tr>
      <w:tr w:rsidTr="00F04B4A" w:rsidR="00433A81" w:rsidRPr="005C3942">
        <w:tc>
          <w:tcPr>
            <w:tcW w:type="dxa" w:w="568"/>
          </w:tcPr>
          <w:p w:rsidRDefault="00976385" w:rsidP="003C0D6E" w:rsidR="00976385" w:rsidRPr="005C3942">
            <w:pPr>
              <w:jc w:val="center"/>
              <w:rPr>
                <w:bCs/>
                <w:sz w:val="18"/>
                <w:szCs w:val="18"/>
              </w:rPr>
            </w:pPr>
            <w:r w:rsidRPr="005C3942">
              <w:rPr>
                <w:bCs/>
                <w:sz w:val="18"/>
                <w:szCs w:val="18"/>
              </w:rPr>
              <w:t>6.</w:t>
            </w:r>
          </w:p>
        </w:tc>
        <w:tc>
          <w:tcPr>
            <w:tcW w:type="dxa" w:w="1276"/>
          </w:tcPr>
          <w:p w:rsidRDefault="001473D6" w:rsidP="003C0D6E" w:rsidR="00976385" w:rsidRPr="005C3942">
            <w:pPr>
              <w:jc w:val="center"/>
              <w:rPr>
                <w:bCs/>
                <w:sz w:val="18"/>
                <w:szCs w:val="18"/>
              </w:rPr>
            </w:pPr>
            <w:r w:rsidRPr="005C3942">
              <w:rPr>
                <w:bCs/>
                <w:sz w:val="18"/>
                <w:szCs w:val="18"/>
              </w:rPr>
              <w:t>IVA ERCEG</w:t>
            </w:r>
          </w:p>
        </w:tc>
        <w:tc>
          <w:tcPr>
            <w:tcW w:type="dxa" w:w="1276"/>
          </w:tcPr>
          <w:p w:rsidRDefault="001473D6" w:rsidP="003C0D6E" w:rsidR="00976385" w:rsidRPr="005C3942">
            <w:pPr>
              <w:jc w:val="center"/>
              <w:rPr>
                <w:bCs/>
                <w:sz w:val="18"/>
                <w:szCs w:val="18"/>
              </w:rPr>
            </w:pPr>
            <w:r w:rsidRPr="005C3942">
              <w:rPr>
                <w:sz w:val="18"/>
                <w:szCs w:val="18"/>
              </w:rPr>
              <w:t>01597022458</w:t>
            </w:r>
          </w:p>
        </w:tc>
        <w:tc>
          <w:tcPr>
            <w:tcW w:type="dxa" w:w="1559"/>
          </w:tcPr>
          <w:p w:rsidRDefault="001473D6" w:rsidP="003C0D6E" w:rsidR="00976385" w:rsidRPr="005C3942">
            <w:pPr>
              <w:jc w:val="center"/>
              <w:rPr>
                <w:bCs/>
                <w:sz w:val="18"/>
                <w:szCs w:val="18"/>
              </w:rPr>
            </w:pPr>
            <w:r w:rsidRPr="005C3942">
              <w:rPr>
                <w:bCs/>
                <w:sz w:val="18"/>
                <w:szCs w:val="18"/>
              </w:rPr>
              <w:t>Sućidar 21, Split</w:t>
            </w:r>
          </w:p>
        </w:tc>
        <w:tc>
          <w:tcPr>
            <w:tcW w:type="dxa" w:w="1417"/>
          </w:tcPr>
          <w:p w:rsidRDefault="001473D6" w:rsidP="001473D6" w:rsidR="00976385" w:rsidRPr="005C3942">
            <w:pPr>
              <w:jc w:val="center"/>
              <w:rPr>
                <w:bCs/>
                <w:sz w:val="18"/>
                <w:szCs w:val="18"/>
              </w:rPr>
            </w:pPr>
            <w:r w:rsidRPr="005C3942">
              <w:rPr>
                <w:sz w:val="18"/>
                <w:szCs w:val="18"/>
              </w:rPr>
              <w:t>86.497,93</w:t>
            </w:r>
          </w:p>
        </w:tc>
        <w:tc>
          <w:tcPr>
            <w:tcW w:type="dxa" w:w="1276"/>
          </w:tcPr>
          <w:p w:rsidRDefault="001473D6" w:rsidP="001473D6" w:rsidR="00976385" w:rsidRPr="005C3942">
            <w:pPr>
              <w:jc w:val="center"/>
              <w:rPr>
                <w:bCs/>
                <w:sz w:val="18"/>
                <w:szCs w:val="18"/>
              </w:rPr>
            </w:pPr>
            <w:r w:rsidRPr="005C3942">
              <w:rPr>
                <w:sz w:val="18"/>
                <w:szCs w:val="18"/>
              </w:rPr>
              <w:t>86.497,93</w:t>
            </w:r>
          </w:p>
        </w:tc>
        <w:tc>
          <w:tcPr>
            <w:tcW w:type="dxa" w:w="1276"/>
          </w:tcPr>
          <w:p w:rsidRDefault="00976385" w:rsidP="003C0D6E" w:rsidR="00976385" w:rsidRPr="005C3942">
            <w:pPr>
              <w:jc w:val="center"/>
              <w:rPr>
                <w:bCs/>
                <w:sz w:val="18"/>
                <w:szCs w:val="18"/>
              </w:rPr>
            </w:pPr>
          </w:p>
        </w:tc>
        <w:tc>
          <w:tcPr>
            <w:tcW w:type="dxa" w:w="1134"/>
          </w:tcPr>
          <w:p w:rsidRDefault="00976385" w:rsidP="00534651" w:rsidR="00976385" w:rsidRPr="005C3942">
            <w:pPr>
              <w:jc w:val="both"/>
              <w:rPr>
                <w:bCs/>
                <w:sz w:val="18"/>
                <w:szCs w:val="18"/>
              </w:rPr>
            </w:pPr>
          </w:p>
        </w:tc>
      </w:tr>
      <w:tr w:rsidTr="00F04B4A" w:rsidR="00433A81" w:rsidRPr="005C3942">
        <w:tc>
          <w:tcPr>
            <w:tcW w:type="dxa" w:w="568"/>
          </w:tcPr>
          <w:p w:rsidRDefault="00976385" w:rsidP="003C0D6E" w:rsidR="00976385" w:rsidRPr="005C3942">
            <w:pPr>
              <w:jc w:val="center"/>
              <w:rPr>
                <w:bCs/>
                <w:sz w:val="18"/>
                <w:szCs w:val="18"/>
              </w:rPr>
            </w:pPr>
            <w:r w:rsidRPr="005C3942">
              <w:rPr>
                <w:bCs/>
                <w:sz w:val="18"/>
                <w:szCs w:val="18"/>
              </w:rPr>
              <w:t>7.</w:t>
            </w:r>
          </w:p>
        </w:tc>
        <w:tc>
          <w:tcPr>
            <w:tcW w:type="dxa" w:w="1276"/>
          </w:tcPr>
          <w:p w:rsidRDefault="001473D6" w:rsidP="001473D6" w:rsidR="00976385" w:rsidRPr="005C3942">
            <w:pPr>
              <w:jc w:val="center"/>
              <w:rPr>
                <w:bCs/>
                <w:sz w:val="18"/>
                <w:szCs w:val="18"/>
              </w:rPr>
            </w:pPr>
            <w:r w:rsidRPr="005C3942">
              <w:rPr>
                <w:bCs/>
                <w:sz w:val="18"/>
                <w:szCs w:val="18"/>
              </w:rPr>
              <w:t>KERIM HADŽIĆ</w:t>
            </w:r>
          </w:p>
        </w:tc>
        <w:tc>
          <w:tcPr>
            <w:tcW w:type="dxa" w:w="1276"/>
          </w:tcPr>
          <w:p w:rsidRDefault="001473D6" w:rsidP="003C0D6E" w:rsidR="00976385" w:rsidRPr="005C3942">
            <w:pPr>
              <w:jc w:val="center"/>
              <w:rPr>
                <w:bCs/>
                <w:sz w:val="18"/>
                <w:szCs w:val="18"/>
              </w:rPr>
            </w:pPr>
            <w:r w:rsidRPr="005C3942">
              <w:rPr>
                <w:sz w:val="18"/>
                <w:szCs w:val="18"/>
              </w:rPr>
              <w:t>54845943480</w:t>
            </w:r>
          </w:p>
        </w:tc>
        <w:tc>
          <w:tcPr>
            <w:tcW w:type="dxa" w:w="1559"/>
          </w:tcPr>
          <w:p w:rsidRDefault="001473D6" w:rsidP="003C0D6E" w:rsidR="00976385" w:rsidRPr="005C3942">
            <w:pPr>
              <w:jc w:val="center"/>
              <w:rPr>
                <w:bCs/>
                <w:sz w:val="18"/>
                <w:szCs w:val="18"/>
              </w:rPr>
            </w:pPr>
            <w:r w:rsidRPr="005C3942">
              <w:rPr>
                <w:sz w:val="18"/>
                <w:szCs w:val="18"/>
              </w:rPr>
              <w:t>Plitvička 4, Split</w:t>
            </w:r>
          </w:p>
        </w:tc>
        <w:tc>
          <w:tcPr>
            <w:tcW w:type="dxa" w:w="1417"/>
          </w:tcPr>
          <w:p w:rsidRDefault="001473D6" w:rsidP="001473D6" w:rsidR="00976385" w:rsidRPr="005C3942">
            <w:pPr>
              <w:jc w:val="center"/>
              <w:rPr>
                <w:bCs/>
                <w:sz w:val="18"/>
                <w:szCs w:val="18"/>
              </w:rPr>
            </w:pPr>
            <w:r w:rsidRPr="005C3942">
              <w:rPr>
                <w:sz w:val="18"/>
                <w:szCs w:val="18"/>
              </w:rPr>
              <w:t>47.626,55</w:t>
            </w:r>
          </w:p>
        </w:tc>
        <w:tc>
          <w:tcPr>
            <w:tcW w:type="dxa" w:w="1276"/>
          </w:tcPr>
          <w:p w:rsidRDefault="001473D6" w:rsidP="001473D6" w:rsidR="00976385" w:rsidRPr="005C3942">
            <w:pPr>
              <w:jc w:val="center"/>
              <w:rPr>
                <w:bCs/>
                <w:sz w:val="18"/>
                <w:szCs w:val="18"/>
              </w:rPr>
            </w:pPr>
            <w:r w:rsidRPr="005C3942">
              <w:rPr>
                <w:sz w:val="18"/>
                <w:szCs w:val="18"/>
              </w:rPr>
              <w:t>47.626,55</w:t>
            </w:r>
          </w:p>
        </w:tc>
        <w:tc>
          <w:tcPr>
            <w:tcW w:type="dxa" w:w="1276"/>
          </w:tcPr>
          <w:p w:rsidRDefault="00976385" w:rsidP="003C0D6E" w:rsidR="00976385" w:rsidRPr="005C3942">
            <w:pPr>
              <w:jc w:val="center"/>
              <w:rPr>
                <w:bCs/>
                <w:sz w:val="18"/>
                <w:szCs w:val="18"/>
              </w:rPr>
            </w:pPr>
          </w:p>
        </w:tc>
        <w:tc>
          <w:tcPr>
            <w:tcW w:type="dxa" w:w="1134"/>
          </w:tcPr>
          <w:p w:rsidRDefault="00976385" w:rsidP="00534651" w:rsidR="00976385" w:rsidRPr="005C3942">
            <w:pPr>
              <w:jc w:val="both"/>
              <w:rPr>
                <w:bCs/>
                <w:sz w:val="18"/>
                <w:szCs w:val="18"/>
              </w:rPr>
            </w:pPr>
          </w:p>
        </w:tc>
      </w:tr>
      <w:tr w:rsidTr="00F04B4A" w:rsidR="00433A81" w:rsidRPr="005C3942">
        <w:tc>
          <w:tcPr>
            <w:tcW w:type="dxa" w:w="568"/>
          </w:tcPr>
          <w:p w:rsidRDefault="00976385" w:rsidP="003C0D6E" w:rsidR="00976385" w:rsidRPr="005C3942">
            <w:pPr>
              <w:jc w:val="center"/>
              <w:rPr>
                <w:bCs/>
                <w:sz w:val="18"/>
                <w:szCs w:val="18"/>
              </w:rPr>
            </w:pPr>
            <w:r w:rsidRPr="005C3942">
              <w:rPr>
                <w:bCs/>
                <w:sz w:val="18"/>
                <w:szCs w:val="18"/>
              </w:rPr>
              <w:t>8.</w:t>
            </w:r>
          </w:p>
        </w:tc>
        <w:tc>
          <w:tcPr>
            <w:tcW w:type="dxa" w:w="1276"/>
          </w:tcPr>
          <w:p w:rsidRDefault="001473D6" w:rsidP="003C0D6E" w:rsidR="00976385" w:rsidRPr="005C3942">
            <w:pPr>
              <w:jc w:val="center"/>
              <w:rPr>
                <w:bCs/>
                <w:sz w:val="18"/>
                <w:szCs w:val="18"/>
              </w:rPr>
            </w:pPr>
            <w:r w:rsidRPr="005C3942">
              <w:rPr>
                <w:bCs/>
                <w:sz w:val="18"/>
                <w:szCs w:val="18"/>
              </w:rPr>
              <w:t>SMILJA JURIĆ</w:t>
            </w:r>
          </w:p>
        </w:tc>
        <w:tc>
          <w:tcPr>
            <w:tcW w:type="dxa" w:w="1276"/>
          </w:tcPr>
          <w:p w:rsidRDefault="001473D6" w:rsidP="003C0D6E" w:rsidR="00976385" w:rsidRPr="005C3942">
            <w:pPr>
              <w:jc w:val="center"/>
              <w:rPr>
                <w:sz w:val="18"/>
                <w:szCs w:val="18"/>
              </w:rPr>
            </w:pPr>
            <w:r w:rsidRPr="005C3942">
              <w:rPr>
                <w:sz w:val="18"/>
                <w:szCs w:val="18"/>
              </w:rPr>
              <w:t>16384274597</w:t>
            </w:r>
          </w:p>
        </w:tc>
        <w:tc>
          <w:tcPr>
            <w:tcW w:type="dxa" w:w="1559"/>
          </w:tcPr>
          <w:p w:rsidRDefault="001473D6" w:rsidP="00872B85" w:rsidR="00976385" w:rsidRPr="005C3942">
            <w:pPr>
              <w:jc w:val="center"/>
              <w:rPr>
                <w:bCs/>
                <w:sz w:val="18"/>
                <w:szCs w:val="18"/>
              </w:rPr>
            </w:pPr>
            <w:r w:rsidRPr="005C3942">
              <w:rPr>
                <w:sz w:val="18"/>
                <w:szCs w:val="18"/>
              </w:rPr>
              <w:t>Matoševa 98, Solin</w:t>
            </w:r>
          </w:p>
        </w:tc>
        <w:tc>
          <w:tcPr>
            <w:tcW w:type="dxa" w:w="1417"/>
          </w:tcPr>
          <w:p w:rsidRDefault="001473D6" w:rsidP="001473D6" w:rsidR="00976385" w:rsidRPr="005C3942">
            <w:pPr>
              <w:jc w:val="center"/>
              <w:rPr>
                <w:sz w:val="18"/>
                <w:szCs w:val="18"/>
              </w:rPr>
            </w:pPr>
            <w:r w:rsidRPr="005C3942">
              <w:rPr>
                <w:sz w:val="18"/>
                <w:szCs w:val="18"/>
              </w:rPr>
              <w:t>8.522,27</w:t>
            </w:r>
          </w:p>
        </w:tc>
        <w:tc>
          <w:tcPr>
            <w:tcW w:type="dxa" w:w="1276"/>
          </w:tcPr>
          <w:p w:rsidRDefault="001473D6" w:rsidP="001473D6" w:rsidR="00976385" w:rsidRPr="005C3942">
            <w:pPr>
              <w:jc w:val="center"/>
              <w:rPr>
                <w:sz w:val="18"/>
                <w:szCs w:val="18"/>
              </w:rPr>
            </w:pPr>
            <w:r w:rsidRPr="005C3942">
              <w:rPr>
                <w:sz w:val="18"/>
                <w:szCs w:val="18"/>
              </w:rPr>
              <w:t>8.522,27</w:t>
            </w:r>
          </w:p>
        </w:tc>
        <w:tc>
          <w:tcPr>
            <w:tcW w:type="dxa" w:w="1276"/>
          </w:tcPr>
          <w:p w:rsidRDefault="00976385" w:rsidP="003C0D6E" w:rsidR="00976385" w:rsidRPr="005C3942">
            <w:pPr>
              <w:jc w:val="center"/>
              <w:rPr>
                <w:bCs/>
                <w:sz w:val="18"/>
                <w:szCs w:val="18"/>
              </w:rPr>
            </w:pPr>
          </w:p>
        </w:tc>
        <w:tc>
          <w:tcPr>
            <w:tcW w:type="dxa" w:w="1134"/>
          </w:tcPr>
          <w:p w:rsidRDefault="00976385" w:rsidP="00534651" w:rsidR="00976385" w:rsidRPr="005C3942">
            <w:pPr>
              <w:jc w:val="both"/>
              <w:rPr>
                <w:bCs/>
                <w:sz w:val="18"/>
                <w:szCs w:val="18"/>
              </w:rPr>
            </w:pPr>
          </w:p>
        </w:tc>
      </w:tr>
      <w:tr w:rsidTr="00F04B4A" w:rsidR="007035D5" w:rsidRPr="007035D5">
        <w:tc>
          <w:tcPr>
            <w:tcW w:type="dxa" w:w="568"/>
          </w:tcPr>
          <w:p w:rsidRDefault="00976385" w:rsidP="003C0D6E" w:rsidR="00976385" w:rsidRPr="007035D5">
            <w:pPr>
              <w:jc w:val="center"/>
              <w:rPr>
                <w:bCs/>
                <w:sz w:val="18"/>
                <w:szCs w:val="18"/>
              </w:rPr>
            </w:pPr>
            <w:r w:rsidRPr="007035D5">
              <w:rPr>
                <w:bCs/>
                <w:sz w:val="18"/>
                <w:szCs w:val="18"/>
              </w:rPr>
              <w:t>9.</w:t>
            </w:r>
          </w:p>
        </w:tc>
        <w:tc>
          <w:tcPr>
            <w:tcW w:type="dxa" w:w="1276"/>
          </w:tcPr>
          <w:p w:rsidRDefault="001473D6" w:rsidP="003C0D6E" w:rsidR="00976385" w:rsidRPr="007035D5">
            <w:pPr>
              <w:jc w:val="center"/>
              <w:rPr>
                <w:bCs/>
                <w:sz w:val="18"/>
                <w:szCs w:val="18"/>
              </w:rPr>
            </w:pPr>
            <w:r w:rsidRPr="007035D5">
              <w:rPr>
                <w:sz w:val="18"/>
                <w:szCs w:val="18"/>
              </w:rPr>
              <w:t>TOMISLAV KNAJDL</w:t>
            </w:r>
          </w:p>
        </w:tc>
        <w:tc>
          <w:tcPr>
            <w:tcW w:type="dxa" w:w="1276"/>
          </w:tcPr>
          <w:p w:rsidRDefault="001473D6" w:rsidP="003C0D6E" w:rsidR="00976385" w:rsidRPr="007035D5">
            <w:pPr>
              <w:jc w:val="center"/>
              <w:rPr>
                <w:sz w:val="18"/>
                <w:szCs w:val="18"/>
              </w:rPr>
            </w:pPr>
            <w:r w:rsidRPr="007035D5">
              <w:rPr>
                <w:sz w:val="18"/>
                <w:szCs w:val="18"/>
              </w:rPr>
              <w:t>48185823472</w:t>
            </w:r>
          </w:p>
        </w:tc>
        <w:tc>
          <w:tcPr>
            <w:tcW w:type="dxa" w:w="1559"/>
          </w:tcPr>
          <w:p w:rsidRDefault="001473D6" w:rsidP="003C0D6E" w:rsidR="00976385" w:rsidRPr="007035D5">
            <w:pPr>
              <w:jc w:val="center"/>
              <w:rPr>
                <w:bCs/>
                <w:sz w:val="18"/>
                <w:szCs w:val="18"/>
              </w:rPr>
            </w:pPr>
            <w:r w:rsidRPr="007035D5">
              <w:rPr>
                <w:sz w:val="18"/>
                <w:szCs w:val="18"/>
              </w:rPr>
              <w:t>Gajeva 30a, Kaštel Stari</w:t>
            </w:r>
          </w:p>
        </w:tc>
        <w:tc>
          <w:tcPr>
            <w:tcW w:type="dxa" w:w="1417"/>
          </w:tcPr>
          <w:p w:rsidRDefault="007035D5" w:rsidP="003C0D6E" w:rsidR="00976385" w:rsidRPr="007035D5">
            <w:pPr>
              <w:jc w:val="center"/>
              <w:rPr>
                <w:sz w:val="18"/>
                <w:szCs w:val="18"/>
              </w:rPr>
            </w:pPr>
            <w:r w:rsidRPr="007035D5">
              <w:rPr>
                <w:sz w:val="18"/>
                <w:szCs w:val="18"/>
              </w:rPr>
              <w:t>91.855,14</w:t>
            </w:r>
          </w:p>
        </w:tc>
        <w:tc>
          <w:tcPr>
            <w:tcW w:type="dxa" w:w="1276"/>
          </w:tcPr>
          <w:p w:rsidRDefault="00CC722A" w:rsidP="003C0D6E" w:rsidR="00976385" w:rsidRPr="007035D5">
            <w:pPr>
              <w:jc w:val="center"/>
              <w:rPr>
                <w:sz w:val="18"/>
                <w:szCs w:val="18"/>
              </w:rPr>
            </w:pPr>
            <w:r w:rsidRPr="007035D5">
              <w:rPr>
                <w:sz w:val="18"/>
                <w:szCs w:val="18"/>
              </w:rPr>
              <w:t>27.076,50</w:t>
            </w:r>
          </w:p>
        </w:tc>
        <w:tc>
          <w:tcPr>
            <w:tcW w:type="dxa" w:w="1276"/>
          </w:tcPr>
          <w:p w:rsidRDefault="007035D5" w:rsidP="003C0D6E" w:rsidR="00976385" w:rsidRPr="007035D5">
            <w:pPr>
              <w:jc w:val="center"/>
              <w:rPr>
                <w:bCs/>
                <w:sz w:val="18"/>
                <w:szCs w:val="18"/>
              </w:rPr>
            </w:pPr>
            <w:r w:rsidRPr="007035D5">
              <w:rPr>
                <w:bCs/>
                <w:sz w:val="18"/>
                <w:szCs w:val="18"/>
              </w:rPr>
              <w:t>64.778,64</w:t>
            </w:r>
          </w:p>
        </w:tc>
        <w:tc>
          <w:tcPr>
            <w:tcW w:type="dxa" w:w="1134"/>
          </w:tcPr>
          <w:p w:rsidRDefault="007035D5" w:rsidP="00534651" w:rsidR="00976385" w:rsidRPr="007035D5">
            <w:pPr>
              <w:jc w:val="both"/>
              <w:rPr>
                <w:bCs/>
                <w:sz w:val="18"/>
                <w:szCs w:val="18"/>
              </w:rPr>
            </w:pPr>
            <w:r w:rsidRPr="007035D5">
              <w:rPr>
                <w:bCs/>
                <w:sz w:val="18"/>
                <w:szCs w:val="18"/>
              </w:rPr>
              <w:t>steč.upr.-nema ovr.isprave</w:t>
            </w:r>
          </w:p>
        </w:tc>
      </w:tr>
      <w:tr w:rsidTr="00F04B4A" w:rsidR="00433A81" w:rsidRPr="005C3942">
        <w:tc>
          <w:tcPr>
            <w:tcW w:type="dxa" w:w="568"/>
          </w:tcPr>
          <w:p w:rsidRDefault="00976385" w:rsidP="003C0D6E" w:rsidR="00976385" w:rsidRPr="005C3942">
            <w:pPr>
              <w:jc w:val="center"/>
              <w:rPr>
                <w:bCs/>
                <w:sz w:val="18"/>
                <w:szCs w:val="18"/>
              </w:rPr>
            </w:pPr>
            <w:r w:rsidRPr="005C3942">
              <w:rPr>
                <w:bCs/>
                <w:sz w:val="18"/>
                <w:szCs w:val="18"/>
              </w:rPr>
              <w:t>10.</w:t>
            </w:r>
          </w:p>
        </w:tc>
        <w:tc>
          <w:tcPr>
            <w:tcW w:type="dxa" w:w="1276"/>
          </w:tcPr>
          <w:p w:rsidRDefault="001473D6" w:rsidP="003C0D6E" w:rsidR="00976385" w:rsidRPr="005C3942">
            <w:pPr>
              <w:jc w:val="center"/>
              <w:rPr>
                <w:bCs/>
                <w:sz w:val="18"/>
                <w:szCs w:val="18"/>
              </w:rPr>
            </w:pPr>
            <w:r w:rsidRPr="005C3942">
              <w:rPr>
                <w:bCs/>
                <w:sz w:val="18"/>
                <w:szCs w:val="18"/>
              </w:rPr>
              <w:t>BRUNO KOKAN</w:t>
            </w:r>
          </w:p>
        </w:tc>
        <w:tc>
          <w:tcPr>
            <w:tcW w:type="dxa" w:w="1276"/>
          </w:tcPr>
          <w:p w:rsidRDefault="001473D6" w:rsidP="003C0D6E" w:rsidR="00976385" w:rsidRPr="005C3942">
            <w:pPr>
              <w:jc w:val="center"/>
              <w:rPr>
                <w:sz w:val="18"/>
                <w:szCs w:val="18"/>
              </w:rPr>
            </w:pPr>
            <w:r w:rsidRPr="005C3942">
              <w:rPr>
                <w:sz w:val="18"/>
                <w:szCs w:val="18"/>
              </w:rPr>
              <w:t>00347191088</w:t>
            </w:r>
          </w:p>
        </w:tc>
        <w:tc>
          <w:tcPr>
            <w:tcW w:type="dxa" w:w="1559"/>
          </w:tcPr>
          <w:p w:rsidRDefault="001473D6" w:rsidP="003C0D6E" w:rsidR="00976385" w:rsidRPr="005C3942">
            <w:pPr>
              <w:jc w:val="center"/>
              <w:rPr>
                <w:bCs/>
                <w:sz w:val="18"/>
                <w:szCs w:val="18"/>
              </w:rPr>
            </w:pPr>
            <w:r w:rsidRPr="005C3942">
              <w:rPr>
                <w:sz w:val="18"/>
                <w:szCs w:val="18"/>
              </w:rPr>
              <w:t>Vrlička 15, Split</w:t>
            </w:r>
          </w:p>
        </w:tc>
        <w:tc>
          <w:tcPr>
            <w:tcW w:type="dxa" w:w="1417"/>
          </w:tcPr>
          <w:p w:rsidRDefault="001473D6" w:rsidP="001473D6" w:rsidR="00976385" w:rsidRPr="005C3942">
            <w:pPr>
              <w:jc w:val="center"/>
              <w:rPr>
                <w:sz w:val="18"/>
                <w:szCs w:val="18"/>
              </w:rPr>
            </w:pPr>
            <w:r w:rsidRPr="005C3942">
              <w:rPr>
                <w:sz w:val="18"/>
                <w:szCs w:val="18"/>
              </w:rPr>
              <w:t>8.272,09</w:t>
            </w:r>
          </w:p>
        </w:tc>
        <w:tc>
          <w:tcPr>
            <w:tcW w:type="dxa" w:w="1276"/>
          </w:tcPr>
          <w:p w:rsidRDefault="001473D6" w:rsidP="001473D6" w:rsidR="00976385" w:rsidRPr="005C3942">
            <w:pPr>
              <w:jc w:val="center"/>
              <w:rPr>
                <w:sz w:val="18"/>
                <w:szCs w:val="18"/>
              </w:rPr>
            </w:pPr>
            <w:r w:rsidRPr="005C3942">
              <w:rPr>
                <w:sz w:val="18"/>
                <w:szCs w:val="18"/>
              </w:rPr>
              <w:t>8.272,09</w:t>
            </w:r>
          </w:p>
        </w:tc>
        <w:tc>
          <w:tcPr>
            <w:tcW w:type="dxa" w:w="1276"/>
          </w:tcPr>
          <w:p w:rsidRDefault="00976385" w:rsidP="003C0D6E" w:rsidR="00976385" w:rsidRPr="005C3942">
            <w:pPr>
              <w:jc w:val="center"/>
              <w:rPr>
                <w:bCs/>
                <w:sz w:val="18"/>
                <w:szCs w:val="18"/>
              </w:rPr>
            </w:pPr>
          </w:p>
        </w:tc>
        <w:tc>
          <w:tcPr>
            <w:tcW w:type="dxa" w:w="1134"/>
          </w:tcPr>
          <w:p w:rsidRDefault="00976385" w:rsidP="00534651" w:rsidR="00976385" w:rsidRPr="005C3942">
            <w:pPr>
              <w:jc w:val="both"/>
              <w:rPr>
                <w:bCs/>
                <w:sz w:val="18"/>
                <w:szCs w:val="18"/>
              </w:rPr>
            </w:pPr>
          </w:p>
        </w:tc>
      </w:tr>
      <w:tr w:rsidTr="00F04B4A" w:rsidR="00433A81" w:rsidRPr="005C3942">
        <w:tc>
          <w:tcPr>
            <w:tcW w:type="dxa" w:w="568"/>
          </w:tcPr>
          <w:p w:rsidRDefault="00976385" w:rsidP="003C0D6E" w:rsidR="00976385" w:rsidRPr="005C3942">
            <w:pPr>
              <w:jc w:val="center"/>
              <w:rPr>
                <w:bCs/>
                <w:sz w:val="18"/>
                <w:szCs w:val="18"/>
              </w:rPr>
            </w:pPr>
            <w:r w:rsidRPr="005C3942">
              <w:rPr>
                <w:bCs/>
                <w:sz w:val="18"/>
                <w:szCs w:val="18"/>
              </w:rPr>
              <w:t>11.</w:t>
            </w:r>
          </w:p>
        </w:tc>
        <w:tc>
          <w:tcPr>
            <w:tcW w:type="dxa" w:w="1276"/>
          </w:tcPr>
          <w:p w:rsidRDefault="001473D6" w:rsidP="003C0D6E" w:rsidR="00976385" w:rsidRPr="005C3942">
            <w:pPr>
              <w:jc w:val="center"/>
              <w:rPr>
                <w:bCs/>
                <w:sz w:val="18"/>
                <w:szCs w:val="18"/>
              </w:rPr>
            </w:pPr>
            <w:r w:rsidRPr="005C3942">
              <w:rPr>
                <w:bCs/>
                <w:sz w:val="18"/>
                <w:szCs w:val="18"/>
              </w:rPr>
              <w:t>RATKO KOSTIĆ</w:t>
            </w:r>
          </w:p>
        </w:tc>
        <w:tc>
          <w:tcPr>
            <w:tcW w:type="dxa" w:w="1276"/>
          </w:tcPr>
          <w:p w:rsidRDefault="001473D6" w:rsidP="003C0D6E" w:rsidR="00976385" w:rsidRPr="005C3942">
            <w:pPr>
              <w:jc w:val="center"/>
              <w:rPr>
                <w:sz w:val="18"/>
                <w:szCs w:val="18"/>
              </w:rPr>
            </w:pPr>
            <w:r w:rsidRPr="005C3942">
              <w:rPr>
                <w:sz w:val="18"/>
                <w:szCs w:val="18"/>
              </w:rPr>
              <w:t>15873756059</w:t>
            </w:r>
          </w:p>
        </w:tc>
        <w:tc>
          <w:tcPr>
            <w:tcW w:type="dxa" w:w="1559"/>
          </w:tcPr>
          <w:p w:rsidRDefault="001473D6" w:rsidP="003C0D6E" w:rsidR="00976385" w:rsidRPr="005C3942">
            <w:pPr>
              <w:jc w:val="center"/>
              <w:rPr>
                <w:bCs/>
                <w:sz w:val="18"/>
                <w:szCs w:val="18"/>
              </w:rPr>
            </w:pPr>
            <w:r w:rsidRPr="005C3942">
              <w:rPr>
                <w:sz w:val="18"/>
                <w:szCs w:val="18"/>
              </w:rPr>
              <w:t>Dubrovačka 49, Split</w:t>
            </w:r>
          </w:p>
        </w:tc>
        <w:tc>
          <w:tcPr>
            <w:tcW w:type="dxa" w:w="1417"/>
          </w:tcPr>
          <w:p w:rsidRDefault="001473D6" w:rsidP="001473D6" w:rsidR="00976385" w:rsidRPr="005C3942">
            <w:pPr>
              <w:jc w:val="center"/>
              <w:rPr>
                <w:sz w:val="18"/>
                <w:szCs w:val="18"/>
              </w:rPr>
            </w:pPr>
            <w:r w:rsidRPr="005C3942">
              <w:rPr>
                <w:sz w:val="18"/>
                <w:szCs w:val="18"/>
              </w:rPr>
              <w:t>10.021,95</w:t>
            </w:r>
          </w:p>
        </w:tc>
        <w:tc>
          <w:tcPr>
            <w:tcW w:type="dxa" w:w="1276"/>
          </w:tcPr>
          <w:p w:rsidRDefault="001473D6" w:rsidP="001473D6" w:rsidR="00976385" w:rsidRPr="005C3942">
            <w:pPr>
              <w:jc w:val="center"/>
              <w:rPr>
                <w:sz w:val="18"/>
                <w:szCs w:val="18"/>
              </w:rPr>
            </w:pPr>
            <w:r w:rsidRPr="005C3942">
              <w:rPr>
                <w:sz w:val="18"/>
                <w:szCs w:val="18"/>
              </w:rPr>
              <w:t>10.021,95</w:t>
            </w:r>
          </w:p>
        </w:tc>
        <w:tc>
          <w:tcPr>
            <w:tcW w:type="dxa" w:w="1276"/>
          </w:tcPr>
          <w:p w:rsidRDefault="00976385" w:rsidP="003C0D6E" w:rsidR="00976385" w:rsidRPr="005C3942">
            <w:pPr>
              <w:jc w:val="center"/>
              <w:rPr>
                <w:bCs/>
                <w:sz w:val="18"/>
                <w:szCs w:val="18"/>
              </w:rPr>
            </w:pPr>
          </w:p>
        </w:tc>
        <w:tc>
          <w:tcPr>
            <w:tcW w:type="dxa" w:w="1134"/>
          </w:tcPr>
          <w:p w:rsidRDefault="00976385" w:rsidP="00534651" w:rsidR="00976385" w:rsidRPr="005C3942">
            <w:pPr>
              <w:jc w:val="both"/>
              <w:rPr>
                <w:bCs/>
                <w:sz w:val="18"/>
                <w:szCs w:val="18"/>
              </w:rPr>
            </w:pPr>
          </w:p>
        </w:tc>
      </w:tr>
      <w:tr w:rsidTr="00F04B4A" w:rsidR="00433A81" w:rsidRPr="005C3942">
        <w:tc>
          <w:tcPr>
            <w:tcW w:type="dxa" w:w="568"/>
          </w:tcPr>
          <w:p w:rsidRDefault="00976385" w:rsidP="003C0D6E" w:rsidR="00976385" w:rsidRPr="005C3942">
            <w:pPr>
              <w:jc w:val="center"/>
              <w:rPr>
                <w:bCs/>
                <w:sz w:val="18"/>
                <w:szCs w:val="18"/>
              </w:rPr>
            </w:pPr>
            <w:r w:rsidRPr="005C3942">
              <w:rPr>
                <w:bCs/>
                <w:sz w:val="18"/>
                <w:szCs w:val="18"/>
              </w:rPr>
              <w:t>12.</w:t>
            </w:r>
          </w:p>
        </w:tc>
        <w:tc>
          <w:tcPr>
            <w:tcW w:type="dxa" w:w="1276"/>
          </w:tcPr>
          <w:p w:rsidRDefault="001473D6" w:rsidP="003C0D6E" w:rsidR="00976385" w:rsidRPr="005C3942">
            <w:pPr>
              <w:jc w:val="center"/>
              <w:rPr>
                <w:bCs/>
                <w:sz w:val="18"/>
                <w:szCs w:val="18"/>
              </w:rPr>
            </w:pPr>
            <w:r w:rsidRPr="005C3942">
              <w:rPr>
                <w:sz w:val="18"/>
                <w:szCs w:val="18"/>
              </w:rPr>
              <w:t>IVAN KUSTURA</w:t>
            </w:r>
          </w:p>
        </w:tc>
        <w:tc>
          <w:tcPr>
            <w:tcW w:type="dxa" w:w="1276"/>
          </w:tcPr>
          <w:p w:rsidRDefault="001473D6" w:rsidP="003C0D6E" w:rsidR="00976385" w:rsidRPr="005C3942">
            <w:pPr>
              <w:jc w:val="center"/>
              <w:rPr>
                <w:sz w:val="18"/>
                <w:szCs w:val="18"/>
              </w:rPr>
            </w:pPr>
            <w:r w:rsidRPr="005C3942">
              <w:rPr>
                <w:sz w:val="18"/>
                <w:szCs w:val="18"/>
              </w:rPr>
              <w:t>02255702625</w:t>
            </w:r>
          </w:p>
        </w:tc>
        <w:tc>
          <w:tcPr>
            <w:tcW w:type="dxa" w:w="1559"/>
          </w:tcPr>
          <w:p w:rsidRDefault="00364936" w:rsidP="003C0D6E" w:rsidR="00976385" w:rsidRPr="005C3942">
            <w:pPr>
              <w:jc w:val="center"/>
              <w:rPr>
                <w:bCs/>
                <w:sz w:val="18"/>
                <w:szCs w:val="18"/>
              </w:rPr>
            </w:pPr>
            <w:r>
              <w:rPr>
                <w:sz w:val="18"/>
                <w:szCs w:val="18"/>
              </w:rPr>
              <w:t>Bijaćka 3, Kaštel Štafilić</w:t>
            </w:r>
          </w:p>
        </w:tc>
        <w:tc>
          <w:tcPr>
            <w:tcW w:type="dxa" w:w="1417"/>
          </w:tcPr>
          <w:p w:rsidRDefault="001473D6" w:rsidP="001473D6" w:rsidR="00976385" w:rsidRPr="005C3942">
            <w:pPr>
              <w:jc w:val="center"/>
              <w:rPr>
                <w:sz w:val="18"/>
                <w:szCs w:val="18"/>
              </w:rPr>
            </w:pPr>
            <w:r w:rsidRPr="005C3942">
              <w:rPr>
                <w:sz w:val="18"/>
                <w:szCs w:val="18"/>
              </w:rPr>
              <w:t>23.652,38</w:t>
            </w:r>
          </w:p>
        </w:tc>
        <w:tc>
          <w:tcPr>
            <w:tcW w:type="dxa" w:w="1276"/>
          </w:tcPr>
          <w:p w:rsidRDefault="001473D6" w:rsidP="001473D6" w:rsidR="00976385" w:rsidRPr="005C3942">
            <w:pPr>
              <w:jc w:val="center"/>
              <w:rPr>
                <w:sz w:val="18"/>
                <w:szCs w:val="18"/>
              </w:rPr>
            </w:pPr>
            <w:r w:rsidRPr="005C3942">
              <w:rPr>
                <w:sz w:val="18"/>
                <w:szCs w:val="18"/>
              </w:rPr>
              <w:t>23.652,38</w:t>
            </w:r>
          </w:p>
        </w:tc>
        <w:tc>
          <w:tcPr>
            <w:tcW w:type="dxa" w:w="1276"/>
          </w:tcPr>
          <w:p w:rsidRDefault="00976385" w:rsidP="003C0D6E" w:rsidR="00976385" w:rsidRPr="005C3942">
            <w:pPr>
              <w:jc w:val="center"/>
              <w:rPr>
                <w:bCs/>
                <w:sz w:val="18"/>
                <w:szCs w:val="18"/>
              </w:rPr>
            </w:pPr>
          </w:p>
        </w:tc>
        <w:tc>
          <w:tcPr>
            <w:tcW w:type="dxa" w:w="1134"/>
          </w:tcPr>
          <w:p w:rsidRDefault="00976385" w:rsidP="00534651" w:rsidR="00976385" w:rsidRPr="005C3942">
            <w:pPr>
              <w:jc w:val="both"/>
              <w:rPr>
                <w:bCs/>
                <w:sz w:val="18"/>
                <w:szCs w:val="18"/>
              </w:rPr>
            </w:pPr>
          </w:p>
        </w:tc>
      </w:tr>
      <w:tr w:rsidTr="00F04B4A" w:rsidR="00FC6A3D" w:rsidRPr="005C3942">
        <w:tc>
          <w:tcPr>
            <w:tcW w:type="dxa" w:w="568"/>
          </w:tcPr>
          <w:p w:rsidRDefault="001473D6" w:rsidP="003C0D6E" w:rsidR="00FC6A3D" w:rsidRPr="005C3942">
            <w:pPr>
              <w:jc w:val="center"/>
              <w:rPr>
                <w:bCs/>
                <w:sz w:val="18"/>
                <w:szCs w:val="18"/>
              </w:rPr>
            </w:pPr>
            <w:r w:rsidRPr="005C3942">
              <w:rPr>
                <w:bCs/>
                <w:sz w:val="18"/>
                <w:szCs w:val="18"/>
              </w:rPr>
              <w:t>13.</w:t>
            </w:r>
          </w:p>
        </w:tc>
        <w:tc>
          <w:tcPr>
            <w:tcW w:type="dxa" w:w="1276"/>
          </w:tcPr>
          <w:p w:rsidRDefault="001473D6" w:rsidP="003C0D6E" w:rsidR="00FC6A3D" w:rsidRPr="005C3942">
            <w:pPr>
              <w:jc w:val="center"/>
              <w:rPr>
                <w:sz w:val="18"/>
                <w:szCs w:val="18"/>
              </w:rPr>
            </w:pPr>
            <w:r w:rsidRPr="005C3942">
              <w:rPr>
                <w:sz w:val="18"/>
                <w:szCs w:val="18"/>
              </w:rPr>
              <w:t>JOSIP LIOVIĆ</w:t>
            </w:r>
          </w:p>
        </w:tc>
        <w:tc>
          <w:tcPr>
            <w:tcW w:type="dxa" w:w="1276"/>
          </w:tcPr>
          <w:p w:rsidRDefault="001473D6" w:rsidP="003C0D6E" w:rsidR="00FC6A3D" w:rsidRPr="005C3942">
            <w:pPr>
              <w:jc w:val="center"/>
              <w:rPr>
                <w:sz w:val="18"/>
                <w:szCs w:val="18"/>
              </w:rPr>
            </w:pPr>
            <w:r w:rsidRPr="005C3942">
              <w:rPr>
                <w:sz w:val="18"/>
                <w:szCs w:val="18"/>
              </w:rPr>
              <w:t>59973062201</w:t>
            </w:r>
          </w:p>
        </w:tc>
        <w:tc>
          <w:tcPr>
            <w:tcW w:type="dxa" w:w="1559"/>
          </w:tcPr>
          <w:p w:rsidRDefault="001473D6" w:rsidP="003C0D6E" w:rsidR="00FC6A3D" w:rsidRPr="005C3942">
            <w:pPr>
              <w:jc w:val="center"/>
              <w:rPr>
                <w:bCs/>
                <w:sz w:val="18"/>
                <w:szCs w:val="18"/>
              </w:rPr>
            </w:pPr>
            <w:r w:rsidRPr="005C3942">
              <w:rPr>
                <w:sz w:val="18"/>
                <w:szCs w:val="18"/>
              </w:rPr>
              <w:t>Brnaze 189, Brnaze</w:t>
            </w:r>
          </w:p>
        </w:tc>
        <w:tc>
          <w:tcPr>
            <w:tcW w:type="dxa" w:w="1417"/>
          </w:tcPr>
          <w:p w:rsidRDefault="001473D6" w:rsidP="003C0D6E" w:rsidR="00FC6A3D" w:rsidRPr="005C3942">
            <w:pPr>
              <w:jc w:val="center"/>
              <w:rPr>
                <w:sz w:val="18"/>
                <w:szCs w:val="18"/>
              </w:rPr>
            </w:pPr>
            <w:r w:rsidRPr="005C3942">
              <w:rPr>
                <w:sz w:val="18"/>
                <w:szCs w:val="18"/>
              </w:rPr>
              <w:t>6.210,11</w:t>
            </w:r>
          </w:p>
        </w:tc>
        <w:tc>
          <w:tcPr>
            <w:tcW w:type="dxa" w:w="1276"/>
          </w:tcPr>
          <w:p w:rsidRDefault="001473D6" w:rsidP="003C0D6E" w:rsidR="00FC6A3D" w:rsidRPr="005C3942">
            <w:pPr>
              <w:jc w:val="center"/>
              <w:rPr>
                <w:sz w:val="18"/>
                <w:szCs w:val="18"/>
              </w:rPr>
            </w:pPr>
            <w:r w:rsidRPr="005C3942">
              <w:rPr>
                <w:sz w:val="18"/>
                <w:szCs w:val="18"/>
              </w:rPr>
              <w:t>6.210,11</w:t>
            </w:r>
          </w:p>
        </w:tc>
        <w:tc>
          <w:tcPr>
            <w:tcW w:type="dxa" w:w="1276"/>
          </w:tcPr>
          <w:p w:rsidRDefault="00FC6A3D" w:rsidP="003C0D6E" w:rsidR="00FC6A3D" w:rsidRPr="005C3942">
            <w:pPr>
              <w:jc w:val="center"/>
              <w:rPr>
                <w:bCs/>
                <w:sz w:val="18"/>
                <w:szCs w:val="18"/>
              </w:rPr>
            </w:pPr>
          </w:p>
        </w:tc>
        <w:tc>
          <w:tcPr>
            <w:tcW w:type="dxa" w:w="1134"/>
          </w:tcPr>
          <w:p w:rsidRDefault="00FC6A3D" w:rsidP="00534651" w:rsidR="00FC6A3D" w:rsidRPr="005C3942">
            <w:pPr>
              <w:jc w:val="both"/>
              <w:rPr>
                <w:bCs/>
                <w:sz w:val="18"/>
                <w:szCs w:val="18"/>
              </w:rPr>
            </w:pPr>
          </w:p>
        </w:tc>
      </w:tr>
      <w:tr w:rsidTr="00F04B4A" w:rsidR="00FC6A3D" w:rsidRPr="005C3942">
        <w:tc>
          <w:tcPr>
            <w:tcW w:type="dxa" w:w="568"/>
          </w:tcPr>
          <w:p w:rsidRDefault="001473D6" w:rsidP="003C0D6E" w:rsidR="00FC6A3D" w:rsidRPr="005C3942">
            <w:pPr>
              <w:jc w:val="center"/>
              <w:rPr>
                <w:bCs/>
                <w:sz w:val="18"/>
                <w:szCs w:val="18"/>
              </w:rPr>
            </w:pPr>
            <w:r w:rsidRPr="005C3942">
              <w:rPr>
                <w:bCs/>
                <w:sz w:val="18"/>
                <w:szCs w:val="18"/>
              </w:rPr>
              <w:t xml:space="preserve">14. </w:t>
            </w:r>
          </w:p>
        </w:tc>
        <w:tc>
          <w:tcPr>
            <w:tcW w:type="dxa" w:w="1276"/>
          </w:tcPr>
          <w:p w:rsidRDefault="001473D6" w:rsidP="003C0D6E" w:rsidR="00FC6A3D" w:rsidRPr="005C3942">
            <w:pPr>
              <w:jc w:val="center"/>
              <w:rPr>
                <w:sz w:val="18"/>
                <w:szCs w:val="18"/>
              </w:rPr>
            </w:pPr>
            <w:r w:rsidRPr="005C3942">
              <w:rPr>
                <w:sz w:val="18"/>
                <w:szCs w:val="18"/>
              </w:rPr>
              <w:t>ANTE MANDIĆ</w:t>
            </w:r>
          </w:p>
        </w:tc>
        <w:tc>
          <w:tcPr>
            <w:tcW w:type="dxa" w:w="1276"/>
          </w:tcPr>
          <w:p w:rsidRDefault="001473D6" w:rsidP="003C0D6E" w:rsidR="00FC6A3D" w:rsidRPr="005C3942">
            <w:pPr>
              <w:jc w:val="center"/>
              <w:rPr>
                <w:sz w:val="18"/>
                <w:szCs w:val="18"/>
              </w:rPr>
            </w:pPr>
            <w:r w:rsidRPr="005C3942">
              <w:rPr>
                <w:sz w:val="18"/>
                <w:szCs w:val="18"/>
              </w:rPr>
              <w:t>71225723422</w:t>
            </w:r>
          </w:p>
        </w:tc>
        <w:tc>
          <w:tcPr>
            <w:tcW w:type="dxa" w:w="1559"/>
          </w:tcPr>
          <w:p w:rsidRDefault="001473D6" w:rsidP="003C0D6E" w:rsidR="00FC6A3D" w:rsidRPr="005C3942">
            <w:pPr>
              <w:jc w:val="center"/>
              <w:rPr>
                <w:bCs/>
                <w:sz w:val="18"/>
                <w:szCs w:val="18"/>
              </w:rPr>
            </w:pPr>
            <w:r w:rsidRPr="005C3942">
              <w:rPr>
                <w:sz w:val="18"/>
                <w:szCs w:val="18"/>
              </w:rPr>
              <w:t>Rimski put 39, Kaštel Sućurac</w:t>
            </w:r>
          </w:p>
        </w:tc>
        <w:tc>
          <w:tcPr>
            <w:tcW w:type="dxa" w:w="1417"/>
          </w:tcPr>
          <w:p w:rsidRDefault="001473D6" w:rsidP="003C0D6E" w:rsidR="00FC6A3D" w:rsidRPr="005C3942">
            <w:pPr>
              <w:jc w:val="center"/>
              <w:rPr>
                <w:sz w:val="18"/>
                <w:szCs w:val="18"/>
              </w:rPr>
            </w:pPr>
            <w:r w:rsidRPr="005C3942">
              <w:rPr>
                <w:sz w:val="18"/>
                <w:szCs w:val="18"/>
              </w:rPr>
              <w:t>3.102,33</w:t>
            </w:r>
          </w:p>
        </w:tc>
        <w:tc>
          <w:tcPr>
            <w:tcW w:type="dxa" w:w="1276"/>
          </w:tcPr>
          <w:p w:rsidRDefault="001473D6" w:rsidP="003C0D6E" w:rsidR="00FC6A3D" w:rsidRPr="005C3942">
            <w:pPr>
              <w:jc w:val="center"/>
              <w:rPr>
                <w:sz w:val="18"/>
                <w:szCs w:val="18"/>
              </w:rPr>
            </w:pPr>
            <w:r w:rsidRPr="005C3942">
              <w:rPr>
                <w:sz w:val="18"/>
                <w:szCs w:val="18"/>
              </w:rPr>
              <w:t>3.102,33</w:t>
            </w:r>
          </w:p>
        </w:tc>
        <w:tc>
          <w:tcPr>
            <w:tcW w:type="dxa" w:w="1276"/>
          </w:tcPr>
          <w:p w:rsidRDefault="00FC6A3D" w:rsidP="003C0D6E" w:rsidR="00FC6A3D" w:rsidRPr="005C3942">
            <w:pPr>
              <w:jc w:val="center"/>
              <w:rPr>
                <w:bCs/>
                <w:sz w:val="18"/>
                <w:szCs w:val="18"/>
              </w:rPr>
            </w:pPr>
          </w:p>
        </w:tc>
        <w:tc>
          <w:tcPr>
            <w:tcW w:type="dxa" w:w="1134"/>
          </w:tcPr>
          <w:p w:rsidRDefault="00FC6A3D" w:rsidP="00534651" w:rsidR="00FC6A3D" w:rsidRPr="005C3942">
            <w:pPr>
              <w:jc w:val="both"/>
              <w:rPr>
                <w:bCs/>
                <w:sz w:val="18"/>
                <w:szCs w:val="18"/>
              </w:rPr>
            </w:pPr>
          </w:p>
        </w:tc>
      </w:tr>
      <w:tr w:rsidTr="00F04B4A" w:rsidR="00FC6A3D" w:rsidRPr="005C3942">
        <w:tc>
          <w:tcPr>
            <w:tcW w:type="dxa" w:w="568"/>
          </w:tcPr>
          <w:p w:rsidRDefault="001473D6" w:rsidP="003C0D6E" w:rsidR="00FC6A3D" w:rsidRPr="005C3942">
            <w:pPr>
              <w:jc w:val="center"/>
              <w:rPr>
                <w:bCs/>
                <w:sz w:val="18"/>
                <w:szCs w:val="18"/>
              </w:rPr>
            </w:pPr>
            <w:r w:rsidRPr="005C3942">
              <w:rPr>
                <w:bCs/>
                <w:sz w:val="18"/>
                <w:szCs w:val="18"/>
              </w:rPr>
              <w:t>15.</w:t>
            </w:r>
          </w:p>
        </w:tc>
        <w:tc>
          <w:tcPr>
            <w:tcW w:type="dxa" w:w="1276"/>
          </w:tcPr>
          <w:p w:rsidRDefault="005C3942" w:rsidP="003C0D6E" w:rsidR="00FC6A3D" w:rsidRPr="005C3942">
            <w:pPr>
              <w:jc w:val="center"/>
              <w:rPr>
                <w:sz w:val="18"/>
                <w:szCs w:val="18"/>
              </w:rPr>
            </w:pPr>
            <w:r w:rsidRPr="005C3942">
              <w:rPr>
                <w:sz w:val="18"/>
                <w:szCs w:val="18"/>
              </w:rPr>
              <w:t>FRANE MALENICA</w:t>
            </w:r>
          </w:p>
        </w:tc>
        <w:tc>
          <w:tcPr>
            <w:tcW w:type="dxa" w:w="1276"/>
          </w:tcPr>
          <w:p w:rsidRDefault="005C3942" w:rsidP="003C0D6E" w:rsidR="00FC6A3D" w:rsidRPr="005C3942">
            <w:pPr>
              <w:jc w:val="center"/>
              <w:rPr>
                <w:sz w:val="18"/>
                <w:szCs w:val="18"/>
              </w:rPr>
            </w:pPr>
            <w:r w:rsidRPr="005C3942">
              <w:rPr>
                <w:sz w:val="18"/>
                <w:szCs w:val="18"/>
              </w:rPr>
              <w:t>37237734331</w:t>
            </w:r>
          </w:p>
        </w:tc>
        <w:tc>
          <w:tcPr>
            <w:tcW w:type="dxa" w:w="1559"/>
          </w:tcPr>
          <w:p w:rsidRDefault="005C3942" w:rsidP="003C0D6E" w:rsidR="00FC6A3D" w:rsidRPr="005C3942">
            <w:pPr>
              <w:jc w:val="center"/>
              <w:rPr>
                <w:bCs/>
                <w:sz w:val="18"/>
                <w:szCs w:val="18"/>
              </w:rPr>
            </w:pPr>
            <w:r w:rsidRPr="005C3942">
              <w:rPr>
                <w:sz w:val="18"/>
                <w:szCs w:val="18"/>
              </w:rPr>
              <w:t>Ramska 23, Split</w:t>
            </w:r>
          </w:p>
        </w:tc>
        <w:tc>
          <w:tcPr>
            <w:tcW w:type="dxa" w:w="1417"/>
          </w:tcPr>
          <w:p w:rsidRDefault="005C3942" w:rsidP="003C0D6E" w:rsidR="00FC6A3D" w:rsidRPr="005C3942">
            <w:pPr>
              <w:jc w:val="center"/>
              <w:rPr>
                <w:sz w:val="18"/>
                <w:szCs w:val="18"/>
              </w:rPr>
            </w:pPr>
            <w:r w:rsidRPr="005C3942">
              <w:rPr>
                <w:sz w:val="18"/>
                <w:szCs w:val="18"/>
              </w:rPr>
              <w:t>7.700,51</w:t>
            </w:r>
          </w:p>
        </w:tc>
        <w:tc>
          <w:tcPr>
            <w:tcW w:type="dxa" w:w="1276"/>
          </w:tcPr>
          <w:p w:rsidRDefault="005C3942" w:rsidP="003C0D6E" w:rsidR="00FC6A3D" w:rsidRPr="005C3942">
            <w:pPr>
              <w:jc w:val="center"/>
              <w:rPr>
                <w:sz w:val="18"/>
                <w:szCs w:val="18"/>
              </w:rPr>
            </w:pPr>
            <w:r w:rsidRPr="005C3942">
              <w:rPr>
                <w:sz w:val="18"/>
                <w:szCs w:val="18"/>
              </w:rPr>
              <w:t>7.700,51</w:t>
            </w:r>
          </w:p>
        </w:tc>
        <w:tc>
          <w:tcPr>
            <w:tcW w:type="dxa" w:w="1276"/>
          </w:tcPr>
          <w:p w:rsidRDefault="00FC6A3D" w:rsidP="003C0D6E" w:rsidR="00FC6A3D" w:rsidRPr="005C3942">
            <w:pPr>
              <w:jc w:val="center"/>
              <w:rPr>
                <w:bCs/>
                <w:sz w:val="18"/>
                <w:szCs w:val="18"/>
              </w:rPr>
            </w:pPr>
          </w:p>
        </w:tc>
        <w:tc>
          <w:tcPr>
            <w:tcW w:type="dxa" w:w="1134"/>
          </w:tcPr>
          <w:p w:rsidRDefault="00FC6A3D" w:rsidP="00534651" w:rsidR="00FC6A3D" w:rsidRPr="005C3942">
            <w:pPr>
              <w:jc w:val="both"/>
              <w:rPr>
                <w:bCs/>
                <w:sz w:val="18"/>
                <w:szCs w:val="18"/>
              </w:rPr>
            </w:pPr>
          </w:p>
        </w:tc>
      </w:tr>
      <w:tr w:rsidTr="00F04B4A" w:rsidR="00FC6A3D" w:rsidRPr="005C3942">
        <w:tc>
          <w:tcPr>
            <w:tcW w:type="dxa" w:w="568"/>
          </w:tcPr>
          <w:p w:rsidRDefault="005C3942" w:rsidP="003C0D6E" w:rsidR="00FC6A3D" w:rsidRPr="005C3942">
            <w:pPr>
              <w:jc w:val="center"/>
              <w:rPr>
                <w:bCs/>
                <w:sz w:val="18"/>
                <w:szCs w:val="18"/>
              </w:rPr>
            </w:pPr>
            <w:r w:rsidRPr="005C3942">
              <w:rPr>
                <w:bCs/>
                <w:sz w:val="18"/>
                <w:szCs w:val="18"/>
              </w:rPr>
              <w:lastRenderedPageBreak/>
              <w:t>16.</w:t>
            </w:r>
          </w:p>
        </w:tc>
        <w:tc>
          <w:tcPr>
            <w:tcW w:type="dxa" w:w="1276"/>
          </w:tcPr>
          <w:p w:rsidRDefault="005C3942" w:rsidP="003C0D6E" w:rsidR="00FC6A3D" w:rsidRPr="005C3942">
            <w:pPr>
              <w:jc w:val="center"/>
              <w:rPr>
                <w:sz w:val="18"/>
                <w:szCs w:val="18"/>
              </w:rPr>
            </w:pPr>
            <w:r w:rsidRPr="005C3942">
              <w:rPr>
                <w:sz w:val="18"/>
                <w:szCs w:val="18"/>
              </w:rPr>
              <w:t>NEDŽAD MALIČEVIĆ</w:t>
            </w:r>
          </w:p>
        </w:tc>
        <w:tc>
          <w:tcPr>
            <w:tcW w:type="dxa" w:w="1276"/>
          </w:tcPr>
          <w:p w:rsidRDefault="005C3942" w:rsidP="003C0D6E" w:rsidR="00FC6A3D" w:rsidRPr="005C3942">
            <w:pPr>
              <w:jc w:val="center"/>
              <w:rPr>
                <w:sz w:val="18"/>
                <w:szCs w:val="18"/>
              </w:rPr>
            </w:pPr>
            <w:r w:rsidRPr="005C3942">
              <w:rPr>
                <w:sz w:val="18"/>
                <w:szCs w:val="18"/>
              </w:rPr>
              <w:t>96111280506</w:t>
            </w:r>
          </w:p>
        </w:tc>
        <w:tc>
          <w:tcPr>
            <w:tcW w:type="dxa" w:w="1559"/>
          </w:tcPr>
          <w:p w:rsidRDefault="00364936" w:rsidP="003C0D6E" w:rsidR="00FC6A3D" w:rsidRPr="005C3942">
            <w:pPr>
              <w:jc w:val="center"/>
              <w:rPr>
                <w:bCs/>
                <w:sz w:val="18"/>
                <w:szCs w:val="18"/>
              </w:rPr>
            </w:pPr>
            <w:r>
              <w:rPr>
                <w:sz w:val="18"/>
                <w:szCs w:val="18"/>
              </w:rPr>
              <w:t>Bijaćka 3, Kaštel Štafilić</w:t>
            </w:r>
          </w:p>
        </w:tc>
        <w:tc>
          <w:tcPr>
            <w:tcW w:type="dxa" w:w="1417"/>
          </w:tcPr>
          <w:p w:rsidRDefault="005C3942" w:rsidP="003C0D6E" w:rsidR="00FC6A3D" w:rsidRPr="005C3942">
            <w:pPr>
              <w:jc w:val="center"/>
              <w:rPr>
                <w:sz w:val="18"/>
                <w:szCs w:val="18"/>
              </w:rPr>
            </w:pPr>
            <w:r w:rsidRPr="005C3942">
              <w:rPr>
                <w:sz w:val="18"/>
                <w:szCs w:val="18"/>
              </w:rPr>
              <w:t>9.153,97</w:t>
            </w:r>
          </w:p>
        </w:tc>
        <w:tc>
          <w:tcPr>
            <w:tcW w:type="dxa" w:w="1276"/>
          </w:tcPr>
          <w:p w:rsidRDefault="005C3942" w:rsidP="003C0D6E" w:rsidR="00FC6A3D" w:rsidRPr="005C3942">
            <w:pPr>
              <w:jc w:val="center"/>
              <w:rPr>
                <w:sz w:val="18"/>
                <w:szCs w:val="18"/>
              </w:rPr>
            </w:pPr>
            <w:r w:rsidRPr="005C3942">
              <w:rPr>
                <w:sz w:val="18"/>
                <w:szCs w:val="18"/>
              </w:rPr>
              <w:t>9.153,97</w:t>
            </w:r>
          </w:p>
        </w:tc>
        <w:tc>
          <w:tcPr>
            <w:tcW w:type="dxa" w:w="1276"/>
          </w:tcPr>
          <w:p w:rsidRDefault="00FC6A3D" w:rsidP="003C0D6E" w:rsidR="00FC6A3D" w:rsidRPr="005C3942">
            <w:pPr>
              <w:jc w:val="center"/>
              <w:rPr>
                <w:bCs/>
                <w:sz w:val="18"/>
                <w:szCs w:val="18"/>
              </w:rPr>
            </w:pPr>
          </w:p>
        </w:tc>
        <w:tc>
          <w:tcPr>
            <w:tcW w:type="dxa" w:w="1134"/>
          </w:tcPr>
          <w:p w:rsidRDefault="00FC6A3D" w:rsidP="00534651" w:rsidR="00FC6A3D" w:rsidRPr="005C3942">
            <w:pPr>
              <w:jc w:val="both"/>
              <w:rPr>
                <w:bCs/>
                <w:sz w:val="18"/>
                <w:szCs w:val="18"/>
              </w:rPr>
            </w:pPr>
          </w:p>
        </w:tc>
      </w:tr>
      <w:tr w:rsidTr="00F04B4A" w:rsidR="00FC6A3D" w:rsidRPr="005C3942">
        <w:tc>
          <w:tcPr>
            <w:tcW w:type="dxa" w:w="568"/>
          </w:tcPr>
          <w:p w:rsidRDefault="005C3942" w:rsidP="003C0D6E" w:rsidR="00FC6A3D" w:rsidRPr="005C3942">
            <w:pPr>
              <w:jc w:val="center"/>
              <w:rPr>
                <w:bCs/>
                <w:sz w:val="18"/>
                <w:szCs w:val="18"/>
              </w:rPr>
            </w:pPr>
            <w:r w:rsidRPr="005C3942">
              <w:rPr>
                <w:bCs/>
                <w:sz w:val="18"/>
                <w:szCs w:val="18"/>
              </w:rPr>
              <w:t xml:space="preserve">17. </w:t>
            </w:r>
          </w:p>
        </w:tc>
        <w:tc>
          <w:tcPr>
            <w:tcW w:type="dxa" w:w="1276"/>
          </w:tcPr>
          <w:p w:rsidRDefault="005C3942" w:rsidP="003C0D6E" w:rsidR="00FC6A3D" w:rsidRPr="005C3942">
            <w:pPr>
              <w:jc w:val="center"/>
              <w:rPr>
                <w:sz w:val="18"/>
                <w:szCs w:val="18"/>
              </w:rPr>
            </w:pPr>
            <w:r w:rsidRPr="005C3942">
              <w:rPr>
                <w:sz w:val="18"/>
                <w:szCs w:val="18"/>
              </w:rPr>
              <w:t>DENIS MEŠIN</w:t>
            </w:r>
          </w:p>
        </w:tc>
        <w:tc>
          <w:tcPr>
            <w:tcW w:type="dxa" w:w="1276"/>
          </w:tcPr>
          <w:p w:rsidRDefault="005C3942" w:rsidP="003C0D6E" w:rsidR="00FC6A3D" w:rsidRPr="005C3942">
            <w:pPr>
              <w:jc w:val="center"/>
              <w:rPr>
                <w:sz w:val="18"/>
                <w:szCs w:val="18"/>
              </w:rPr>
            </w:pPr>
            <w:r w:rsidRPr="005C3942">
              <w:rPr>
                <w:sz w:val="18"/>
                <w:szCs w:val="18"/>
              </w:rPr>
              <w:t>65144986978</w:t>
            </w:r>
          </w:p>
        </w:tc>
        <w:tc>
          <w:tcPr>
            <w:tcW w:type="dxa" w:w="1559"/>
          </w:tcPr>
          <w:p w:rsidRDefault="005C3942" w:rsidP="003C0D6E" w:rsidR="00FC6A3D" w:rsidRPr="005C3942">
            <w:pPr>
              <w:jc w:val="center"/>
              <w:rPr>
                <w:bCs/>
                <w:sz w:val="18"/>
                <w:szCs w:val="18"/>
              </w:rPr>
            </w:pPr>
            <w:r w:rsidRPr="005C3942">
              <w:rPr>
                <w:sz w:val="18"/>
                <w:szCs w:val="18"/>
              </w:rPr>
              <w:t>Sućidar 14, Split</w:t>
            </w:r>
          </w:p>
        </w:tc>
        <w:tc>
          <w:tcPr>
            <w:tcW w:type="dxa" w:w="1417"/>
          </w:tcPr>
          <w:p w:rsidRDefault="005C3942" w:rsidP="003C0D6E" w:rsidR="00FC6A3D" w:rsidRPr="005C3942">
            <w:pPr>
              <w:jc w:val="center"/>
              <w:rPr>
                <w:sz w:val="18"/>
                <w:szCs w:val="18"/>
              </w:rPr>
            </w:pPr>
            <w:r w:rsidRPr="005C3942">
              <w:rPr>
                <w:sz w:val="18"/>
                <w:szCs w:val="18"/>
              </w:rPr>
              <w:t>9.555,96</w:t>
            </w:r>
          </w:p>
        </w:tc>
        <w:tc>
          <w:tcPr>
            <w:tcW w:type="dxa" w:w="1276"/>
          </w:tcPr>
          <w:p w:rsidRDefault="005C3942" w:rsidP="003C0D6E" w:rsidR="00FC6A3D" w:rsidRPr="005C3942">
            <w:pPr>
              <w:jc w:val="center"/>
              <w:rPr>
                <w:sz w:val="18"/>
                <w:szCs w:val="18"/>
              </w:rPr>
            </w:pPr>
            <w:r w:rsidRPr="005C3942">
              <w:rPr>
                <w:sz w:val="18"/>
                <w:szCs w:val="18"/>
              </w:rPr>
              <w:t>9.555,96</w:t>
            </w:r>
          </w:p>
        </w:tc>
        <w:tc>
          <w:tcPr>
            <w:tcW w:type="dxa" w:w="1276"/>
          </w:tcPr>
          <w:p w:rsidRDefault="00FC6A3D" w:rsidP="003C0D6E" w:rsidR="00FC6A3D" w:rsidRPr="005C3942">
            <w:pPr>
              <w:jc w:val="center"/>
              <w:rPr>
                <w:bCs/>
                <w:sz w:val="18"/>
                <w:szCs w:val="18"/>
              </w:rPr>
            </w:pPr>
          </w:p>
        </w:tc>
        <w:tc>
          <w:tcPr>
            <w:tcW w:type="dxa" w:w="1134"/>
          </w:tcPr>
          <w:p w:rsidRDefault="00FC6A3D" w:rsidP="00534651" w:rsidR="00FC6A3D" w:rsidRPr="005C3942">
            <w:pPr>
              <w:jc w:val="both"/>
              <w:rPr>
                <w:bCs/>
                <w:sz w:val="18"/>
                <w:szCs w:val="18"/>
              </w:rPr>
            </w:pPr>
          </w:p>
        </w:tc>
      </w:tr>
      <w:tr w:rsidTr="00F04B4A" w:rsidR="00FC6A3D" w:rsidRPr="005C3942">
        <w:tc>
          <w:tcPr>
            <w:tcW w:type="dxa" w:w="568"/>
          </w:tcPr>
          <w:p w:rsidRDefault="005C3942" w:rsidP="003C0D6E" w:rsidR="00FC6A3D" w:rsidRPr="005C3942">
            <w:pPr>
              <w:jc w:val="center"/>
              <w:rPr>
                <w:bCs/>
                <w:sz w:val="18"/>
                <w:szCs w:val="18"/>
              </w:rPr>
            </w:pPr>
            <w:r w:rsidRPr="005C3942">
              <w:rPr>
                <w:bCs/>
                <w:sz w:val="18"/>
                <w:szCs w:val="18"/>
              </w:rPr>
              <w:t>18.</w:t>
            </w:r>
          </w:p>
        </w:tc>
        <w:tc>
          <w:tcPr>
            <w:tcW w:type="dxa" w:w="1276"/>
          </w:tcPr>
          <w:p w:rsidRDefault="005C3942" w:rsidP="003C0D6E" w:rsidR="00FC6A3D" w:rsidRPr="005C3942">
            <w:pPr>
              <w:jc w:val="center"/>
              <w:rPr>
                <w:sz w:val="18"/>
                <w:szCs w:val="18"/>
              </w:rPr>
            </w:pPr>
            <w:r w:rsidRPr="005C3942">
              <w:rPr>
                <w:sz w:val="18"/>
                <w:szCs w:val="18"/>
              </w:rPr>
              <w:t>JOŠKO MEŠIN</w:t>
            </w:r>
          </w:p>
        </w:tc>
        <w:tc>
          <w:tcPr>
            <w:tcW w:type="dxa" w:w="1276"/>
          </w:tcPr>
          <w:p w:rsidRDefault="005C3942" w:rsidP="003C0D6E" w:rsidR="00FC6A3D" w:rsidRPr="005C3942">
            <w:pPr>
              <w:jc w:val="center"/>
              <w:rPr>
                <w:sz w:val="18"/>
                <w:szCs w:val="18"/>
              </w:rPr>
            </w:pPr>
            <w:r w:rsidRPr="005C3942">
              <w:rPr>
                <w:sz w:val="18"/>
                <w:szCs w:val="18"/>
              </w:rPr>
              <w:t>89459935337</w:t>
            </w:r>
          </w:p>
        </w:tc>
        <w:tc>
          <w:tcPr>
            <w:tcW w:type="dxa" w:w="1559"/>
          </w:tcPr>
          <w:p w:rsidRDefault="005C3942" w:rsidP="003C0D6E" w:rsidR="00FC6A3D" w:rsidRPr="005C3942">
            <w:pPr>
              <w:jc w:val="center"/>
              <w:rPr>
                <w:bCs/>
                <w:sz w:val="18"/>
                <w:szCs w:val="18"/>
              </w:rPr>
            </w:pPr>
            <w:r w:rsidRPr="005C3942">
              <w:rPr>
                <w:sz w:val="18"/>
                <w:szCs w:val="18"/>
              </w:rPr>
              <w:t>Sućidar 14, Split</w:t>
            </w:r>
          </w:p>
        </w:tc>
        <w:tc>
          <w:tcPr>
            <w:tcW w:type="dxa" w:w="1417"/>
          </w:tcPr>
          <w:p w:rsidRDefault="005C3942" w:rsidP="003C0D6E" w:rsidR="00FC6A3D" w:rsidRPr="005C3942">
            <w:pPr>
              <w:jc w:val="center"/>
              <w:rPr>
                <w:sz w:val="18"/>
                <w:szCs w:val="18"/>
              </w:rPr>
            </w:pPr>
            <w:r w:rsidRPr="005C3942">
              <w:rPr>
                <w:sz w:val="18"/>
                <w:szCs w:val="18"/>
              </w:rPr>
              <w:t>49.621,81</w:t>
            </w:r>
          </w:p>
        </w:tc>
        <w:tc>
          <w:tcPr>
            <w:tcW w:type="dxa" w:w="1276"/>
          </w:tcPr>
          <w:p w:rsidRDefault="005C3942" w:rsidP="003C0D6E" w:rsidR="00FC6A3D" w:rsidRPr="005C3942">
            <w:pPr>
              <w:jc w:val="center"/>
              <w:rPr>
                <w:sz w:val="18"/>
                <w:szCs w:val="18"/>
              </w:rPr>
            </w:pPr>
            <w:r w:rsidRPr="005C3942">
              <w:rPr>
                <w:sz w:val="18"/>
                <w:szCs w:val="18"/>
              </w:rPr>
              <w:t>49.621,81</w:t>
            </w:r>
          </w:p>
        </w:tc>
        <w:tc>
          <w:tcPr>
            <w:tcW w:type="dxa" w:w="1276"/>
          </w:tcPr>
          <w:p w:rsidRDefault="00FC6A3D" w:rsidP="003C0D6E" w:rsidR="00FC6A3D" w:rsidRPr="005C3942">
            <w:pPr>
              <w:jc w:val="center"/>
              <w:rPr>
                <w:bCs/>
                <w:sz w:val="18"/>
                <w:szCs w:val="18"/>
              </w:rPr>
            </w:pPr>
          </w:p>
        </w:tc>
        <w:tc>
          <w:tcPr>
            <w:tcW w:type="dxa" w:w="1134"/>
          </w:tcPr>
          <w:p w:rsidRDefault="00FC6A3D" w:rsidP="00534651" w:rsidR="00FC6A3D" w:rsidRPr="005C3942">
            <w:pPr>
              <w:jc w:val="both"/>
              <w:rPr>
                <w:bCs/>
                <w:sz w:val="18"/>
                <w:szCs w:val="18"/>
              </w:rPr>
            </w:pPr>
          </w:p>
        </w:tc>
      </w:tr>
      <w:tr w:rsidTr="00F04B4A" w:rsidR="00FC6A3D" w:rsidRPr="005C3942">
        <w:tc>
          <w:tcPr>
            <w:tcW w:type="dxa" w:w="568"/>
          </w:tcPr>
          <w:p w:rsidRDefault="005C3942" w:rsidP="003C0D6E" w:rsidR="00FC6A3D" w:rsidRPr="005C3942">
            <w:pPr>
              <w:jc w:val="center"/>
              <w:rPr>
                <w:bCs/>
                <w:sz w:val="18"/>
                <w:szCs w:val="18"/>
              </w:rPr>
            </w:pPr>
            <w:r w:rsidRPr="005C3942">
              <w:rPr>
                <w:bCs/>
                <w:sz w:val="18"/>
                <w:szCs w:val="18"/>
              </w:rPr>
              <w:t xml:space="preserve">19. </w:t>
            </w:r>
          </w:p>
        </w:tc>
        <w:tc>
          <w:tcPr>
            <w:tcW w:type="dxa" w:w="1276"/>
          </w:tcPr>
          <w:p w:rsidRDefault="005C3942" w:rsidP="003C0D6E" w:rsidR="00FC6A3D" w:rsidRPr="005C3942">
            <w:pPr>
              <w:jc w:val="center"/>
              <w:rPr>
                <w:sz w:val="18"/>
                <w:szCs w:val="18"/>
              </w:rPr>
            </w:pPr>
            <w:r w:rsidRPr="005C3942">
              <w:rPr>
                <w:sz w:val="18"/>
                <w:szCs w:val="18"/>
              </w:rPr>
              <w:t>VELIMIR PLAZONIĆ</w:t>
            </w:r>
          </w:p>
        </w:tc>
        <w:tc>
          <w:tcPr>
            <w:tcW w:type="dxa" w:w="1276"/>
          </w:tcPr>
          <w:p w:rsidRDefault="005C3942" w:rsidP="003C0D6E" w:rsidR="00FC6A3D" w:rsidRPr="005C3942">
            <w:pPr>
              <w:jc w:val="center"/>
              <w:rPr>
                <w:sz w:val="18"/>
                <w:szCs w:val="18"/>
              </w:rPr>
            </w:pPr>
            <w:r w:rsidRPr="005C3942">
              <w:rPr>
                <w:sz w:val="18"/>
                <w:szCs w:val="18"/>
              </w:rPr>
              <w:t>74843779372</w:t>
            </w:r>
          </w:p>
        </w:tc>
        <w:tc>
          <w:tcPr>
            <w:tcW w:type="dxa" w:w="1559"/>
          </w:tcPr>
          <w:p w:rsidRDefault="005C3942" w:rsidP="003C0D6E" w:rsidR="00FC6A3D" w:rsidRPr="005C3942">
            <w:pPr>
              <w:jc w:val="center"/>
              <w:rPr>
                <w:bCs/>
                <w:sz w:val="18"/>
                <w:szCs w:val="18"/>
              </w:rPr>
            </w:pPr>
            <w:r w:rsidRPr="005C3942">
              <w:rPr>
                <w:sz w:val="18"/>
                <w:szCs w:val="18"/>
              </w:rPr>
              <w:t>Garjak 36, Garjak</w:t>
            </w:r>
          </w:p>
        </w:tc>
        <w:tc>
          <w:tcPr>
            <w:tcW w:type="dxa" w:w="1417"/>
          </w:tcPr>
          <w:p w:rsidRDefault="005C3942" w:rsidP="003C0D6E" w:rsidR="00FC6A3D" w:rsidRPr="005C3942">
            <w:pPr>
              <w:jc w:val="center"/>
              <w:rPr>
                <w:sz w:val="18"/>
                <w:szCs w:val="18"/>
              </w:rPr>
            </w:pPr>
            <w:r w:rsidRPr="005C3942">
              <w:rPr>
                <w:sz w:val="18"/>
                <w:szCs w:val="18"/>
              </w:rPr>
              <w:t>31.819,89</w:t>
            </w:r>
          </w:p>
        </w:tc>
        <w:tc>
          <w:tcPr>
            <w:tcW w:type="dxa" w:w="1276"/>
          </w:tcPr>
          <w:p w:rsidRDefault="005C3942" w:rsidP="003C0D6E" w:rsidR="00FC6A3D" w:rsidRPr="005C3942">
            <w:pPr>
              <w:jc w:val="center"/>
              <w:rPr>
                <w:sz w:val="18"/>
                <w:szCs w:val="18"/>
              </w:rPr>
            </w:pPr>
            <w:r w:rsidRPr="005C3942">
              <w:rPr>
                <w:sz w:val="18"/>
                <w:szCs w:val="18"/>
              </w:rPr>
              <w:t>31.819,89</w:t>
            </w:r>
          </w:p>
        </w:tc>
        <w:tc>
          <w:tcPr>
            <w:tcW w:type="dxa" w:w="1276"/>
          </w:tcPr>
          <w:p w:rsidRDefault="00FC6A3D" w:rsidP="003C0D6E" w:rsidR="00FC6A3D" w:rsidRPr="005C3942">
            <w:pPr>
              <w:jc w:val="center"/>
              <w:rPr>
                <w:bCs/>
                <w:sz w:val="18"/>
                <w:szCs w:val="18"/>
              </w:rPr>
            </w:pPr>
          </w:p>
        </w:tc>
        <w:tc>
          <w:tcPr>
            <w:tcW w:type="dxa" w:w="1134"/>
          </w:tcPr>
          <w:p w:rsidRDefault="00FC6A3D" w:rsidP="00534651" w:rsidR="00FC6A3D" w:rsidRPr="005C3942">
            <w:pPr>
              <w:jc w:val="both"/>
              <w:rPr>
                <w:bCs/>
                <w:sz w:val="18"/>
                <w:szCs w:val="18"/>
              </w:rPr>
            </w:pPr>
          </w:p>
        </w:tc>
      </w:tr>
      <w:tr w:rsidTr="00F04B4A" w:rsidR="00FC6A3D" w:rsidRPr="005C3942">
        <w:tc>
          <w:tcPr>
            <w:tcW w:type="dxa" w:w="568"/>
          </w:tcPr>
          <w:p w:rsidRDefault="005C3942" w:rsidP="003C0D6E" w:rsidR="00FC6A3D" w:rsidRPr="005C3942">
            <w:pPr>
              <w:jc w:val="center"/>
              <w:rPr>
                <w:bCs/>
                <w:sz w:val="18"/>
                <w:szCs w:val="18"/>
              </w:rPr>
            </w:pPr>
            <w:r w:rsidRPr="005C3942">
              <w:rPr>
                <w:bCs/>
                <w:sz w:val="18"/>
                <w:szCs w:val="18"/>
              </w:rPr>
              <w:t xml:space="preserve">20. </w:t>
            </w:r>
          </w:p>
        </w:tc>
        <w:tc>
          <w:tcPr>
            <w:tcW w:type="dxa" w:w="1276"/>
          </w:tcPr>
          <w:p w:rsidRDefault="005C3942" w:rsidP="003C0D6E" w:rsidR="00FC6A3D" w:rsidRPr="005C3942">
            <w:pPr>
              <w:jc w:val="center"/>
              <w:rPr>
                <w:sz w:val="18"/>
                <w:szCs w:val="18"/>
              </w:rPr>
            </w:pPr>
            <w:r w:rsidRPr="005C3942">
              <w:rPr>
                <w:sz w:val="18"/>
                <w:szCs w:val="18"/>
              </w:rPr>
              <w:t>IVAN PLETIKOSIĆ</w:t>
            </w:r>
          </w:p>
        </w:tc>
        <w:tc>
          <w:tcPr>
            <w:tcW w:type="dxa" w:w="1276"/>
          </w:tcPr>
          <w:p w:rsidRDefault="005C3942" w:rsidP="003C0D6E" w:rsidR="00FC6A3D" w:rsidRPr="005C3942">
            <w:pPr>
              <w:jc w:val="center"/>
              <w:rPr>
                <w:sz w:val="18"/>
                <w:szCs w:val="18"/>
              </w:rPr>
            </w:pPr>
            <w:r w:rsidRPr="005C3942">
              <w:rPr>
                <w:sz w:val="18"/>
                <w:szCs w:val="18"/>
              </w:rPr>
              <w:t>40815328079</w:t>
            </w:r>
          </w:p>
        </w:tc>
        <w:tc>
          <w:tcPr>
            <w:tcW w:type="dxa" w:w="1559"/>
          </w:tcPr>
          <w:p w:rsidRDefault="005C3942" w:rsidP="003C0D6E" w:rsidR="00FC6A3D" w:rsidRPr="005C3942">
            <w:pPr>
              <w:jc w:val="center"/>
              <w:rPr>
                <w:bCs/>
                <w:sz w:val="18"/>
                <w:szCs w:val="18"/>
              </w:rPr>
            </w:pPr>
            <w:r w:rsidRPr="005C3942">
              <w:rPr>
                <w:sz w:val="18"/>
                <w:szCs w:val="18"/>
              </w:rPr>
              <w:t>Hrvace 116, Hrvace</w:t>
            </w:r>
          </w:p>
        </w:tc>
        <w:tc>
          <w:tcPr>
            <w:tcW w:type="dxa" w:w="1417"/>
          </w:tcPr>
          <w:p w:rsidRDefault="005C3942" w:rsidP="003C0D6E" w:rsidR="00FC6A3D" w:rsidRPr="005C3942">
            <w:pPr>
              <w:jc w:val="center"/>
              <w:rPr>
                <w:sz w:val="18"/>
                <w:szCs w:val="18"/>
              </w:rPr>
            </w:pPr>
            <w:r w:rsidRPr="005C3942">
              <w:rPr>
                <w:sz w:val="18"/>
                <w:szCs w:val="18"/>
              </w:rPr>
              <w:t>12.519,77</w:t>
            </w:r>
          </w:p>
        </w:tc>
        <w:tc>
          <w:tcPr>
            <w:tcW w:type="dxa" w:w="1276"/>
          </w:tcPr>
          <w:p w:rsidRDefault="005C3942" w:rsidP="003C0D6E" w:rsidR="00FC6A3D" w:rsidRPr="005C3942">
            <w:pPr>
              <w:jc w:val="center"/>
              <w:rPr>
                <w:sz w:val="18"/>
                <w:szCs w:val="18"/>
              </w:rPr>
            </w:pPr>
            <w:r w:rsidRPr="005C3942">
              <w:rPr>
                <w:sz w:val="18"/>
                <w:szCs w:val="18"/>
              </w:rPr>
              <w:t>12.519,77</w:t>
            </w:r>
          </w:p>
        </w:tc>
        <w:tc>
          <w:tcPr>
            <w:tcW w:type="dxa" w:w="1276"/>
          </w:tcPr>
          <w:p w:rsidRDefault="00FC6A3D" w:rsidP="003C0D6E" w:rsidR="00FC6A3D" w:rsidRPr="005C3942">
            <w:pPr>
              <w:jc w:val="center"/>
              <w:rPr>
                <w:bCs/>
                <w:sz w:val="18"/>
                <w:szCs w:val="18"/>
              </w:rPr>
            </w:pPr>
          </w:p>
        </w:tc>
        <w:tc>
          <w:tcPr>
            <w:tcW w:type="dxa" w:w="1134"/>
          </w:tcPr>
          <w:p w:rsidRDefault="00FC6A3D" w:rsidP="00534651" w:rsidR="00FC6A3D" w:rsidRPr="005C3942">
            <w:pPr>
              <w:jc w:val="both"/>
              <w:rPr>
                <w:bCs/>
                <w:sz w:val="18"/>
                <w:szCs w:val="18"/>
              </w:rPr>
            </w:pPr>
          </w:p>
        </w:tc>
      </w:tr>
      <w:tr w:rsidTr="00F04B4A" w:rsidR="00FC6A3D" w:rsidRPr="005C3942">
        <w:tc>
          <w:tcPr>
            <w:tcW w:type="dxa" w:w="568"/>
          </w:tcPr>
          <w:p w:rsidRDefault="005C3942" w:rsidP="003C0D6E" w:rsidR="00FC6A3D" w:rsidRPr="005C3942">
            <w:pPr>
              <w:jc w:val="center"/>
              <w:rPr>
                <w:bCs/>
                <w:sz w:val="18"/>
                <w:szCs w:val="18"/>
              </w:rPr>
            </w:pPr>
            <w:r w:rsidRPr="005C3942">
              <w:rPr>
                <w:bCs/>
                <w:sz w:val="18"/>
                <w:szCs w:val="18"/>
              </w:rPr>
              <w:t>21.</w:t>
            </w:r>
          </w:p>
        </w:tc>
        <w:tc>
          <w:tcPr>
            <w:tcW w:type="dxa" w:w="1276"/>
          </w:tcPr>
          <w:p w:rsidRDefault="005C3942" w:rsidP="003C0D6E" w:rsidR="00FC6A3D" w:rsidRPr="005C3942">
            <w:pPr>
              <w:jc w:val="center"/>
              <w:rPr>
                <w:sz w:val="18"/>
                <w:szCs w:val="18"/>
              </w:rPr>
            </w:pPr>
            <w:r w:rsidRPr="005C3942">
              <w:rPr>
                <w:sz w:val="18"/>
                <w:szCs w:val="18"/>
              </w:rPr>
              <w:t>JOSIP RADIĆ</w:t>
            </w:r>
          </w:p>
        </w:tc>
        <w:tc>
          <w:tcPr>
            <w:tcW w:type="dxa" w:w="1276"/>
          </w:tcPr>
          <w:p w:rsidRDefault="005C3942" w:rsidP="003C0D6E" w:rsidR="00FC6A3D" w:rsidRPr="005C3942">
            <w:pPr>
              <w:jc w:val="center"/>
              <w:rPr>
                <w:sz w:val="18"/>
                <w:szCs w:val="18"/>
              </w:rPr>
            </w:pPr>
            <w:r w:rsidRPr="005C3942">
              <w:rPr>
                <w:sz w:val="18"/>
                <w:szCs w:val="18"/>
              </w:rPr>
              <w:t>75003226629</w:t>
            </w:r>
          </w:p>
        </w:tc>
        <w:tc>
          <w:tcPr>
            <w:tcW w:type="dxa" w:w="1559"/>
          </w:tcPr>
          <w:p w:rsidRDefault="005C3942" w:rsidP="003C0D6E" w:rsidR="00FC6A3D" w:rsidRPr="005C3942">
            <w:pPr>
              <w:jc w:val="center"/>
              <w:rPr>
                <w:bCs/>
                <w:sz w:val="18"/>
                <w:szCs w:val="18"/>
              </w:rPr>
            </w:pPr>
            <w:r w:rsidRPr="005C3942">
              <w:rPr>
                <w:sz w:val="18"/>
                <w:szCs w:val="18"/>
              </w:rPr>
              <w:t>Bilice Ii 30, Split</w:t>
            </w:r>
          </w:p>
        </w:tc>
        <w:tc>
          <w:tcPr>
            <w:tcW w:type="dxa" w:w="1417"/>
          </w:tcPr>
          <w:p w:rsidRDefault="005C3942" w:rsidP="003C0D6E" w:rsidR="00FC6A3D" w:rsidRPr="005C3942">
            <w:pPr>
              <w:jc w:val="center"/>
              <w:rPr>
                <w:sz w:val="18"/>
                <w:szCs w:val="18"/>
              </w:rPr>
            </w:pPr>
            <w:r w:rsidRPr="005C3942">
              <w:rPr>
                <w:sz w:val="18"/>
                <w:szCs w:val="18"/>
              </w:rPr>
              <w:t>3.609,69</w:t>
            </w:r>
          </w:p>
        </w:tc>
        <w:tc>
          <w:tcPr>
            <w:tcW w:type="dxa" w:w="1276"/>
          </w:tcPr>
          <w:p w:rsidRDefault="005C3942" w:rsidP="003C0D6E" w:rsidR="00FC6A3D" w:rsidRPr="005C3942">
            <w:pPr>
              <w:jc w:val="center"/>
              <w:rPr>
                <w:sz w:val="18"/>
                <w:szCs w:val="18"/>
              </w:rPr>
            </w:pPr>
            <w:r w:rsidRPr="005C3942">
              <w:rPr>
                <w:sz w:val="18"/>
                <w:szCs w:val="18"/>
              </w:rPr>
              <w:t>3.609,69</w:t>
            </w:r>
          </w:p>
        </w:tc>
        <w:tc>
          <w:tcPr>
            <w:tcW w:type="dxa" w:w="1276"/>
          </w:tcPr>
          <w:p w:rsidRDefault="00FC6A3D" w:rsidP="003C0D6E" w:rsidR="00FC6A3D" w:rsidRPr="005C3942">
            <w:pPr>
              <w:jc w:val="center"/>
              <w:rPr>
                <w:bCs/>
                <w:sz w:val="18"/>
                <w:szCs w:val="18"/>
              </w:rPr>
            </w:pPr>
          </w:p>
        </w:tc>
        <w:tc>
          <w:tcPr>
            <w:tcW w:type="dxa" w:w="1134"/>
          </w:tcPr>
          <w:p w:rsidRDefault="00FC6A3D" w:rsidP="00534651" w:rsidR="00FC6A3D" w:rsidRPr="005C3942">
            <w:pPr>
              <w:jc w:val="both"/>
              <w:rPr>
                <w:bCs/>
                <w:sz w:val="18"/>
                <w:szCs w:val="18"/>
              </w:rPr>
            </w:pPr>
          </w:p>
        </w:tc>
      </w:tr>
      <w:tr w:rsidTr="00F04B4A" w:rsidR="00FC6A3D" w:rsidRPr="005C3942">
        <w:tc>
          <w:tcPr>
            <w:tcW w:type="dxa" w:w="568"/>
          </w:tcPr>
          <w:p w:rsidRDefault="005C3942" w:rsidP="003C0D6E" w:rsidR="00FC6A3D" w:rsidRPr="005C3942">
            <w:pPr>
              <w:jc w:val="center"/>
              <w:rPr>
                <w:bCs/>
                <w:sz w:val="18"/>
                <w:szCs w:val="18"/>
              </w:rPr>
            </w:pPr>
            <w:r w:rsidRPr="005C3942">
              <w:rPr>
                <w:bCs/>
                <w:sz w:val="18"/>
                <w:szCs w:val="18"/>
              </w:rPr>
              <w:t>22.</w:t>
            </w:r>
          </w:p>
        </w:tc>
        <w:tc>
          <w:tcPr>
            <w:tcW w:type="dxa" w:w="1276"/>
          </w:tcPr>
          <w:p w:rsidRDefault="005C3942" w:rsidP="003C0D6E" w:rsidR="00FC6A3D" w:rsidRPr="005C3942">
            <w:pPr>
              <w:jc w:val="center"/>
              <w:rPr>
                <w:sz w:val="18"/>
                <w:szCs w:val="18"/>
              </w:rPr>
            </w:pPr>
            <w:r w:rsidRPr="005C3942">
              <w:rPr>
                <w:sz w:val="18"/>
                <w:szCs w:val="18"/>
              </w:rPr>
              <w:t>ISABELLA SEKOVSKI</w:t>
            </w:r>
          </w:p>
        </w:tc>
        <w:tc>
          <w:tcPr>
            <w:tcW w:type="dxa" w:w="1276"/>
          </w:tcPr>
          <w:p w:rsidRDefault="005C3942" w:rsidP="003C0D6E" w:rsidR="00FC6A3D" w:rsidRPr="005C3942">
            <w:pPr>
              <w:jc w:val="center"/>
              <w:rPr>
                <w:sz w:val="18"/>
                <w:szCs w:val="18"/>
              </w:rPr>
            </w:pPr>
            <w:r w:rsidRPr="005C3942">
              <w:rPr>
                <w:sz w:val="18"/>
                <w:szCs w:val="18"/>
              </w:rPr>
              <w:t>41898949907</w:t>
            </w:r>
          </w:p>
        </w:tc>
        <w:tc>
          <w:tcPr>
            <w:tcW w:type="dxa" w:w="1559"/>
          </w:tcPr>
          <w:p w:rsidRDefault="005C3942" w:rsidP="003C0D6E" w:rsidR="00FC6A3D" w:rsidRPr="005C3942">
            <w:pPr>
              <w:jc w:val="center"/>
              <w:rPr>
                <w:bCs/>
                <w:sz w:val="18"/>
                <w:szCs w:val="18"/>
              </w:rPr>
            </w:pPr>
            <w:r w:rsidRPr="005C3942">
              <w:rPr>
                <w:sz w:val="18"/>
                <w:szCs w:val="18"/>
              </w:rPr>
              <w:t>Benkovačka 5, Split</w:t>
            </w:r>
          </w:p>
        </w:tc>
        <w:tc>
          <w:tcPr>
            <w:tcW w:type="dxa" w:w="1417"/>
          </w:tcPr>
          <w:p w:rsidRDefault="005C3942" w:rsidP="003C0D6E" w:rsidR="00FC6A3D" w:rsidRPr="005C3942">
            <w:pPr>
              <w:jc w:val="center"/>
              <w:rPr>
                <w:sz w:val="18"/>
                <w:szCs w:val="18"/>
              </w:rPr>
            </w:pPr>
            <w:r w:rsidRPr="005C3942">
              <w:rPr>
                <w:sz w:val="18"/>
                <w:szCs w:val="18"/>
              </w:rPr>
              <w:t>30.577,98</w:t>
            </w:r>
          </w:p>
        </w:tc>
        <w:tc>
          <w:tcPr>
            <w:tcW w:type="dxa" w:w="1276"/>
          </w:tcPr>
          <w:p w:rsidRDefault="005C3942" w:rsidP="003C0D6E" w:rsidR="00FC6A3D" w:rsidRPr="005C3942">
            <w:pPr>
              <w:jc w:val="center"/>
              <w:rPr>
                <w:sz w:val="18"/>
                <w:szCs w:val="18"/>
              </w:rPr>
            </w:pPr>
            <w:r w:rsidRPr="005C3942">
              <w:rPr>
                <w:sz w:val="18"/>
                <w:szCs w:val="18"/>
              </w:rPr>
              <w:t>30.577,98</w:t>
            </w:r>
          </w:p>
        </w:tc>
        <w:tc>
          <w:tcPr>
            <w:tcW w:type="dxa" w:w="1276"/>
          </w:tcPr>
          <w:p w:rsidRDefault="00FC6A3D" w:rsidP="003C0D6E" w:rsidR="00FC6A3D" w:rsidRPr="005C3942">
            <w:pPr>
              <w:jc w:val="center"/>
              <w:rPr>
                <w:bCs/>
                <w:sz w:val="18"/>
                <w:szCs w:val="18"/>
              </w:rPr>
            </w:pPr>
          </w:p>
        </w:tc>
        <w:tc>
          <w:tcPr>
            <w:tcW w:type="dxa" w:w="1134"/>
          </w:tcPr>
          <w:p w:rsidRDefault="00FC6A3D" w:rsidP="00534651" w:rsidR="00FC6A3D" w:rsidRPr="005C3942">
            <w:pPr>
              <w:jc w:val="both"/>
              <w:rPr>
                <w:bCs/>
                <w:sz w:val="18"/>
                <w:szCs w:val="18"/>
              </w:rPr>
            </w:pPr>
          </w:p>
        </w:tc>
      </w:tr>
      <w:tr w:rsidTr="00F04B4A" w:rsidR="00FC6A3D" w:rsidRPr="005C3942">
        <w:tc>
          <w:tcPr>
            <w:tcW w:type="dxa" w:w="568"/>
          </w:tcPr>
          <w:p w:rsidRDefault="005C3942" w:rsidP="003C0D6E" w:rsidR="00FC6A3D" w:rsidRPr="005C3942">
            <w:pPr>
              <w:jc w:val="center"/>
              <w:rPr>
                <w:bCs/>
                <w:sz w:val="18"/>
                <w:szCs w:val="18"/>
              </w:rPr>
            </w:pPr>
            <w:r w:rsidRPr="005C3942">
              <w:rPr>
                <w:bCs/>
                <w:sz w:val="18"/>
                <w:szCs w:val="18"/>
              </w:rPr>
              <w:t>23.</w:t>
            </w:r>
          </w:p>
        </w:tc>
        <w:tc>
          <w:tcPr>
            <w:tcW w:type="dxa" w:w="1276"/>
          </w:tcPr>
          <w:p w:rsidRDefault="005C3942" w:rsidP="003C0D6E" w:rsidR="00FC6A3D" w:rsidRPr="005C3942">
            <w:pPr>
              <w:jc w:val="center"/>
              <w:rPr>
                <w:sz w:val="18"/>
                <w:szCs w:val="18"/>
              </w:rPr>
            </w:pPr>
            <w:r w:rsidRPr="005C3942">
              <w:rPr>
                <w:sz w:val="18"/>
                <w:szCs w:val="18"/>
              </w:rPr>
              <w:t>BOŠKO STOJIĆ</w:t>
            </w:r>
          </w:p>
        </w:tc>
        <w:tc>
          <w:tcPr>
            <w:tcW w:type="dxa" w:w="1276"/>
          </w:tcPr>
          <w:p w:rsidRDefault="005C3942" w:rsidP="003C0D6E" w:rsidR="00FC6A3D" w:rsidRPr="005C3942">
            <w:pPr>
              <w:jc w:val="center"/>
              <w:rPr>
                <w:sz w:val="18"/>
                <w:szCs w:val="18"/>
              </w:rPr>
            </w:pPr>
            <w:r w:rsidRPr="005C3942">
              <w:rPr>
                <w:sz w:val="18"/>
                <w:szCs w:val="18"/>
              </w:rPr>
              <w:t>39548148148</w:t>
            </w:r>
          </w:p>
        </w:tc>
        <w:tc>
          <w:tcPr>
            <w:tcW w:type="dxa" w:w="1559"/>
          </w:tcPr>
          <w:p w:rsidRDefault="005C3942" w:rsidP="003C0D6E" w:rsidR="00FC6A3D" w:rsidRPr="005C3942">
            <w:pPr>
              <w:jc w:val="center"/>
              <w:rPr>
                <w:bCs/>
                <w:sz w:val="18"/>
                <w:szCs w:val="18"/>
              </w:rPr>
            </w:pPr>
            <w:r w:rsidRPr="005C3942">
              <w:rPr>
                <w:sz w:val="18"/>
                <w:szCs w:val="18"/>
              </w:rPr>
              <w:t>Donji Bitelić 3, Donji Bitelić</w:t>
            </w:r>
          </w:p>
        </w:tc>
        <w:tc>
          <w:tcPr>
            <w:tcW w:type="dxa" w:w="1417"/>
          </w:tcPr>
          <w:p w:rsidRDefault="005C3942" w:rsidP="003C0D6E" w:rsidR="00FC6A3D" w:rsidRPr="005C3942">
            <w:pPr>
              <w:jc w:val="center"/>
              <w:rPr>
                <w:sz w:val="18"/>
                <w:szCs w:val="18"/>
              </w:rPr>
            </w:pPr>
            <w:r w:rsidRPr="005C3942">
              <w:rPr>
                <w:sz w:val="18"/>
                <w:szCs w:val="18"/>
              </w:rPr>
              <w:t>20.407,85</w:t>
            </w:r>
          </w:p>
        </w:tc>
        <w:tc>
          <w:tcPr>
            <w:tcW w:type="dxa" w:w="1276"/>
          </w:tcPr>
          <w:p w:rsidRDefault="005C3942" w:rsidP="003C0D6E" w:rsidR="00FC6A3D" w:rsidRPr="005C3942">
            <w:pPr>
              <w:jc w:val="center"/>
              <w:rPr>
                <w:sz w:val="18"/>
                <w:szCs w:val="18"/>
              </w:rPr>
            </w:pPr>
            <w:r w:rsidRPr="005C3942">
              <w:rPr>
                <w:sz w:val="18"/>
                <w:szCs w:val="18"/>
              </w:rPr>
              <w:t>20.407,85</w:t>
            </w:r>
          </w:p>
        </w:tc>
        <w:tc>
          <w:tcPr>
            <w:tcW w:type="dxa" w:w="1276"/>
          </w:tcPr>
          <w:p w:rsidRDefault="00FC6A3D" w:rsidP="003C0D6E" w:rsidR="00FC6A3D" w:rsidRPr="005C3942">
            <w:pPr>
              <w:jc w:val="center"/>
              <w:rPr>
                <w:bCs/>
                <w:sz w:val="18"/>
                <w:szCs w:val="18"/>
              </w:rPr>
            </w:pPr>
          </w:p>
        </w:tc>
        <w:tc>
          <w:tcPr>
            <w:tcW w:type="dxa" w:w="1134"/>
          </w:tcPr>
          <w:p w:rsidRDefault="00FC6A3D" w:rsidP="00534651" w:rsidR="00FC6A3D" w:rsidRPr="005C3942">
            <w:pPr>
              <w:jc w:val="both"/>
              <w:rPr>
                <w:bCs/>
                <w:sz w:val="18"/>
                <w:szCs w:val="18"/>
              </w:rPr>
            </w:pPr>
          </w:p>
        </w:tc>
      </w:tr>
      <w:tr w:rsidTr="00F04B4A" w:rsidR="00FC6A3D" w:rsidRPr="005C3942">
        <w:tc>
          <w:tcPr>
            <w:tcW w:type="dxa" w:w="568"/>
          </w:tcPr>
          <w:p w:rsidRDefault="005C3942" w:rsidP="003C0D6E" w:rsidR="00FC6A3D" w:rsidRPr="005C3942">
            <w:pPr>
              <w:jc w:val="center"/>
              <w:rPr>
                <w:bCs/>
                <w:sz w:val="18"/>
                <w:szCs w:val="18"/>
              </w:rPr>
            </w:pPr>
            <w:r w:rsidRPr="005C3942">
              <w:rPr>
                <w:bCs/>
                <w:sz w:val="18"/>
                <w:szCs w:val="18"/>
              </w:rPr>
              <w:t>24.</w:t>
            </w:r>
          </w:p>
        </w:tc>
        <w:tc>
          <w:tcPr>
            <w:tcW w:type="dxa" w:w="1276"/>
          </w:tcPr>
          <w:p w:rsidRDefault="005C3942" w:rsidP="003C0D6E" w:rsidR="00FC6A3D" w:rsidRPr="005C3942">
            <w:pPr>
              <w:jc w:val="center"/>
              <w:rPr>
                <w:sz w:val="18"/>
                <w:szCs w:val="18"/>
              </w:rPr>
            </w:pPr>
            <w:r w:rsidRPr="005C3942">
              <w:rPr>
                <w:sz w:val="18"/>
                <w:szCs w:val="18"/>
              </w:rPr>
              <w:t>BRANISLAV SUBOTIĆ</w:t>
            </w:r>
          </w:p>
        </w:tc>
        <w:tc>
          <w:tcPr>
            <w:tcW w:type="dxa" w:w="1276"/>
          </w:tcPr>
          <w:p w:rsidRDefault="005C3942" w:rsidP="003C0D6E" w:rsidR="00FC6A3D" w:rsidRPr="005C3942">
            <w:pPr>
              <w:jc w:val="center"/>
              <w:rPr>
                <w:sz w:val="18"/>
                <w:szCs w:val="18"/>
              </w:rPr>
            </w:pPr>
            <w:r w:rsidRPr="005C3942">
              <w:rPr>
                <w:sz w:val="18"/>
                <w:szCs w:val="18"/>
              </w:rPr>
              <w:t>17118186926</w:t>
            </w:r>
          </w:p>
        </w:tc>
        <w:tc>
          <w:tcPr>
            <w:tcW w:type="dxa" w:w="1559"/>
          </w:tcPr>
          <w:p w:rsidRDefault="005C3942" w:rsidP="003C0D6E" w:rsidR="00FC6A3D" w:rsidRPr="005C3942">
            <w:pPr>
              <w:jc w:val="center"/>
              <w:rPr>
                <w:bCs/>
                <w:sz w:val="18"/>
                <w:szCs w:val="18"/>
              </w:rPr>
            </w:pPr>
            <w:r w:rsidRPr="005C3942">
              <w:rPr>
                <w:sz w:val="18"/>
                <w:szCs w:val="18"/>
              </w:rPr>
              <w:t>Gajeva 20, Split</w:t>
            </w:r>
          </w:p>
        </w:tc>
        <w:tc>
          <w:tcPr>
            <w:tcW w:type="dxa" w:w="1417"/>
          </w:tcPr>
          <w:p w:rsidRDefault="005C3942" w:rsidP="003C0D6E" w:rsidR="00FC6A3D" w:rsidRPr="005C3942">
            <w:pPr>
              <w:jc w:val="center"/>
              <w:rPr>
                <w:sz w:val="18"/>
                <w:szCs w:val="18"/>
              </w:rPr>
            </w:pPr>
            <w:r w:rsidRPr="005C3942">
              <w:rPr>
                <w:sz w:val="18"/>
                <w:szCs w:val="18"/>
              </w:rPr>
              <w:t>68.258,52</w:t>
            </w:r>
          </w:p>
        </w:tc>
        <w:tc>
          <w:tcPr>
            <w:tcW w:type="dxa" w:w="1276"/>
          </w:tcPr>
          <w:p w:rsidRDefault="005C3942" w:rsidP="003C0D6E" w:rsidR="00FC6A3D" w:rsidRPr="005C3942">
            <w:pPr>
              <w:jc w:val="center"/>
              <w:rPr>
                <w:sz w:val="18"/>
                <w:szCs w:val="18"/>
              </w:rPr>
            </w:pPr>
            <w:r w:rsidRPr="005C3942">
              <w:rPr>
                <w:sz w:val="18"/>
                <w:szCs w:val="18"/>
              </w:rPr>
              <w:t>68.258,52</w:t>
            </w:r>
          </w:p>
        </w:tc>
        <w:tc>
          <w:tcPr>
            <w:tcW w:type="dxa" w:w="1276"/>
          </w:tcPr>
          <w:p w:rsidRDefault="00FC6A3D" w:rsidP="003C0D6E" w:rsidR="00FC6A3D" w:rsidRPr="005C3942">
            <w:pPr>
              <w:jc w:val="center"/>
              <w:rPr>
                <w:bCs/>
                <w:sz w:val="18"/>
                <w:szCs w:val="18"/>
              </w:rPr>
            </w:pPr>
          </w:p>
        </w:tc>
        <w:tc>
          <w:tcPr>
            <w:tcW w:type="dxa" w:w="1134"/>
          </w:tcPr>
          <w:p w:rsidRDefault="00FC6A3D" w:rsidP="00534651" w:rsidR="00FC6A3D" w:rsidRPr="005C3942">
            <w:pPr>
              <w:jc w:val="both"/>
              <w:rPr>
                <w:bCs/>
                <w:sz w:val="18"/>
                <w:szCs w:val="18"/>
              </w:rPr>
            </w:pPr>
          </w:p>
        </w:tc>
      </w:tr>
      <w:tr w:rsidTr="00F04B4A" w:rsidR="00FC6A3D" w:rsidRPr="005C3942">
        <w:tc>
          <w:tcPr>
            <w:tcW w:type="dxa" w:w="568"/>
          </w:tcPr>
          <w:p w:rsidRDefault="005C3942" w:rsidP="003C0D6E" w:rsidR="00FC6A3D" w:rsidRPr="005C3942">
            <w:pPr>
              <w:jc w:val="center"/>
              <w:rPr>
                <w:bCs/>
                <w:sz w:val="18"/>
                <w:szCs w:val="18"/>
              </w:rPr>
            </w:pPr>
            <w:r w:rsidRPr="005C3942">
              <w:rPr>
                <w:bCs/>
                <w:sz w:val="18"/>
                <w:szCs w:val="18"/>
              </w:rPr>
              <w:t>25.</w:t>
            </w:r>
          </w:p>
        </w:tc>
        <w:tc>
          <w:tcPr>
            <w:tcW w:type="dxa" w:w="1276"/>
          </w:tcPr>
          <w:p w:rsidRDefault="005C3942" w:rsidP="003C0D6E" w:rsidR="00FC6A3D" w:rsidRPr="005C3942">
            <w:pPr>
              <w:jc w:val="center"/>
              <w:rPr>
                <w:sz w:val="18"/>
                <w:szCs w:val="18"/>
              </w:rPr>
            </w:pPr>
            <w:r w:rsidRPr="005C3942">
              <w:rPr>
                <w:sz w:val="18"/>
                <w:szCs w:val="18"/>
              </w:rPr>
              <w:t>IVAN ŠILJIĆ</w:t>
            </w:r>
          </w:p>
        </w:tc>
        <w:tc>
          <w:tcPr>
            <w:tcW w:type="dxa" w:w="1276"/>
          </w:tcPr>
          <w:p w:rsidRDefault="005C3942" w:rsidP="003C0D6E" w:rsidR="00FC6A3D" w:rsidRPr="005C3942">
            <w:pPr>
              <w:jc w:val="center"/>
              <w:rPr>
                <w:sz w:val="18"/>
                <w:szCs w:val="18"/>
              </w:rPr>
            </w:pPr>
            <w:r w:rsidRPr="005C3942">
              <w:rPr>
                <w:sz w:val="18"/>
                <w:szCs w:val="18"/>
              </w:rPr>
              <w:t>33027395680</w:t>
            </w:r>
          </w:p>
        </w:tc>
        <w:tc>
          <w:tcPr>
            <w:tcW w:type="dxa" w:w="1559"/>
          </w:tcPr>
          <w:p w:rsidRDefault="005C3942" w:rsidP="003C0D6E" w:rsidR="00FC6A3D" w:rsidRPr="005C3942">
            <w:pPr>
              <w:jc w:val="center"/>
              <w:rPr>
                <w:bCs/>
                <w:sz w:val="18"/>
                <w:szCs w:val="18"/>
              </w:rPr>
            </w:pPr>
            <w:r w:rsidRPr="005C3942">
              <w:rPr>
                <w:sz w:val="18"/>
                <w:szCs w:val="18"/>
              </w:rPr>
              <w:t>Vojnić Sinjski 95, Vojnić Sinjski</w:t>
            </w:r>
          </w:p>
        </w:tc>
        <w:tc>
          <w:tcPr>
            <w:tcW w:type="dxa" w:w="1417"/>
          </w:tcPr>
          <w:p w:rsidRDefault="007035D5" w:rsidP="003C0D6E" w:rsidR="00FC6A3D" w:rsidRPr="005C3942">
            <w:pPr>
              <w:jc w:val="center"/>
              <w:rPr>
                <w:sz w:val="18"/>
                <w:szCs w:val="18"/>
              </w:rPr>
            </w:pPr>
            <w:r>
              <w:rPr>
                <w:sz w:val="18"/>
                <w:szCs w:val="18"/>
              </w:rPr>
              <w:t>30.988,64</w:t>
            </w:r>
          </w:p>
        </w:tc>
        <w:tc>
          <w:tcPr>
            <w:tcW w:type="dxa" w:w="1276"/>
          </w:tcPr>
          <w:p w:rsidRDefault="00CC722A" w:rsidP="003C0D6E" w:rsidR="00FC6A3D" w:rsidRPr="005C3942">
            <w:pPr>
              <w:jc w:val="center"/>
              <w:rPr>
                <w:sz w:val="18"/>
                <w:szCs w:val="18"/>
              </w:rPr>
            </w:pPr>
            <w:r>
              <w:rPr>
                <w:sz w:val="18"/>
                <w:szCs w:val="18"/>
              </w:rPr>
              <w:t>22.601,20</w:t>
            </w:r>
          </w:p>
        </w:tc>
        <w:tc>
          <w:tcPr>
            <w:tcW w:type="dxa" w:w="1276"/>
          </w:tcPr>
          <w:p w:rsidRDefault="00CC722A" w:rsidP="003C0D6E" w:rsidR="00FC6A3D" w:rsidRPr="005C3942">
            <w:pPr>
              <w:jc w:val="center"/>
              <w:rPr>
                <w:bCs/>
                <w:sz w:val="18"/>
                <w:szCs w:val="18"/>
              </w:rPr>
            </w:pPr>
            <w:r>
              <w:rPr>
                <w:bCs/>
                <w:sz w:val="18"/>
                <w:szCs w:val="18"/>
              </w:rPr>
              <w:t>8.387,44</w:t>
            </w:r>
          </w:p>
        </w:tc>
        <w:tc>
          <w:tcPr>
            <w:tcW w:type="dxa" w:w="1134"/>
          </w:tcPr>
          <w:p w:rsidRDefault="007035D5" w:rsidP="00534651" w:rsidR="00FC6A3D" w:rsidRPr="005C3942">
            <w:pPr>
              <w:jc w:val="both"/>
              <w:rPr>
                <w:bCs/>
                <w:sz w:val="18"/>
                <w:szCs w:val="18"/>
              </w:rPr>
            </w:pPr>
            <w:r>
              <w:rPr>
                <w:bCs/>
                <w:sz w:val="18"/>
                <w:szCs w:val="18"/>
              </w:rPr>
              <w:t>steč.upr.-nema ovr.isprave</w:t>
            </w:r>
          </w:p>
        </w:tc>
      </w:tr>
      <w:tr w:rsidTr="00F04B4A" w:rsidR="005C3942" w:rsidRPr="005C3942">
        <w:tc>
          <w:tcPr>
            <w:tcW w:type="dxa" w:w="568"/>
          </w:tcPr>
          <w:p w:rsidRDefault="005C3942" w:rsidP="003C0D6E" w:rsidR="005C3942" w:rsidRPr="005C3942">
            <w:pPr>
              <w:jc w:val="center"/>
              <w:rPr>
                <w:bCs/>
                <w:sz w:val="18"/>
                <w:szCs w:val="18"/>
              </w:rPr>
            </w:pPr>
            <w:r w:rsidRPr="005C3942">
              <w:rPr>
                <w:bCs/>
                <w:sz w:val="18"/>
                <w:szCs w:val="18"/>
              </w:rPr>
              <w:t>26.</w:t>
            </w:r>
          </w:p>
        </w:tc>
        <w:tc>
          <w:tcPr>
            <w:tcW w:type="dxa" w:w="1276"/>
          </w:tcPr>
          <w:p w:rsidRDefault="005C3942" w:rsidP="003C0D6E" w:rsidR="005C3942" w:rsidRPr="005C3942">
            <w:pPr>
              <w:jc w:val="center"/>
              <w:rPr>
                <w:sz w:val="18"/>
                <w:szCs w:val="18"/>
              </w:rPr>
            </w:pPr>
            <w:r w:rsidRPr="005C3942">
              <w:rPr>
                <w:sz w:val="18"/>
                <w:szCs w:val="18"/>
              </w:rPr>
              <w:t>DUJO VUJE</w:t>
            </w:r>
            <w:r w:rsidR="00BA1CBB">
              <w:rPr>
                <w:sz w:val="18"/>
                <w:szCs w:val="18"/>
              </w:rPr>
              <w:t>V</w:t>
            </w:r>
            <w:r w:rsidRPr="005C3942">
              <w:rPr>
                <w:sz w:val="18"/>
                <w:szCs w:val="18"/>
              </w:rPr>
              <w:t>IĆ</w:t>
            </w:r>
          </w:p>
        </w:tc>
        <w:tc>
          <w:tcPr>
            <w:tcW w:type="dxa" w:w="1276"/>
          </w:tcPr>
          <w:p w:rsidRDefault="005C3942" w:rsidP="003C0D6E" w:rsidR="005C3942" w:rsidRPr="005C3942">
            <w:pPr>
              <w:jc w:val="center"/>
              <w:rPr>
                <w:sz w:val="18"/>
                <w:szCs w:val="18"/>
              </w:rPr>
            </w:pPr>
            <w:r w:rsidRPr="005C3942">
              <w:rPr>
                <w:sz w:val="18"/>
                <w:szCs w:val="18"/>
              </w:rPr>
              <w:t>80528173996</w:t>
            </w:r>
          </w:p>
        </w:tc>
        <w:tc>
          <w:tcPr>
            <w:tcW w:type="dxa" w:w="1559"/>
          </w:tcPr>
          <w:p w:rsidRDefault="005C3942" w:rsidP="003C0D6E" w:rsidR="005C3942" w:rsidRPr="005C3942">
            <w:pPr>
              <w:jc w:val="center"/>
              <w:rPr>
                <w:sz w:val="18"/>
                <w:szCs w:val="18"/>
              </w:rPr>
            </w:pPr>
            <w:r w:rsidRPr="005C3942">
              <w:rPr>
                <w:sz w:val="18"/>
                <w:szCs w:val="18"/>
              </w:rPr>
              <w:t>Ulica Petra Kružića 15a, Solin</w:t>
            </w:r>
          </w:p>
        </w:tc>
        <w:tc>
          <w:tcPr>
            <w:tcW w:type="dxa" w:w="1417"/>
          </w:tcPr>
          <w:p w:rsidRDefault="005C3942" w:rsidP="003C0D6E" w:rsidR="005C3942" w:rsidRPr="005C3942">
            <w:pPr>
              <w:jc w:val="center"/>
              <w:rPr>
                <w:sz w:val="18"/>
                <w:szCs w:val="18"/>
              </w:rPr>
            </w:pPr>
            <w:r w:rsidRPr="005C3942">
              <w:rPr>
                <w:sz w:val="18"/>
                <w:szCs w:val="18"/>
              </w:rPr>
              <w:t>7.270,50</w:t>
            </w:r>
          </w:p>
        </w:tc>
        <w:tc>
          <w:tcPr>
            <w:tcW w:type="dxa" w:w="1276"/>
          </w:tcPr>
          <w:p w:rsidRDefault="005C3942" w:rsidP="003C0D6E" w:rsidR="005C3942" w:rsidRPr="005C3942">
            <w:pPr>
              <w:jc w:val="center"/>
              <w:rPr>
                <w:sz w:val="18"/>
                <w:szCs w:val="18"/>
              </w:rPr>
            </w:pPr>
            <w:r w:rsidRPr="005C3942">
              <w:rPr>
                <w:sz w:val="18"/>
                <w:szCs w:val="18"/>
              </w:rPr>
              <w:t>7.270,50</w:t>
            </w:r>
          </w:p>
        </w:tc>
        <w:tc>
          <w:tcPr>
            <w:tcW w:type="dxa" w:w="1276"/>
          </w:tcPr>
          <w:p w:rsidRDefault="005C3942" w:rsidP="003C0D6E" w:rsidR="005C3942" w:rsidRPr="005C3942">
            <w:pPr>
              <w:jc w:val="center"/>
              <w:rPr>
                <w:bCs/>
                <w:sz w:val="18"/>
                <w:szCs w:val="18"/>
              </w:rPr>
            </w:pPr>
          </w:p>
        </w:tc>
        <w:tc>
          <w:tcPr>
            <w:tcW w:type="dxa" w:w="1134"/>
          </w:tcPr>
          <w:p w:rsidRDefault="005C3942" w:rsidP="00534651" w:rsidR="005C3942" w:rsidRPr="005C3942">
            <w:pPr>
              <w:jc w:val="both"/>
              <w:rPr>
                <w:bCs/>
                <w:sz w:val="18"/>
                <w:szCs w:val="18"/>
              </w:rPr>
            </w:pPr>
          </w:p>
        </w:tc>
      </w:tr>
      <w:tr w:rsidTr="00F04B4A" w:rsidR="005C3942" w:rsidRPr="005C3942">
        <w:tc>
          <w:tcPr>
            <w:tcW w:type="dxa" w:w="568"/>
          </w:tcPr>
          <w:p w:rsidRDefault="005C3942" w:rsidP="003C0D6E" w:rsidR="005C3942" w:rsidRPr="005C3942">
            <w:pPr>
              <w:jc w:val="center"/>
              <w:rPr>
                <w:bCs/>
                <w:sz w:val="18"/>
                <w:szCs w:val="18"/>
              </w:rPr>
            </w:pPr>
            <w:r w:rsidRPr="005C3942">
              <w:rPr>
                <w:bCs/>
                <w:sz w:val="18"/>
                <w:szCs w:val="18"/>
              </w:rPr>
              <w:t>27.</w:t>
            </w:r>
          </w:p>
        </w:tc>
        <w:tc>
          <w:tcPr>
            <w:tcW w:type="dxa" w:w="1276"/>
          </w:tcPr>
          <w:p w:rsidRDefault="00333A60" w:rsidP="003C0D6E" w:rsidR="005C3942" w:rsidRPr="005C3942">
            <w:pPr>
              <w:jc w:val="center"/>
              <w:rPr>
                <w:sz w:val="18"/>
                <w:szCs w:val="18"/>
              </w:rPr>
            </w:pPr>
            <w:r>
              <w:rPr>
                <w:sz w:val="18"/>
                <w:szCs w:val="18"/>
              </w:rPr>
              <w:t>PETAR VUK</w:t>
            </w:r>
            <w:r w:rsidR="005C3942" w:rsidRPr="005C3942">
              <w:rPr>
                <w:sz w:val="18"/>
                <w:szCs w:val="18"/>
              </w:rPr>
              <w:t>ŠIĆ</w:t>
            </w:r>
          </w:p>
        </w:tc>
        <w:tc>
          <w:tcPr>
            <w:tcW w:type="dxa" w:w="1276"/>
          </w:tcPr>
          <w:p w:rsidRDefault="005C3942" w:rsidP="003C0D6E" w:rsidR="005C3942" w:rsidRPr="005C3942">
            <w:pPr>
              <w:jc w:val="center"/>
              <w:rPr>
                <w:sz w:val="18"/>
                <w:szCs w:val="18"/>
              </w:rPr>
            </w:pPr>
            <w:r w:rsidRPr="005C3942">
              <w:rPr>
                <w:sz w:val="18"/>
                <w:szCs w:val="18"/>
              </w:rPr>
              <w:t>77665338459</w:t>
            </w:r>
          </w:p>
        </w:tc>
        <w:tc>
          <w:tcPr>
            <w:tcW w:type="dxa" w:w="1559"/>
          </w:tcPr>
          <w:p w:rsidRDefault="005C3942" w:rsidP="003C0D6E" w:rsidR="005C3942" w:rsidRPr="005C3942">
            <w:pPr>
              <w:jc w:val="center"/>
              <w:rPr>
                <w:sz w:val="18"/>
                <w:szCs w:val="18"/>
              </w:rPr>
            </w:pPr>
            <w:r w:rsidRPr="005C3942">
              <w:rPr>
                <w:sz w:val="18"/>
                <w:szCs w:val="18"/>
              </w:rPr>
              <w:t>Krušvar 133, Krušvar</w:t>
            </w:r>
          </w:p>
        </w:tc>
        <w:tc>
          <w:tcPr>
            <w:tcW w:type="dxa" w:w="1417"/>
          </w:tcPr>
          <w:p w:rsidRDefault="005C3942" w:rsidP="003C0D6E" w:rsidR="005C3942" w:rsidRPr="005C3942">
            <w:pPr>
              <w:jc w:val="center"/>
              <w:rPr>
                <w:sz w:val="18"/>
                <w:szCs w:val="18"/>
              </w:rPr>
            </w:pPr>
            <w:r w:rsidRPr="005C3942">
              <w:rPr>
                <w:sz w:val="18"/>
                <w:szCs w:val="18"/>
              </w:rPr>
              <w:t>10.726,09</w:t>
            </w:r>
          </w:p>
        </w:tc>
        <w:tc>
          <w:tcPr>
            <w:tcW w:type="dxa" w:w="1276"/>
          </w:tcPr>
          <w:p w:rsidRDefault="005C3942" w:rsidP="003C0D6E" w:rsidR="005C3942" w:rsidRPr="005C3942">
            <w:pPr>
              <w:jc w:val="center"/>
              <w:rPr>
                <w:sz w:val="18"/>
                <w:szCs w:val="18"/>
              </w:rPr>
            </w:pPr>
            <w:r w:rsidRPr="005C3942">
              <w:rPr>
                <w:sz w:val="18"/>
                <w:szCs w:val="18"/>
              </w:rPr>
              <w:t>10.726,09</w:t>
            </w:r>
          </w:p>
        </w:tc>
        <w:tc>
          <w:tcPr>
            <w:tcW w:type="dxa" w:w="1276"/>
          </w:tcPr>
          <w:p w:rsidRDefault="005C3942" w:rsidP="003C0D6E" w:rsidR="005C3942" w:rsidRPr="005C3942">
            <w:pPr>
              <w:jc w:val="center"/>
              <w:rPr>
                <w:bCs/>
                <w:sz w:val="18"/>
                <w:szCs w:val="18"/>
              </w:rPr>
            </w:pPr>
          </w:p>
        </w:tc>
        <w:tc>
          <w:tcPr>
            <w:tcW w:type="dxa" w:w="1134"/>
          </w:tcPr>
          <w:p w:rsidRDefault="005C3942" w:rsidP="00534651" w:rsidR="005C3942" w:rsidRPr="005C3942">
            <w:pPr>
              <w:jc w:val="both"/>
              <w:rPr>
                <w:bCs/>
                <w:sz w:val="18"/>
                <w:szCs w:val="18"/>
              </w:rPr>
            </w:pPr>
          </w:p>
        </w:tc>
      </w:tr>
      <w:tr w:rsidTr="00F04B4A" w:rsidR="00433A81" w:rsidRPr="005C3942">
        <w:tc>
          <w:tcPr>
            <w:tcW w:type="dxa" w:w="568"/>
          </w:tcPr>
          <w:p w:rsidRDefault="005C3942" w:rsidP="003C0D6E" w:rsidR="00976385" w:rsidRPr="005C3942">
            <w:pPr>
              <w:jc w:val="center"/>
              <w:rPr>
                <w:bCs/>
                <w:sz w:val="18"/>
                <w:szCs w:val="18"/>
              </w:rPr>
            </w:pPr>
            <w:r w:rsidRPr="005C3942">
              <w:rPr>
                <w:bCs/>
                <w:sz w:val="18"/>
                <w:szCs w:val="18"/>
              </w:rPr>
              <w:t>28</w:t>
            </w:r>
            <w:r w:rsidR="00976385" w:rsidRPr="005C3942">
              <w:rPr>
                <w:bCs/>
                <w:sz w:val="18"/>
                <w:szCs w:val="18"/>
              </w:rPr>
              <w:t>.</w:t>
            </w:r>
          </w:p>
        </w:tc>
        <w:tc>
          <w:tcPr>
            <w:tcW w:type="dxa" w:w="1276"/>
          </w:tcPr>
          <w:p w:rsidRDefault="00976385" w:rsidP="003C0D6E" w:rsidR="00976385" w:rsidRPr="005C3942">
            <w:pPr>
              <w:jc w:val="center"/>
              <w:rPr>
                <w:sz w:val="18"/>
                <w:szCs w:val="18"/>
              </w:rPr>
            </w:pPr>
            <w:r w:rsidRPr="005C3942">
              <w:rPr>
                <w:sz w:val="18"/>
                <w:szCs w:val="18"/>
              </w:rPr>
              <w:t>RH  MINISTARSTVO FINANCIJA-POREZNA UPRAVA</w:t>
            </w:r>
          </w:p>
        </w:tc>
        <w:tc>
          <w:tcPr>
            <w:tcW w:type="dxa" w:w="1276"/>
          </w:tcPr>
          <w:p w:rsidRDefault="00976385" w:rsidP="003C0D6E" w:rsidR="00976385" w:rsidRPr="005C3942">
            <w:pPr>
              <w:jc w:val="center"/>
              <w:rPr>
                <w:sz w:val="18"/>
                <w:szCs w:val="18"/>
              </w:rPr>
            </w:pPr>
            <w:r w:rsidRPr="005C3942">
              <w:rPr>
                <w:sz w:val="18"/>
                <w:szCs w:val="18"/>
              </w:rPr>
              <w:t>18683136487</w:t>
            </w:r>
          </w:p>
        </w:tc>
        <w:tc>
          <w:tcPr>
            <w:tcW w:type="dxa" w:w="1559"/>
          </w:tcPr>
          <w:p w:rsidRDefault="00976385" w:rsidP="003C0D6E" w:rsidR="00976385" w:rsidRPr="005C3942">
            <w:pPr>
              <w:jc w:val="center"/>
              <w:rPr>
                <w:bCs/>
                <w:sz w:val="18"/>
                <w:szCs w:val="18"/>
              </w:rPr>
            </w:pPr>
            <w:r w:rsidRPr="005C3942">
              <w:rPr>
                <w:bCs/>
                <w:sz w:val="18"/>
                <w:szCs w:val="18"/>
              </w:rPr>
              <w:t>Katančićeva 5, Zagreb</w:t>
            </w:r>
          </w:p>
        </w:tc>
        <w:tc>
          <w:tcPr>
            <w:tcW w:type="dxa" w:w="1417"/>
          </w:tcPr>
          <w:p w:rsidRDefault="00CC722A" w:rsidP="003C0D6E" w:rsidR="00976385" w:rsidRPr="005C3942">
            <w:pPr>
              <w:jc w:val="center"/>
              <w:rPr>
                <w:sz w:val="18"/>
                <w:szCs w:val="18"/>
              </w:rPr>
            </w:pPr>
            <w:r>
              <w:rPr>
                <w:sz w:val="18"/>
                <w:szCs w:val="18"/>
              </w:rPr>
              <w:t>28.917,18</w:t>
            </w:r>
          </w:p>
        </w:tc>
        <w:tc>
          <w:tcPr>
            <w:tcW w:type="dxa" w:w="1276"/>
          </w:tcPr>
          <w:p w:rsidRDefault="00CC722A" w:rsidP="003C0D6E" w:rsidR="00976385" w:rsidRPr="005C3942">
            <w:pPr>
              <w:jc w:val="center"/>
              <w:rPr>
                <w:sz w:val="18"/>
                <w:szCs w:val="18"/>
              </w:rPr>
            </w:pPr>
            <w:r>
              <w:rPr>
                <w:sz w:val="18"/>
                <w:szCs w:val="18"/>
              </w:rPr>
              <w:t>28.917,18</w:t>
            </w:r>
          </w:p>
        </w:tc>
        <w:tc>
          <w:tcPr>
            <w:tcW w:type="dxa" w:w="1276"/>
          </w:tcPr>
          <w:p w:rsidRDefault="00976385" w:rsidP="003C0D6E" w:rsidR="00976385" w:rsidRPr="005C3942">
            <w:pPr>
              <w:jc w:val="center"/>
              <w:rPr>
                <w:bCs/>
                <w:sz w:val="18"/>
                <w:szCs w:val="18"/>
              </w:rPr>
            </w:pPr>
          </w:p>
        </w:tc>
        <w:tc>
          <w:tcPr>
            <w:tcW w:type="dxa" w:w="1134"/>
          </w:tcPr>
          <w:p w:rsidRDefault="00976385" w:rsidP="00534651" w:rsidR="00976385" w:rsidRPr="005C3942">
            <w:pPr>
              <w:jc w:val="both"/>
              <w:rPr>
                <w:bCs/>
                <w:sz w:val="18"/>
                <w:szCs w:val="18"/>
              </w:rPr>
            </w:pPr>
          </w:p>
        </w:tc>
      </w:tr>
    </w:tbl>
    <w:p w:rsidRDefault="00041FC5" w:rsidP="003C0D6E" w:rsidR="00041FC5">
      <w:pPr>
        <w:jc w:val="both"/>
        <w:rPr>
          <w:bCs/>
        </w:rPr>
      </w:pPr>
    </w:p>
    <w:p w:rsidRDefault="002E7E6A" w:rsidP="007035D5" w:rsidR="003C0D6E" w:rsidRPr="007035D5">
      <w:pPr>
        <w:numPr>
          <w:ilvl w:val="0"/>
          <w:numId w:val="11"/>
        </w:numPr>
        <w:jc w:val="both"/>
        <w:rPr>
          <w:bCs/>
        </w:rPr>
      </w:pPr>
      <w:r w:rsidRPr="007035D5">
        <w:rPr>
          <w:bCs/>
        </w:rPr>
        <w:t xml:space="preserve">Drugi </w:t>
      </w:r>
      <w:r w:rsidR="001721D8" w:rsidRPr="007035D5">
        <w:rPr>
          <w:bCs/>
        </w:rPr>
        <w:t>isplatni red:</w:t>
      </w:r>
    </w:p>
    <w:p w:rsidRDefault="007035D5" w:rsidP="007035D5" w:rsidR="007035D5" w:rsidRPr="003C0D6E">
      <w:pPr>
        <w:ind w:left="1068"/>
        <w:jc w:val="both"/>
        <w:rPr>
          <w:bCs/>
        </w:rPr>
      </w:pPr>
    </w:p>
    <w:tbl>
      <w:tblPr>
        <w:tblpPr w:tblpY="311" w:tblpX="1066" w:horzAnchor="page" w:vertAnchor="text" w:rightFromText="180" w:leftFromText="180"/>
        <w:tblOverlap w:val="never"/>
        <w:tblW w:type="pct" w:w="527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CellMar>
          <w:left w:type="dxa" w:w="57"/>
          <w:right w:type="dxa" w:w="57"/>
        </w:tblCellMar>
        <w:tblLook w:val="00A0" w:noVBand="0" w:noHBand="0" w:lastColumn="0" w:firstColumn="1" w:lastRow="0" w:firstRow="1"/>
      </w:tblPr>
      <w:tblGrid>
        <w:gridCol w:w="484"/>
        <w:gridCol w:w="1422"/>
        <w:gridCol w:w="1276"/>
        <w:gridCol w:w="1412"/>
        <w:gridCol w:w="1422"/>
        <w:gridCol w:w="1276"/>
        <w:gridCol w:w="1274"/>
        <w:gridCol w:w="1131"/>
      </w:tblGrid>
      <w:tr w:rsidTr="00D82B33" w:rsidR="00433A81" w:rsidRPr="003C0D6E">
        <w:tc>
          <w:tcPr>
            <w:tcW w:type="pct" w:w="250"/>
            <w:vAlign w:val="center"/>
          </w:tcPr>
          <w:p w:rsidRDefault="00B97BC5" w:rsidP="00433A81" w:rsidR="00B97BC5" w:rsidRPr="0035512E">
            <w:pPr>
              <w:pStyle w:val="Bezproreda"/>
              <w:jc w:val="center"/>
              <w:rPr>
                <w:rFonts w:hAnsi="Times New Roman" w:ascii="Times New Roman"/>
                <w:sz w:val="18"/>
                <w:szCs w:val="18"/>
              </w:rPr>
            </w:pPr>
            <w:r w:rsidRPr="0035512E">
              <w:rPr>
                <w:rFonts w:hAnsi="Times New Roman" w:ascii="Times New Roman"/>
                <w:sz w:val="18"/>
                <w:szCs w:val="18"/>
              </w:rPr>
              <w:t>Red.br.</w:t>
            </w:r>
          </w:p>
        </w:tc>
        <w:tc>
          <w:tcPr>
            <w:tcW w:type="pct" w:w="733"/>
            <w:vAlign w:val="center"/>
          </w:tcPr>
          <w:p w:rsidRDefault="00B97BC5" w:rsidP="00433A81" w:rsidR="00B97BC5" w:rsidRPr="0035512E">
            <w:pPr>
              <w:pStyle w:val="Bezproreda"/>
              <w:jc w:val="center"/>
              <w:rPr>
                <w:rFonts w:hAnsi="Times New Roman" w:ascii="Times New Roman"/>
                <w:sz w:val="18"/>
                <w:szCs w:val="18"/>
              </w:rPr>
            </w:pPr>
            <w:r w:rsidRPr="0035512E">
              <w:rPr>
                <w:rFonts w:hAnsi="Times New Roman" w:ascii="Times New Roman"/>
                <w:sz w:val="18"/>
                <w:szCs w:val="18"/>
              </w:rPr>
              <w:t>Ime i prezime / naziv vjerovnika</w:t>
            </w:r>
          </w:p>
        </w:tc>
        <w:tc>
          <w:tcPr>
            <w:tcW w:type="pct" w:w="658"/>
            <w:tcMar>
              <w:left w:type="dxa" w:w="57"/>
              <w:right w:type="dxa" w:w="57"/>
            </w:tcMar>
            <w:vAlign w:val="center"/>
          </w:tcPr>
          <w:p w:rsidRDefault="00B97BC5" w:rsidP="00433A81" w:rsidR="00B97BC5" w:rsidRPr="0035512E">
            <w:pPr>
              <w:pStyle w:val="Bezproreda"/>
              <w:jc w:val="center"/>
              <w:rPr>
                <w:rFonts w:hAnsi="Times New Roman" w:ascii="Times New Roman"/>
                <w:sz w:val="18"/>
                <w:szCs w:val="18"/>
              </w:rPr>
            </w:pPr>
            <w:r w:rsidRPr="0035512E">
              <w:rPr>
                <w:rFonts w:hAnsi="Times New Roman" w:ascii="Times New Roman"/>
                <w:sz w:val="18"/>
                <w:szCs w:val="18"/>
              </w:rPr>
              <w:t xml:space="preserve">OIB </w:t>
            </w:r>
          </w:p>
        </w:tc>
        <w:tc>
          <w:tcPr>
            <w:tcW w:type="pct" w:w="728"/>
            <w:vAlign w:val="center"/>
          </w:tcPr>
          <w:p w:rsidRDefault="00B97BC5" w:rsidP="00433A81" w:rsidR="00B97BC5" w:rsidRPr="0035512E">
            <w:pPr>
              <w:pStyle w:val="Bezproreda"/>
              <w:jc w:val="center"/>
              <w:rPr>
                <w:rFonts w:hAnsi="Times New Roman" w:ascii="Times New Roman"/>
                <w:sz w:val="18"/>
                <w:szCs w:val="18"/>
              </w:rPr>
            </w:pPr>
            <w:r w:rsidRPr="0035512E">
              <w:rPr>
                <w:rFonts w:hAnsi="Times New Roman" w:ascii="Times New Roman"/>
                <w:sz w:val="18"/>
                <w:szCs w:val="18"/>
              </w:rPr>
              <w:t>Adresa / sjedište vjerovnika</w:t>
            </w:r>
          </w:p>
        </w:tc>
        <w:tc>
          <w:tcPr>
            <w:tcW w:type="pct" w:w="733"/>
            <w:vAlign w:val="center"/>
          </w:tcPr>
          <w:p w:rsidRDefault="00B97BC5" w:rsidP="00433A81" w:rsidR="00B97BC5" w:rsidRPr="0035512E">
            <w:pPr>
              <w:pStyle w:val="Bezproreda"/>
              <w:jc w:val="center"/>
              <w:rPr>
                <w:rFonts w:hAnsi="Times New Roman" w:ascii="Times New Roman"/>
                <w:sz w:val="18"/>
                <w:szCs w:val="18"/>
              </w:rPr>
            </w:pPr>
            <w:r w:rsidRPr="0035512E">
              <w:rPr>
                <w:rFonts w:hAnsi="Times New Roman" w:ascii="Times New Roman"/>
                <w:sz w:val="18"/>
                <w:szCs w:val="18"/>
              </w:rPr>
              <w:t xml:space="preserve">Iznos prijavljene tražbine </w:t>
            </w:r>
          </w:p>
          <w:p w:rsidRDefault="00B97BC5" w:rsidP="00433A81" w:rsidR="00B97BC5" w:rsidRPr="0035512E">
            <w:pPr>
              <w:pStyle w:val="Bezproreda"/>
              <w:jc w:val="center"/>
              <w:rPr>
                <w:rFonts w:hAnsi="Times New Roman" w:ascii="Times New Roman"/>
                <w:sz w:val="18"/>
                <w:szCs w:val="18"/>
              </w:rPr>
            </w:pPr>
          </w:p>
        </w:tc>
        <w:tc>
          <w:tcPr>
            <w:tcW w:type="pct" w:w="658"/>
            <w:vAlign w:val="center"/>
          </w:tcPr>
          <w:p w:rsidRDefault="00B97BC5" w:rsidP="00433A81" w:rsidR="00B97BC5" w:rsidRPr="0035512E">
            <w:pPr>
              <w:pStyle w:val="Bezproreda"/>
              <w:jc w:val="center"/>
              <w:rPr>
                <w:rFonts w:hAnsi="Times New Roman" w:ascii="Times New Roman"/>
                <w:sz w:val="18"/>
                <w:szCs w:val="18"/>
              </w:rPr>
            </w:pPr>
            <w:r w:rsidRPr="0035512E">
              <w:rPr>
                <w:rFonts w:hAnsi="Times New Roman" w:ascii="Times New Roman"/>
                <w:sz w:val="18"/>
                <w:szCs w:val="18"/>
              </w:rPr>
              <w:t xml:space="preserve">Iznos priznate tražbine </w:t>
            </w:r>
          </w:p>
        </w:tc>
        <w:tc>
          <w:tcPr>
            <w:tcW w:type="pct" w:w="657"/>
            <w:vAlign w:val="center"/>
          </w:tcPr>
          <w:p w:rsidRDefault="00B97BC5" w:rsidP="00433A81" w:rsidR="00B97BC5" w:rsidRPr="0035512E">
            <w:pPr>
              <w:pStyle w:val="Bezproreda"/>
              <w:jc w:val="center"/>
              <w:rPr>
                <w:rFonts w:hAnsi="Times New Roman" w:ascii="Times New Roman"/>
                <w:sz w:val="18"/>
                <w:szCs w:val="18"/>
              </w:rPr>
            </w:pPr>
            <w:r w:rsidRPr="0035512E">
              <w:rPr>
                <w:rFonts w:hAnsi="Times New Roman" w:ascii="Times New Roman"/>
                <w:sz w:val="18"/>
                <w:szCs w:val="18"/>
              </w:rPr>
              <w:t>Iznos osporene tražbine</w:t>
            </w:r>
          </w:p>
        </w:tc>
        <w:tc>
          <w:tcPr>
            <w:tcW w:type="pct" w:w="583"/>
            <w:vAlign w:val="center"/>
          </w:tcPr>
          <w:p w:rsidRDefault="00306B8E" w:rsidP="00306B8E" w:rsidR="00B97BC5" w:rsidRPr="0035512E">
            <w:pPr>
              <w:pStyle w:val="Bezproreda"/>
              <w:jc w:val="center"/>
              <w:rPr>
                <w:rFonts w:hAnsi="Times New Roman" w:ascii="Times New Roman"/>
                <w:sz w:val="18"/>
                <w:szCs w:val="18"/>
              </w:rPr>
            </w:pPr>
            <w:r w:rsidRPr="0035512E">
              <w:rPr>
                <w:rFonts w:hAnsi="Times New Roman" w:ascii="Times New Roman"/>
                <w:sz w:val="18"/>
                <w:szCs w:val="18"/>
              </w:rPr>
              <w:t>Osporavatelj/r</w:t>
            </w:r>
            <w:r w:rsidR="00B97BC5" w:rsidRPr="0035512E">
              <w:rPr>
                <w:rFonts w:hAnsi="Times New Roman" w:ascii="Times New Roman"/>
                <w:sz w:val="18"/>
                <w:szCs w:val="18"/>
              </w:rPr>
              <w:t xml:space="preserve">azlog osporavanja </w:t>
            </w:r>
          </w:p>
        </w:tc>
      </w:tr>
      <w:tr w:rsidTr="00D82B33" w:rsidR="0056667E" w:rsidRPr="003C0D6E">
        <w:tc>
          <w:tcPr>
            <w:tcW w:type="pct" w:w="250"/>
            <w:vAlign w:val="center"/>
          </w:tcPr>
          <w:p w:rsidRDefault="0056667E" w:rsidP="00433A81" w:rsidR="0056667E" w:rsidRPr="0035512E">
            <w:pPr>
              <w:jc w:val="center"/>
              <w:rPr>
                <w:sz w:val="18"/>
                <w:szCs w:val="18"/>
              </w:rPr>
            </w:pPr>
            <w:r w:rsidRPr="0035512E">
              <w:rPr>
                <w:sz w:val="18"/>
                <w:szCs w:val="18"/>
              </w:rPr>
              <w:t>1.</w:t>
            </w:r>
          </w:p>
        </w:tc>
        <w:tc>
          <w:tcPr>
            <w:tcW w:type="pct" w:w="733"/>
            <w:vAlign w:val="center"/>
          </w:tcPr>
          <w:p w:rsidRDefault="0056667E" w:rsidP="00433A81" w:rsidR="0056667E" w:rsidRPr="0035512E">
            <w:pPr>
              <w:jc w:val="center"/>
              <w:rPr>
                <w:sz w:val="18"/>
                <w:szCs w:val="18"/>
              </w:rPr>
            </w:pPr>
            <w:r w:rsidRPr="0035512E">
              <w:rPr>
                <w:sz w:val="18"/>
                <w:szCs w:val="18"/>
              </w:rPr>
              <w:t xml:space="preserve">IZODAL d.o.o. </w:t>
            </w:r>
          </w:p>
        </w:tc>
        <w:tc>
          <w:tcPr>
            <w:tcW w:type="pct" w:w="658"/>
            <w:tcMar>
              <w:left w:type="dxa" w:w="57"/>
              <w:right w:type="dxa" w:w="57"/>
            </w:tcMar>
            <w:vAlign w:val="center"/>
          </w:tcPr>
          <w:p w:rsidRDefault="0056667E" w:rsidP="00433A81" w:rsidR="0056667E" w:rsidRPr="0035512E">
            <w:pPr>
              <w:jc w:val="center"/>
              <w:rPr>
                <w:sz w:val="18"/>
                <w:szCs w:val="18"/>
              </w:rPr>
            </w:pPr>
            <w:r w:rsidRPr="0035512E">
              <w:rPr>
                <w:sz w:val="18"/>
                <w:szCs w:val="18"/>
              </w:rPr>
              <w:t>07085868781</w:t>
            </w:r>
          </w:p>
        </w:tc>
        <w:tc>
          <w:tcPr>
            <w:tcW w:type="pct" w:w="728"/>
            <w:vAlign w:val="center"/>
          </w:tcPr>
          <w:p w:rsidRDefault="0056667E" w:rsidP="00433A81" w:rsidR="0056667E" w:rsidRPr="0035512E">
            <w:pPr>
              <w:jc w:val="center"/>
              <w:rPr>
                <w:sz w:val="18"/>
                <w:szCs w:val="18"/>
              </w:rPr>
            </w:pPr>
            <w:r w:rsidRPr="0035512E">
              <w:rPr>
                <w:sz w:val="18"/>
                <w:szCs w:val="18"/>
              </w:rPr>
              <w:t>Franje Tuđmana 9, Kaštel Sućurac</w:t>
            </w:r>
          </w:p>
        </w:tc>
        <w:tc>
          <w:tcPr>
            <w:tcW w:type="pct" w:w="733"/>
            <w:vAlign w:val="center"/>
          </w:tcPr>
          <w:p w:rsidRDefault="0056667E" w:rsidP="00433A81" w:rsidR="0056667E" w:rsidRPr="0035512E">
            <w:pPr>
              <w:jc w:val="center"/>
              <w:rPr>
                <w:bCs/>
                <w:sz w:val="18"/>
                <w:szCs w:val="18"/>
              </w:rPr>
            </w:pPr>
            <w:r w:rsidRPr="0035512E">
              <w:rPr>
                <w:sz w:val="18"/>
                <w:szCs w:val="18"/>
              </w:rPr>
              <w:t>51.595,52</w:t>
            </w:r>
          </w:p>
        </w:tc>
        <w:tc>
          <w:tcPr>
            <w:tcW w:type="pct" w:w="658"/>
            <w:vAlign w:val="center"/>
          </w:tcPr>
          <w:p w:rsidRDefault="0056667E" w:rsidP="00433A81" w:rsidR="0056667E" w:rsidRPr="0035512E">
            <w:pPr>
              <w:pStyle w:val="Bezproreda"/>
              <w:jc w:val="center"/>
              <w:rPr>
                <w:rFonts w:hAnsi="Times New Roman" w:ascii="Times New Roman"/>
                <w:bCs/>
                <w:sz w:val="18"/>
                <w:szCs w:val="18"/>
                <w:lang w:eastAsia="hr-HR"/>
              </w:rPr>
            </w:pPr>
            <w:r w:rsidRPr="0035512E">
              <w:rPr>
                <w:rFonts w:hAnsi="Times New Roman" w:ascii="Times New Roman"/>
                <w:sz w:val="18"/>
                <w:szCs w:val="18"/>
              </w:rPr>
              <w:t>51.595,52</w:t>
            </w:r>
          </w:p>
        </w:tc>
        <w:tc>
          <w:tcPr>
            <w:tcW w:type="pct" w:w="657"/>
            <w:vAlign w:val="center"/>
          </w:tcPr>
          <w:p w:rsidRDefault="0056667E" w:rsidP="00433A81" w:rsidR="0056667E" w:rsidRPr="0035512E">
            <w:pPr>
              <w:pStyle w:val="Bezproreda"/>
              <w:jc w:val="center"/>
              <w:rPr>
                <w:rFonts w:hAnsi="Times New Roman" w:ascii="Times New Roman"/>
                <w:sz w:val="18"/>
                <w:szCs w:val="18"/>
                <w:highlight w:val="yellow"/>
              </w:rPr>
            </w:pPr>
          </w:p>
        </w:tc>
        <w:tc>
          <w:tcPr>
            <w:tcW w:type="pct" w:w="583"/>
            <w:vAlign w:val="center"/>
          </w:tcPr>
          <w:p w:rsidRDefault="0056667E" w:rsidP="00433A81" w:rsidR="0056667E" w:rsidRPr="0035512E">
            <w:pPr>
              <w:pStyle w:val="Bezproreda"/>
              <w:jc w:val="center"/>
              <w:rPr>
                <w:rFonts w:hAnsi="Times New Roman" w:ascii="Times New Roman"/>
                <w:sz w:val="18"/>
                <w:szCs w:val="18"/>
                <w:highlight w:val="yellow"/>
              </w:rPr>
            </w:pPr>
          </w:p>
        </w:tc>
      </w:tr>
      <w:tr w:rsidTr="00CC722A" w:rsidR="0056667E" w:rsidRPr="003C0D6E">
        <w:tc>
          <w:tcPr>
            <w:tcW w:type="pct" w:w="250"/>
            <w:vAlign w:val="center"/>
          </w:tcPr>
          <w:p w:rsidRDefault="0056667E" w:rsidP="00433A81" w:rsidR="0056667E" w:rsidRPr="0035512E">
            <w:pPr>
              <w:jc w:val="center"/>
              <w:rPr>
                <w:sz w:val="18"/>
                <w:szCs w:val="18"/>
              </w:rPr>
            </w:pPr>
            <w:r w:rsidRPr="0035512E">
              <w:rPr>
                <w:sz w:val="18"/>
                <w:szCs w:val="18"/>
              </w:rPr>
              <w:t>2.</w:t>
            </w:r>
          </w:p>
        </w:tc>
        <w:tc>
          <w:tcPr>
            <w:tcW w:type="pct" w:w="733"/>
            <w:vAlign w:val="center"/>
          </w:tcPr>
          <w:p w:rsidRDefault="0056667E" w:rsidP="00433A81" w:rsidR="0056667E" w:rsidRPr="0035512E">
            <w:pPr>
              <w:jc w:val="center"/>
              <w:rPr>
                <w:sz w:val="18"/>
                <w:szCs w:val="18"/>
              </w:rPr>
            </w:pPr>
            <w:r w:rsidRPr="0035512E">
              <w:rPr>
                <w:sz w:val="18"/>
                <w:szCs w:val="18"/>
              </w:rPr>
              <w:t xml:space="preserve">BASIC d.o.o. </w:t>
            </w:r>
          </w:p>
        </w:tc>
        <w:tc>
          <w:tcPr>
            <w:tcW w:type="pct" w:w="658"/>
            <w:tcMar>
              <w:left w:type="dxa" w:w="57"/>
              <w:right w:type="dxa" w:w="57"/>
            </w:tcMar>
            <w:vAlign w:val="center"/>
          </w:tcPr>
          <w:p w:rsidRDefault="0056667E" w:rsidP="00433A81" w:rsidR="0056667E" w:rsidRPr="0035512E">
            <w:pPr>
              <w:jc w:val="center"/>
              <w:rPr>
                <w:sz w:val="18"/>
                <w:szCs w:val="18"/>
              </w:rPr>
            </w:pPr>
            <w:r w:rsidRPr="0035512E">
              <w:rPr>
                <w:sz w:val="18"/>
                <w:szCs w:val="18"/>
              </w:rPr>
              <w:t>52072753291</w:t>
            </w:r>
          </w:p>
        </w:tc>
        <w:tc>
          <w:tcPr>
            <w:tcW w:type="pct" w:w="728"/>
            <w:vAlign w:val="center"/>
          </w:tcPr>
          <w:p w:rsidRDefault="0056667E" w:rsidP="00433A81" w:rsidR="0056667E" w:rsidRPr="0035512E">
            <w:pPr>
              <w:jc w:val="center"/>
              <w:rPr>
                <w:sz w:val="18"/>
                <w:szCs w:val="18"/>
              </w:rPr>
            </w:pPr>
            <w:r w:rsidRPr="0035512E">
              <w:rPr>
                <w:sz w:val="18"/>
                <w:szCs w:val="18"/>
              </w:rPr>
              <w:t>Bjelovarska Ulica 1, Split</w:t>
            </w:r>
          </w:p>
        </w:tc>
        <w:tc>
          <w:tcPr>
            <w:tcW w:type="pct" w:w="733"/>
            <w:vAlign w:val="center"/>
          </w:tcPr>
          <w:p w:rsidRDefault="00CC722A" w:rsidP="00433A81" w:rsidR="0056667E" w:rsidRPr="0035512E">
            <w:pPr>
              <w:jc w:val="center"/>
              <w:rPr>
                <w:bCs/>
                <w:sz w:val="18"/>
                <w:szCs w:val="18"/>
              </w:rPr>
            </w:pPr>
            <w:r>
              <w:rPr>
                <w:bCs/>
                <w:sz w:val="18"/>
                <w:szCs w:val="18"/>
              </w:rPr>
              <w:t>182.020,76</w:t>
            </w:r>
          </w:p>
        </w:tc>
        <w:tc>
          <w:tcPr>
            <w:tcW w:type="pct" w:w="658"/>
            <w:vAlign w:val="center"/>
          </w:tcPr>
          <w:p w:rsidRDefault="00CC722A" w:rsidP="00433A81" w:rsidR="0056667E" w:rsidRPr="0035512E">
            <w:pPr>
              <w:pStyle w:val="Bezproreda"/>
              <w:jc w:val="center"/>
              <w:rPr>
                <w:rFonts w:hAnsi="Times New Roman" w:ascii="Times New Roman"/>
                <w:bCs/>
                <w:sz w:val="18"/>
                <w:szCs w:val="18"/>
                <w:lang w:eastAsia="hr-HR"/>
              </w:rPr>
            </w:pPr>
            <w:r>
              <w:rPr>
                <w:rFonts w:hAnsi="Times New Roman" w:ascii="Times New Roman"/>
                <w:bCs/>
                <w:sz w:val="18"/>
                <w:szCs w:val="18"/>
                <w:lang w:eastAsia="hr-HR"/>
              </w:rPr>
              <w:t>22.020,76</w:t>
            </w:r>
          </w:p>
        </w:tc>
        <w:tc>
          <w:tcPr>
            <w:tcW w:type="pct" w:w="657"/>
            <w:shd w:fill="auto" w:color="auto" w:val="clear"/>
            <w:vAlign w:val="center"/>
          </w:tcPr>
          <w:p w:rsidRDefault="00CC722A" w:rsidP="00433A81" w:rsidR="0056667E" w:rsidRPr="00CC722A">
            <w:pPr>
              <w:pStyle w:val="Bezproreda"/>
              <w:jc w:val="center"/>
              <w:rPr>
                <w:rFonts w:eastAsia="Times New Roman" w:hAnsi="Times New Roman" w:ascii="Times New Roman"/>
                <w:sz w:val="18"/>
                <w:szCs w:val="18"/>
                <w:lang w:eastAsia="hr-HR"/>
              </w:rPr>
            </w:pPr>
            <w:r w:rsidRPr="00CC722A">
              <w:rPr>
                <w:rFonts w:eastAsia="Times New Roman" w:hAnsi="Times New Roman" w:ascii="Times New Roman"/>
                <w:sz w:val="18"/>
                <w:szCs w:val="18"/>
                <w:lang w:eastAsia="hr-HR"/>
              </w:rPr>
              <w:t>160.000,00</w:t>
            </w:r>
          </w:p>
        </w:tc>
        <w:tc>
          <w:tcPr>
            <w:tcW w:type="pct" w:w="583"/>
            <w:shd w:fill="auto" w:color="auto" w:val="clear"/>
            <w:vAlign w:val="center"/>
          </w:tcPr>
          <w:p w:rsidRDefault="007035D5" w:rsidP="007035D5" w:rsidR="0056667E" w:rsidRPr="007035D5">
            <w:pPr>
              <w:jc w:val="center"/>
              <w:rPr>
                <w:sz w:val="18"/>
                <w:szCs w:val="18"/>
              </w:rPr>
            </w:pPr>
            <w:r w:rsidRPr="007035D5">
              <w:rPr>
                <w:sz w:val="18"/>
                <w:szCs w:val="18"/>
              </w:rPr>
              <w:t>steč.upr.-potr.prestalo komp.</w:t>
            </w:r>
          </w:p>
        </w:tc>
      </w:tr>
      <w:tr w:rsidTr="00D82B33" w:rsidR="0056667E" w:rsidRPr="003C0D6E">
        <w:tc>
          <w:tcPr>
            <w:tcW w:type="pct" w:w="250"/>
            <w:vAlign w:val="center"/>
          </w:tcPr>
          <w:p w:rsidRDefault="0056667E" w:rsidP="00433A81" w:rsidR="0056667E" w:rsidRPr="0035512E">
            <w:pPr>
              <w:jc w:val="center"/>
              <w:rPr>
                <w:sz w:val="18"/>
                <w:szCs w:val="18"/>
              </w:rPr>
            </w:pPr>
            <w:r w:rsidRPr="0035512E">
              <w:rPr>
                <w:sz w:val="18"/>
                <w:szCs w:val="18"/>
              </w:rPr>
              <w:t>3.</w:t>
            </w:r>
          </w:p>
        </w:tc>
        <w:tc>
          <w:tcPr>
            <w:tcW w:type="pct" w:w="733"/>
            <w:vAlign w:val="center"/>
          </w:tcPr>
          <w:p w:rsidRDefault="0056667E" w:rsidP="00433A81" w:rsidR="0056667E" w:rsidRPr="0035512E">
            <w:pPr>
              <w:jc w:val="center"/>
              <w:rPr>
                <w:sz w:val="18"/>
                <w:szCs w:val="18"/>
              </w:rPr>
            </w:pPr>
            <w:r w:rsidRPr="0035512E">
              <w:rPr>
                <w:sz w:val="18"/>
                <w:szCs w:val="18"/>
              </w:rPr>
              <w:t>ČULIĆ ELEKTRO CENTAR, d.o.o.</w:t>
            </w:r>
          </w:p>
        </w:tc>
        <w:tc>
          <w:tcPr>
            <w:tcW w:type="pct" w:w="658"/>
            <w:tcMar>
              <w:left w:type="dxa" w:w="57"/>
              <w:right w:type="dxa" w:w="57"/>
            </w:tcMar>
            <w:vAlign w:val="center"/>
          </w:tcPr>
          <w:p w:rsidRDefault="0056667E" w:rsidP="00433A81" w:rsidR="0056667E" w:rsidRPr="0035512E">
            <w:pPr>
              <w:jc w:val="center"/>
              <w:rPr>
                <w:sz w:val="18"/>
                <w:szCs w:val="18"/>
              </w:rPr>
            </w:pPr>
            <w:r w:rsidRPr="0035512E">
              <w:rPr>
                <w:sz w:val="18"/>
                <w:szCs w:val="18"/>
              </w:rPr>
              <w:t>96434662616</w:t>
            </w:r>
          </w:p>
        </w:tc>
        <w:tc>
          <w:tcPr>
            <w:tcW w:type="pct" w:w="728"/>
            <w:vAlign w:val="center"/>
          </w:tcPr>
          <w:p w:rsidRDefault="0056667E" w:rsidP="00433A81" w:rsidR="0056667E" w:rsidRPr="0035512E">
            <w:pPr>
              <w:jc w:val="center"/>
              <w:rPr>
                <w:sz w:val="18"/>
                <w:szCs w:val="18"/>
              </w:rPr>
            </w:pPr>
            <w:r w:rsidRPr="0035512E">
              <w:rPr>
                <w:sz w:val="18"/>
                <w:szCs w:val="18"/>
              </w:rPr>
              <w:t>Hektorovićeva 31, Solin</w:t>
            </w:r>
          </w:p>
        </w:tc>
        <w:tc>
          <w:tcPr>
            <w:tcW w:type="pct" w:w="733"/>
            <w:vAlign w:val="center"/>
          </w:tcPr>
          <w:p w:rsidRDefault="0056667E" w:rsidP="00433A81" w:rsidR="0056667E" w:rsidRPr="0035512E">
            <w:pPr>
              <w:jc w:val="center"/>
              <w:rPr>
                <w:bCs/>
                <w:sz w:val="18"/>
                <w:szCs w:val="18"/>
              </w:rPr>
            </w:pPr>
            <w:r w:rsidRPr="0035512E">
              <w:rPr>
                <w:sz w:val="18"/>
                <w:szCs w:val="18"/>
              </w:rPr>
              <w:t>43.970,53</w:t>
            </w:r>
          </w:p>
        </w:tc>
        <w:tc>
          <w:tcPr>
            <w:tcW w:type="pct" w:w="658"/>
            <w:vAlign w:val="center"/>
          </w:tcPr>
          <w:p w:rsidRDefault="0056667E" w:rsidP="00433A81" w:rsidR="0056667E" w:rsidRPr="0035512E">
            <w:pPr>
              <w:pStyle w:val="Bezproreda"/>
              <w:jc w:val="center"/>
              <w:rPr>
                <w:rFonts w:hAnsi="Times New Roman" w:ascii="Times New Roman"/>
                <w:bCs/>
                <w:sz w:val="18"/>
                <w:szCs w:val="18"/>
                <w:lang w:eastAsia="hr-HR"/>
              </w:rPr>
            </w:pPr>
            <w:r w:rsidRPr="0035512E">
              <w:rPr>
                <w:rFonts w:hAnsi="Times New Roman" w:ascii="Times New Roman"/>
                <w:sz w:val="18"/>
                <w:szCs w:val="18"/>
              </w:rPr>
              <w:t>43.970,53</w:t>
            </w:r>
          </w:p>
        </w:tc>
        <w:tc>
          <w:tcPr>
            <w:tcW w:type="pct" w:w="657"/>
            <w:vAlign w:val="center"/>
          </w:tcPr>
          <w:p w:rsidRDefault="0056667E" w:rsidP="00433A81" w:rsidR="0056667E" w:rsidRPr="0035512E">
            <w:pPr>
              <w:pStyle w:val="Bezproreda"/>
              <w:jc w:val="center"/>
              <w:rPr>
                <w:rFonts w:hAnsi="Times New Roman" w:ascii="Times New Roman"/>
                <w:sz w:val="18"/>
                <w:szCs w:val="18"/>
                <w:highlight w:val="yellow"/>
              </w:rPr>
            </w:pPr>
          </w:p>
        </w:tc>
        <w:tc>
          <w:tcPr>
            <w:tcW w:type="pct" w:w="583"/>
            <w:vAlign w:val="center"/>
          </w:tcPr>
          <w:p w:rsidRDefault="0056667E" w:rsidP="00433A81" w:rsidR="0056667E" w:rsidRPr="0035512E">
            <w:pPr>
              <w:pStyle w:val="Bezproreda"/>
              <w:jc w:val="center"/>
              <w:rPr>
                <w:rFonts w:hAnsi="Times New Roman" w:ascii="Times New Roman"/>
                <w:sz w:val="18"/>
                <w:szCs w:val="18"/>
                <w:highlight w:val="yellow"/>
              </w:rPr>
            </w:pPr>
          </w:p>
        </w:tc>
      </w:tr>
      <w:tr w:rsidTr="00D82B33" w:rsidR="00433A81" w:rsidRPr="003C0D6E">
        <w:tc>
          <w:tcPr>
            <w:tcW w:type="pct" w:w="250"/>
            <w:vAlign w:val="center"/>
          </w:tcPr>
          <w:p w:rsidRDefault="0056667E" w:rsidP="00433A81" w:rsidR="00B97BC5" w:rsidRPr="0035512E">
            <w:pPr>
              <w:jc w:val="center"/>
              <w:rPr>
                <w:sz w:val="18"/>
                <w:szCs w:val="18"/>
              </w:rPr>
            </w:pPr>
            <w:r w:rsidRPr="0035512E">
              <w:rPr>
                <w:sz w:val="18"/>
                <w:szCs w:val="18"/>
              </w:rPr>
              <w:t>4</w:t>
            </w:r>
            <w:r w:rsidR="00B97BC5" w:rsidRPr="0035512E">
              <w:rPr>
                <w:sz w:val="18"/>
                <w:szCs w:val="18"/>
              </w:rPr>
              <w:t>.</w:t>
            </w:r>
          </w:p>
        </w:tc>
        <w:tc>
          <w:tcPr>
            <w:tcW w:type="pct" w:w="733"/>
            <w:vAlign w:val="center"/>
          </w:tcPr>
          <w:p w:rsidRDefault="00B97BC5" w:rsidP="00433A81" w:rsidR="00B97BC5" w:rsidRPr="0035512E">
            <w:pPr>
              <w:jc w:val="center"/>
              <w:rPr>
                <w:sz w:val="18"/>
                <w:szCs w:val="18"/>
              </w:rPr>
            </w:pPr>
            <w:r w:rsidRPr="0035512E">
              <w:rPr>
                <w:sz w:val="18"/>
                <w:szCs w:val="18"/>
              </w:rPr>
              <w:t>HEP-ODS d.o.o.</w:t>
            </w:r>
            <w:r w:rsidR="0056667E" w:rsidRPr="0035512E">
              <w:rPr>
                <w:sz w:val="18"/>
                <w:szCs w:val="18"/>
              </w:rPr>
              <w:t>Elektrodalmacija Split</w:t>
            </w:r>
            <w:r w:rsidRPr="0035512E">
              <w:rPr>
                <w:sz w:val="18"/>
                <w:szCs w:val="18"/>
              </w:rPr>
              <w:t xml:space="preserve">, Elektrodalmacija Split                                          </w:t>
            </w:r>
          </w:p>
        </w:tc>
        <w:tc>
          <w:tcPr>
            <w:tcW w:type="pct" w:w="658"/>
            <w:tcMar>
              <w:left w:type="dxa" w:w="57"/>
              <w:right w:type="dxa" w:w="57"/>
            </w:tcMar>
            <w:vAlign w:val="center"/>
          </w:tcPr>
          <w:p w:rsidRDefault="00B97BC5" w:rsidP="00433A81" w:rsidR="00B97BC5" w:rsidRPr="0035512E">
            <w:pPr>
              <w:jc w:val="center"/>
              <w:rPr>
                <w:sz w:val="18"/>
                <w:szCs w:val="18"/>
              </w:rPr>
            </w:pPr>
            <w:r w:rsidRPr="0035512E">
              <w:rPr>
                <w:sz w:val="18"/>
                <w:szCs w:val="18"/>
              </w:rPr>
              <w:t>46830600751</w:t>
            </w:r>
          </w:p>
        </w:tc>
        <w:tc>
          <w:tcPr>
            <w:tcW w:type="pct" w:w="728"/>
            <w:vAlign w:val="center"/>
          </w:tcPr>
          <w:p w:rsidRDefault="00B97BC5" w:rsidP="0056667E" w:rsidR="00B97BC5" w:rsidRPr="0035512E">
            <w:pPr>
              <w:jc w:val="center"/>
              <w:rPr>
                <w:sz w:val="18"/>
                <w:szCs w:val="18"/>
              </w:rPr>
            </w:pPr>
            <w:r w:rsidRPr="0035512E">
              <w:rPr>
                <w:sz w:val="18"/>
                <w:szCs w:val="18"/>
              </w:rPr>
              <w:t xml:space="preserve">Poljička cesta 73, </w:t>
            </w:r>
            <w:r w:rsidR="0056667E" w:rsidRPr="0035512E">
              <w:rPr>
                <w:sz w:val="18"/>
                <w:szCs w:val="18"/>
              </w:rPr>
              <w:t>Split</w:t>
            </w:r>
          </w:p>
        </w:tc>
        <w:tc>
          <w:tcPr>
            <w:tcW w:type="pct" w:w="733"/>
            <w:vAlign w:val="center"/>
          </w:tcPr>
          <w:p w:rsidRDefault="0056667E" w:rsidP="00433A81" w:rsidR="00B97BC5" w:rsidRPr="0035512E">
            <w:pPr>
              <w:jc w:val="center"/>
              <w:rPr>
                <w:bCs/>
                <w:sz w:val="18"/>
                <w:szCs w:val="18"/>
              </w:rPr>
            </w:pPr>
            <w:r w:rsidRPr="0035512E">
              <w:rPr>
                <w:sz w:val="18"/>
                <w:szCs w:val="18"/>
              </w:rPr>
              <w:t>2.178,11</w:t>
            </w:r>
          </w:p>
        </w:tc>
        <w:tc>
          <w:tcPr>
            <w:tcW w:type="pct" w:w="658"/>
            <w:vAlign w:val="center"/>
          </w:tcPr>
          <w:p w:rsidRDefault="0056667E" w:rsidP="00433A81" w:rsidR="00B97BC5" w:rsidRPr="0035512E">
            <w:pPr>
              <w:pStyle w:val="Bezproreda"/>
              <w:jc w:val="center"/>
              <w:rPr>
                <w:rFonts w:hAnsi="Times New Roman" w:ascii="Times New Roman"/>
                <w:sz w:val="18"/>
                <w:szCs w:val="18"/>
                <w:highlight w:val="yellow"/>
              </w:rPr>
            </w:pPr>
            <w:r w:rsidRPr="0035512E">
              <w:rPr>
                <w:rFonts w:hAnsi="Times New Roman" w:ascii="Times New Roman"/>
                <w:sz w:val="18"/>
                <w:szCs w:val="18"/>
              </w:rPr>
              <w:t>2.178,11</w:t>
            </w:r>
          </w:p>
        </w:tc>
        <w:tc>
          <w:tcPr>
            <w:tcW w:type="pct" w:w="657"/>
            <w:vAlign w:val="center"/>
          </w:tcPr>
          <w:p w:rsidRDefault="00B97BC5" w:rsidP="00433A81" w:rsidR="00B97BC5" w:rsidRPr="0035512E">
            <w:pPr>
              <w:pStyle w:val="Bezproreda"/>
              <w:jc w:val="center"/>
              <w:rPr>
                <w:rFonts w:hAnsi="Times New Roman" w:ascii="Times New Roman"/>
                <w:sz w:val="18"/>
                <w:szCs w:val="18"/>
                <w:highlight w:val="yellow"/>
              </w:rPr>
            </w:pPr>
          </w:p>
        </w:tc>
        <w:tc>
          <w:tcPr>
            <w:tcW w:type="pct" w:w="583"/>
            <w:vAlign w:val="center"/>
          </w:tcPr>
          <w:p w:rsidRDefault="00B97BC5" w:rsidP="00433A81" w:rsidR="00B97BC5" w:rsidRPr="0035512E">
            <w:pPr>
              <w:pStyle w:val="Bezproreda"/>
              <w:jc w:val="center"/>
              <w:rPr>
                <w:rFonts w:hAnsi="Times New Roman" w:ascii="Times New Roman"/>
                <w:sz w:val="18"/>
                <w:szCs w:val="18"/>
                <w:highlight w:val="yellow"/>
              </w:rPr>
            </w:pPr>
          </w:p>
        </w:tc>
      </w:tr>
      <w:tr w:rsidTr="00D82B33" w:rsidR="00433A81" w:rsidRPr="003C0D6E">
        <w:tc>
          <w:tcPr>
            <w:tcW w:type="pct" w:w="250"/>
            <w:vAlign w:val="center"/>
          </w:tcPr>
          <w:p w:rsidRDefault="003E2ED9" w:rsidP="00433A81" w:rsidR="00B97BC5" w:rsidRPr="0035512E">
            <w:pPr>
              <w:jc w:val="center"/>
              <w:rPr>
                <w:sz w:val="18"/>
                <w:szCs w:val="18"/>
              </w:rPr>
            </w:pPr>
            <w:r w:rsidRPr="0035512E">
              <w:rPr>
                <w:sz w:val="18"/>
                <w:szCs w:val="18"/>
              </w:rPr>
              <w:t>5</w:t>
            </w:r>
            <w:r w:rsidR="00B97BC5" w:rsidRPr="0035512E">
              <w:rPr>
                <w:sz w:val="18"/>
                <w:szCs w:val="18"/>
              </w:rPr>
              <w:t>.</w:t>
            </w:r>
          </w:p>
        </w:tc>
        <w:tc>
          <w:tcPr>
            <w:tcW w:type="pct" w:w="733"/>
            <w:vAlign w:val="center"/>
          </w:tcPr>
          <w:p w:rsidRDefault="003E2ED9" w:rsidP="00433A81" w:rsidR="00B97BC5" w:rsidRPr="0035512E">
            <w:pPr>
              <w:jc w:val="center"/>
              <w:rPr>
                <w:sz w:val="18"/>
                <w:szCs w:val="18"/>
              </w:rPr>
            </w:pPr>
            <w:r w:rsidRPr="0035512E">
              <w:rPr>
                <w:sz w:val="18"/>
                <w:szCs w:val="18"/>
              </w:rPr>
              <w:t xml:space="preserve">HRVATSKI TELEKOM d.d. </w:t>
            </w:r>
          </w:p>
        </w:tc>
        <w:tc>
          <w:tcPr>
            <w:tcW w:type="pct" w:w="658"/>
            <w:tcMar>
              <w:left w:type="dxa" w:w="57"/>
              <w:right w:type="dxa" w:w="57"/>
            </w:tcMar>
            <w:vAlign w:val="center"/>
          </w:tcPr>
          <w:p w:rsidRDefault="003E2ED9" w:rsidP="00433A81" w:rsidR="00B97BC5" w:rsidRPr="0035512E">
            <w:pPr>
              <w:jc w:val="center"/>
              <w:rPr>
                <w:sz w:val="18"/>
                <w:szCs w:val="18"/>
              </w:rPr>
            </w:pPr>
            <w:r w:rsidRPr="0035512E">
              <w:rPr>
                <w:sz w:val="18"/>
                <w:szCs w:val="18"/>
              </w:rPr>
              <w:t>81793146560</w:t>
            </w:r>
          </w:p>
        </w:tc>
        <w:tc>
          <w:tcPr>
            <w:tcW w:type="pct" w:w="728"/>
            <w:vAlign w:val="center"/>
          </w:tcPr>
          <w:p w:rsidRDefault="003E2ED9" w:rsidP="00433A81" w:rsidR="00B97BC5" w:rsidRPr="0035512E">
            <w:pPr>
              <w:jc w:val="center"/>
              <w:rPr>
                <w:sz w:val="18"/>
                <w:szCs w:val="18"/>
              </w:rPr>
            </w:pPr>
            <w:r w:rsidRPr="0035512E">
              <w:rPr>
                <w:sz w:val="18"/>
                <w:szCs w:val="18"/>
              </w:rPr>
              <w:t>Roberta Frangeša Mihanovića 9, Zagreb</w:t>
            </w:r>
          </w:p>
        </w:tc>
        <w:tc>
          <w:tcPr>
            <w:tcW w:type="pct" w:w="733"/>
            <w:vAlign w:val="center"/>
          </w:tcPr>
          <w:p w:rsidRDefault="003E2ED9" w:rsidP="003E2ED9" w:rsidR="00B97BC5" w:rsidRPr="0035512E">
            <w:pPr>
              <w:jc w:val="center"/>
              <w:rPr>
                <w:bCs/>
                <w:sz w:val="18"/>
                <w:szCs w:val="18"/>
              </w:rPr>
            </w:pPr>
            <w:r w:rsidRPr="0035512E">
              <w:rPr>
                <w:sz w:val="18"/>
                <w:szCs w:val="18"/>
              </w:rPr>
              <w:t>15.074,25</w:t>
            </w:r>
          </w:p>
        </w:tc>
        <w:tc>
          <w:tcPr>
            <w:tcW w:type="pct" w:w="658"/>
            <w:vAlign w:val="center"/>
          </w:tcPr>
          <w:p w:rsidRDefault="003E2ED9" w:rsidP="003E2ED9" w:rsidR="00B97BC5" w:rsidRPr="0035512E">
            <w:pPr>
              <w:jc w:val="center"/>
              <w:rPr>
                <w:bCs/>
                <w:sz w:val="18"/>
                <w:szCs w:val="18"/>
              </w:rPr>
            </w:pPr>
            <w:r w:rsidRPr="0035512E">
              <w:rPr>
                <w:sz w:val="18"/>
                <w:szCs w:val="18"/>
              </w:rPr>
              <w:t>15.074,25</w:t>
            </w:r>
          </w:p>
        </w:tc>
        <w:tc>
          <w:tcPr>
            <w:tcW w:type="pct" w:w="657"/>
            <w:vAlign w:val="center"/>
          </w:tcPr>
          <w:p w:rsidRDefault="00B97BC5" w:rsidP="00433A81" w:rsidR="00B97BC5" w:rsidRPr="0035512E">
            <w:pPr>
              <w:pStyle w:val="Bezproreda"/>
              <w:jc w:val="center"/>
              <w:rPr>
                <w:rFonts w:hAnsi="Times New Roman" w:ascii="Times New Roman"/>
                <w:sz w:val="18"/>
                <w:szCs w:val="18"/>
                <w:highlight w:val="yellow"/>
              </w:rPr>
            </w:pPr>
          </w:p>
        </w:tc>
        <w:tc>
          <w:tcPr>
            <w:tcW w:type="pct" w:w="583"/>
            <w:vAlign w:val="center"/>
          </w:tcPr>
          <w:p w:rsidRDefault="00B97BC5" w:rsidP="00433A81" w:rsidR="00B97BC5" w:rsidRPr="0035512E">
            <w:pPr>
              <w:pStyle w:val="Bezproreda"/>
              <w:jc w:val="center"/>
              <w:rPr>
                <w:rFonts w:hAnsi="Times New Roman" w:ascii="Times New Roman"/>
                <w:sz w:val="18"/>
                <w:szCs w:val="18"/>
                <w:highlight w:val="yellow"/>
              </w:rPr>
            </w:pPr>
          </w:p>
        </w:tc>
      </w:tr>
      <w:tr w:rsidTr="00D82B33" w:rsidR="00433A81" w:rsidRPr="003C0D6E">
        <w:tc>
          <w:tcPr>
            <w:tcW w:type="pct" w:w="250"/>
            <w:vAlign w:val="center"/>
          </w:tcPr>
          <w:p w:rsidRDefault="003E2ED9" w:rsidP="00433A81" w:rsidR="00B97BC5" w:rsidRPr="0035512E">
            <w:pPr>
              <w:jc w:val="center"/>
              <w:rPr>
                <w:sz w:val="18"/>
                <w:szCs w:val="18"/>
              </w:rPr>
            </w:pPr>
            <w:r w:rsidRPr="0035512E">
              <w:rPr>
                <w:sz w:val="18"/>
                <w:szCs w:val="18"/>
              </w:rPr>
              <w:t>6.</w:t>
            </w:r>
          </w:p>
        </w:tc>
        <w:tc>
          <w:tcPr>
            <w:tcW w:type="pct" w:w="733"/>
            <w:vAlign w:val="center"/>
          </w:tcPr>
          <w:p w:rsidRDefault="003E2ED9" w:rsidP="00433A81" w:rsidR="00B97BC5" w:rsidRPr="0035512E">
            <w:pPr>
              <w:jc w:val="center"/>
              <w:rPr>
                <w:bCs/>
                <w:sz w:val="18"/>
                <w:szCs w:val="18"/>
              </w:rPr>
            </w:pPr>
            <w:r w:rsidRPr="0035512E">
              <w:rPr>
                <w:bCs/>
                <w:sz w:val="18"/>
                <w:szCs w:val="18"/>
              </w:rPr>
              <w:t xml:space="preserve">PRIVREDNA BANKA ZAGREB d.d. </w:t>
            </w:r>
          </w:p>
        </w:tc>
        <w:tc>
          <w:tcPr>
            <w:tcW w:type="pct" w:w="658"/>
            <w:tcMar>
              <w:left w:type="dxa" w:w="57"/>
              <w:right w:type="dxa" w:w="57"/>
            </w:tcMar>
            <w:vAlign w:val="center"/>
          </w:tcPr>
          <w:p w:rsidRDefault="003E2ED9" w:rsidP="00433A81" w:rsidR="00B97BC5" w:rsidRPr="0035512E">
            <w:pPr>
              <w:jc w:val="center"/>
              <w:rPr>
                <w:sz w:val="18"/>
                <w:szCs w:val="18"/>
              </w:rPr>
            </w:pPr>
            <w:r w:rsidRPr="0035512E">
              <w:rPr>
                <w:sz w:val="18"/>
                <w:szCs w:val="18"/>
              </w:rPr>
              <w:t>02535697732</w:t>
            </w:r>
          </w:p>
        </w:tc>
        <w:tc>
          <w:tcPr>
            <w:tcW w:type="pct" w:w="728"/>
            <w:vAlign w:val="center"/>
          </w:tcPr>
          <w:p w:rsidRDefault="003E2ED9" w:rsidP="00433A81" w:rsidR="00B97BC5" w:rsidRPr="0035512E">
            <w:pPr>
              <w:jc w:val="center"/>
              <w:rPr>
                <w:sz w:val="18"/>
                <w:szCs w:val="18"/>
              </w:rPr>
            </w:pPr>
            <w:r w:rsidRPr="0035512E">
              <w:rPr>
                <w:sz w:val="18"/>
                <w:szCs w:val="18"/>
              </w:rPr>
              <w:t>Radnička cesta 50, Zagreb</w:t>
            </w:r>
          </w:p>
        </w:tc>
        <w:tc>
          <w:tcPr>
            <w:tcW w:type="pct" w:w="733"/>
            <w:vAlign w:val="center"/>
          </w:tcPr>
          <w:p w:rsidRDefault="003E2ED9" w:rsidP="003E2ED9" w:rsidR="00B97BC5" w:rsidRPr="0035512E">
            <w:pPr>
              <w:jc w:val="center"/>
              <w:rPr>
                <w:bCs/>
                <w:sz w:val="18"/>
                <w:szCs w:val="18"/>
              </w:rPr>
            </w:pPr>
            <w:r w:rsidRPr="0035512E">
              <w:rPr>
                <w:sz w:val="18"/>
                <w:szCs w:val="18"/>
              </w:rPr>
              <w:t>1.857.958,27</w:t>
            </w:r>
          </w:p>
        </w:tc>
        <w:tc>
          <w:tcPr>
            <w:tcW w:type="pct" w:w="658"/>
            <w:vAlign w:val="center"/>
          </w:tcPr>
          <w:p w:rsidRDefault="003E2ED9" w:rsidP="003E2ED9" w:rsidR="00B97BC5" w:rsidRPr="0035512E">
            <w:pPr>
              <w:pStyle w:val="Bezproreda"/>
              <w:jc w:val="center"/>
              <w:rPr>
                <w:rFonts w:hAnsi="Times New Roman" w:ascii="Times New Roman"/>
                <w:sz w:val="18"/>
                <w:szCs w:val="18"/>
                <w:highlight w:val="yellow"/>
              </w:rPr>
            </w:pPr>
            <w:r w:rsidRPr="0035512E">
              <w:rPr>
                <w:rFonts w:hAnsi="Times New Roman" w:ascii="Times New Roman"/>
                <w:sz w:val="18"/>
                <w:szCs w:val="18"/>
              </w:rPr>
              <w:t>1.857.958,27</w:t>
            </w:r>
          </w:p>
        </w:tc>
        <w:tc>
          <w:tcPr>
            <w:tcW w:type="pct" w:w="657"/>
            <w:vAlign w:val="center"/>
          </w:tcPr>
          <w:p w:rsidRDefault="00B97BC5" w:rsidP="00433A81" w:rsidR="00B97BC5" w:rsidRPr="0035512E">
            <w:pPr>
              <w:pStyle w:val="Bezproreda"/>
              <w:jc w:val="center"/>
              <w:rPr>
                <w:rFonts w:hAnsi="Times New Roman" w:ascii="Times New Roman"/>
                <w:sz w:val="18"/>
                <w:szCs w:val="18"/>
                <w:highlight w:val="yellow"/>
              </w:rPr>
            </w:pPr>
          </w:p>
        </w:tc>
        <w:tc>
          <w:tcPr>
            <w:tcW w:type="pct" w:w="583"/>
            <w:vAlign w:val="center"/>
          </w:tcPr>
          <w:p w:rsidRDefault="00B97BC5" w:rsidP="00433A81" w:rsidR="00B97BC5" w:rsidRPr="0035512E">
            <w:pPr>
              <w:pStyle w:val="Bezproreda"/>
              <w:jc w:val="center"/>
              <w:rPr>
                <w:rFonts w:hAnsi="Times New Roman" w:ascii="Times New Roman"/>
                <w:sz w:val="18"/>
                <w:szCs w:val="18"/>
                <w:highlight w:val="yellow"/>
              </w:rPr>
            </w:pPr>
          </w:p>
        </w:tc>
      </w:tr>
      <w:tr w:rsidTr="00D82B33" w:rsidR="00433A81" w:rsidRPr="003C0D6E">
        <w:tc>
          <w:tcPr>
            <w:tcW w:type="pct" w:w="250"/>
            <w:vAlign w:val="center"/>
          </w:tcPr>
          <w:p w:rsidRDefault="003E2ED9" w:rsidP="00433A81" w:rsidR="00B97BC5" w:rsidRPr="0035512E">
            <w:pPr>
              <w:jc w:val="center"/>
              <w:rPr>
                <w:sz w:val="18"/>
                <w:szCs w:val="18"/>
              </w:rPr>
            </w:pPr>
            <w:r w:rsidRPr="0035512E">
              <w:rPr>
                <w:sz w:val="18"/>
                <w:szCs w:val="18"/>
              </w:rPr>
              <w:t>7.</w:t>
            </w:r>
          </w:p>
        </w:tc>
        <w:tc>
          <w:tcPr>
            <w:tcW w:type="pct" w:w="733"/>
            <w:vAlign w:val="center"/>
          </w:tcPr>
          <w:p w:rsidRDefault="003E2ED9" w:rsidP="00433A81" w:rsidR="00B97BC5" w:rsidRPr="0035512E">
            <w:pPr>
              <w:jc w:val="center"/>
              <w:rPr>
                <w:bCs/>
                <w:sz w:val="18"/>
                <w:szCs w:val="18"/>
              </w:rPr>
            </w:pPr>
            <w:r w:rsidRPr="0035512E">
              <w:rPr>
                <w:sz w:val="18"/>
                <w:szCs w:val="18"/>
              </w:rPr>
              <w:t>SCHRACK TECHNIK d.o.o.</w:t>
            </w:r>
          </w:p>
        </w:tc>
        <w:tc>
          <w:tcPr>
            <w:tcW w:type="pct" w:w="658"/>
            <w:tcMar>
              <w:left w:type="dxa" w:w="57"/>
              <w:right w:type="dxa" w:w="57"/>
            </w:tcMar>
            <w:vAlign w:val="center"/>
          </w:tcPr>
          <w:p w:rsidRDefault="00D82B33" w:rsidP="00433A81" w:rsidR="00B97BC5" w:rsidRPr="0035512E">
            <w:pPr>
              <w:jc w:val="center"/>
              <w:rPr>
                <w:sz w:val="18"/>
                <w:szCs w:val="18"/>
              </w:rPr>
            </w:pPr>
            <w:r w:rsidRPr="0035512E">
              <w:rPr>
                <w:sz w:val="18"/>
                <w:szCs w:val="18"/>
              </w:rPr>
              <w:t>36365310424</w:t>
            </w:r>
          </w:p>
        </w:tc>
        <w:tc>
          <w:tcPr>
            <w:tcW w:type="pct" w:w="728"/>
            <w:vAlign w:val="center"/>
          </w:tcPr>
          <w:p w:rsidRDefault="00D82B33" w:rsidP="00433A81" w:rsidR="00B97BC5" w:rsidRPr="0035512E">
            <w:pPr>
              <w:jc w:val="center"/>
              <w:rPr>
                <w:sz w:val="18"/>
                <w:szCs w:val="18"/>
              </w:rPr>
            </w:pPr>
            <w:r w:rsidRPr="0035512E">
              <w:rPr>
                <w:sz w:val="18"/>
                <w:szCs w:val="18"/>
              </w:rPr>
              <w:t>Zavrtnica 17, Zagreb</w:t>
            </w:r>
          </w:p>
        </w:tc>
        <w:tc>
          <w:tcPr>
            <w:tcW w:type="pct" w:w="733"/>
            <w:vAlign w:val="center"/>
          </w:tcPr>
          <w:p w:rsidRDefault="00D82B33" w:rsidP="00433A81" w:rsidR="00B97BC5" w:rsidRPr="0035512E">
            <w:pPr>
              <w:jc w:val="center"/>
              <w:rPr>
                <w:bCs/>
                <w:sz w:val="18"/>
                <w:szCs w:val="18"/>
              </w:rPr>
            </w:pPr>
            <w:r w:rsidRPr="0035512E">
              <w:rPr>
                <w:sz w:val="18"/>
                <w:szCs w:val="18"/>
              </w:rPr>
              <w:t>76.947,71</w:t>
            </w:r>
          </w:p>
        </w:tc>
        <w:tc>
          <w:tcPr>
            <w:tcW w:type="pct" w:w="658"/>
            <w:vAlign w:val="center"/>
          </w:tcPr>
          <w:p w:rsidRDefault="00D82B33" w:rsidP="00433A81" w:rsidR="00B97BC5" w:rsidRPr="0035512E">
            <w:pPr>
              <w:pStyle w:val="Bezproreda"/>
              <w:jc w:val="center"/>
              <w:rPr>
                <w:rFonts w:hAnsi="Times New Roman" w:ascii="Times New Roman"/>
                <w:sz w:val="18"/>
                <w:szCs w:val="18"/>
                <w:highlight w:val="yellow"/>
              </w:rPr>
            </w:pPr>
            <w:r w:rsidRPr="0035512E">
              <w:rPr>
                <w:rFonts w:hAnsi="Times New Roman" w:ascii="Times New Roman"/>
                <w:sz w:val="18"/>
                <w:szCs w:val="18"/>
              </w:rPr>
              <w:t>76.947,71</w:t>
            </w:r>
          </w:p>
        </w:tc>
        <w:tc>
          <w:tcPr>
            <w:tcW w:type="pct" w:w="657"/>
            <w:vAlign w:val="center"/>
          </w:tcPr>
          <w:p w:rsidRDefault="00B97BC5" w:rsidP="00433A81" w:rsidR="00B97BC5" w:rsidRPr="0035512E">
            <w:pPr>
              <w:pStyle w:val="Bezproreda"/>
              <w:jc w:val="center"/>
              <w:rPr>
                <w:rFonts w:hAnsi="Times New Roman" w:ascii="Times New Roman"/>
                <w:sz w:val="18"/>
                <w:szCs w:val="18"/>
                <w:highlight w:val="yellow"/>
              </w:rPr>
            </w:pPr>
          </w:p>
        </w:tc>
        <w:tc>
          <w:tcPr>
            <w:tcW w:type="pct" w:w="583"/>
            <w:vAlign w:val="center"/>
          </w:tcPr>
          <w:p w:rsidRDefault="00B97BC5" w:rsidP="00433A81" w:rsidR="00B97BC5" w:rsidRPr="0035512E">
            <w:pPr>
              <w:pStyle w:val="Bezproreda"/>
              <w:jc w:val="center"/>
              <w:rPr>
                <w:rFonts w:hAnsi="Times New Roman" w:ascii="Times New Roman"/>
                <w:sz w:val="18"/>
                <w:szCs w:val="18"/>
                <w:highlight w:val="yellow"/>
              </w:rPr>
            </w:pPr>
          </w:p>
        </w:tc>
      </w:tr>
      <w:tr w:rsidTr="00D82B33" w:rsidR="00433A81" w:rsidRPr="003C0D6E">
        <w:tc>
          <w:tcPr>
            <w:tcW w:type="pct" w:w="250"/>
            <w:vAlign w:val="center"/>
          </w:tcPr>
          <w:p w:rsidRDefault="00D82B33" w:rsidP="00433A81" w:rsidR="00B97BC5" w:rsidRPr="0035512E">
            <w:pPr>
              <w:jc w:val="center"/>
              <w:rPr>
                <w:sz w:val="18"/>
                <w:szCs w:val="18"/>
              </w:rPr>
            </w:pPr>
            <w:r w:rsidRPr="0035512E">
              <w:rPr>
                <w:sz w:val="18"/>
                <w:szCs w:val="18"/>
              </w:rPr>
              <w:t>8</w:t>
            </w:r>
            <w:r w:rsidR="00B97BC5" w:rsidRPr="0035512E">
              <w:rPr>
                <w:sz w:val="18"/>
                <w:szCs w:val="18"/>
              </w:rPr>
              <w:t>.</w:t>
            </w:r>
          </w:p>
        </w:tc>
        <w:tc>
          <w:tcPr>
            <w:tcW w:type="pct" w:w="733"/>
            <w:vAlign w:val="center"/>
          </w:tcPr>
          <w:p w:rsidRDefault="00D82B33" w:rsidP="00433A81" w:rsidR="00B97BC5" w:rsidRPr="0035512E">
            <w:pPr>
              <w:jc w:val="center"/>
              <w:rPr>
                <w:sz w:val="18"/>
                <w:szCs w:val="18"/>
              </w:rPr>
            </w:pPr>
            <w:r w:rsidRPr="0035512E">
              <w:rPr>
                <w:sz w:val="18"/>
                <w:szCs w:val="18"/>
              </w:rPr>
              <w:t xml:space="preserve">TIM KABEL d.o.o. </w:t>
            </w:r>
          </w:p>
        </w:tc>
        <w:tc>
          <w:tcPr>
            <w:tcW w:type="pct" w:w="658"/>
            <w:tcMar>
              <w:left w:type="dxa" w:w="57"/>
              <w:right w:type="dxa" w:w="57"/>
            </w:tcMar>
            <w:vAlign w:val="center"/>
          </w:tcPr>
          <w:p w:rsidRDefault="00D82B33" w:rsidP="00433A81" w:rsidR="00B97BC5" w:rsidRPr="0035512E">
            <w:pPr>
              <w:jc w:val="center"/>
              <w:rPr>
                <w:sz w:val="18"/>
                <w:szCs w:val="18"/>
              </w:rPr>
            </w:pPr>
            <w:r w:rsidRPr="0035512E">
              <w:rPr>
                <w:sz w:val="18"/>
                <w:szCs w:val="18"/>
              </w:rPr>
              <w:t>69927324836</w:t>
            </w:r>
          </w:p>
        </w:tc>
        <w:tc>
          <w:tcPr>
            <w:tcW w:type="pct" w:w="728"/>
            <w:vAlign w:val="center"/>
          </w:tcPr>
          <w:p w:rsidRDefault="00D82B33" w:rsidP="00433A81" w:rsidR="00B97BC5" w:rsidRPr="0035512E">
            <w:pPr>
              <w:jc w:val="center"/>
              <w:rPr>
                <w:sz w:val="18"/>
                <w:szCs w:val="18"/>
              </w:rPr>
            </w:pPr>
            <w:r w:rsidRPr="0035512E">
              <w:rPr>
                <w:sz w:val="18"/>
                <w:szCs w:val="18"/>
              </w:rPr>
              <w:t>Savska cesta 103, Sesvete</w:t>
            </w:r>
          </w:p>
        </w:tc>
        <w:tc>
          <w:tcPr>
            <w:tcW w:type="pct" w:w="733"/>
            <w:vAlign w:val="center"/>
          </w:tcPr>
          <w:p w:rsidRDefault="00D82B33" w:rsidP="00D82B33" w:rsidR="00B97BC5" w:rsidRPr="0035512E">
            <w:pPr>
              <w:jc w:val="center"/>
              <w:rPr>
                <w:bCs/>
                <w:sz w:val="18"/>
                <w:szCs w:val="18"/>
              </w:rPr>
            </w:pPr>
            <w:r w:rsidRPr="0035512E">
              <w:rPr>
                <w:sz w:val="18"/>
                <w:szCs w:val="18"/>
              </w:rPr>
              <w:t>42.890,03</w:t>
            </w:r>
          </w:p>
        </w:tc>
        <w:tc>
          <w:tcPr>
            <w:tcW w:type="pct" w:w="658"/>
            <w:vAlign w:val="center"/>
          </w:tcPr>
          <w:p w:rsidRDefault="00D82B33" w:rsidP="00D82B33" w:rsidR="00B97BC5" w:rsidRPr="0035512E">
            <w:pPr>
              <w:pStyle w:val="Bezproreda"/>
              <w:jc w:val="center"/>
              <w:rPr>
                <w:rFonts w:hAnsi="Times New Roman" w:ascii="Times New Roman"/>
                <w:sz w:val="18"/>
                <w:szCs w:val="18"/>
                <w:highlight w:val="yellow"/>
              </w:rPr>
            </w:pPr>
            <w:r w:rsidRPr="0035512E">
              <w:rPr>
                <w:rFonts w:hAnsi="Times New Roman" w:ascii="Times New Roman"/>
                <w:sz w:val="18"/>
                <w:szCs w:val="18"/>
              </w:rPr>
              <w:t>42.890,03</w:t>
            </w:r>
          </w:p>
        </w:tc>
        <w:tc>
          <w:tcPr>
            <w:tcW w:type="pct" w:w="657"/>
            <w:vAlign w:val="center"/>
          </w:tcPr>
          <w:p w:rsidRDefault="00B97BC5" w:rsidP="00433A81" w:rsidR="00B97BC5" w:rsidRPr="0035512E">
            <w:pPr>
              <w:pStyle w:val="Bezproreda"/>
              <w:jc w:val="center"/>
              <w:rPr>
                <w:rFonts w:hAnsi="Times New Roman" w:ascii="Times New Roman"/>
                <w:sz w:val="18"/>
                <w:szCs w:val="18"/>
                <w:highlight w:val="yellow"/>
              </w:rPr>
            </w:pPr>
          </w:p>
        </w:tc>
        <w:tc>
          <w:tcPr>
            <w:tcW w:type="pct" w:w="583"/>
            <w:vAlign w:val="center"/>
          </w:tcPr>
          <w:p w:rsidRDefault="00B97BC5" w:rsidP="00433A81" w:rsidR="00B97BC5" w:rsidRPr="0035512E">
            <w:pPr>
              <w:pStyle w:val="Bezproreda"/>
              <w:jc w:val="center"/>
              <w:rPr>
                <w:rFonts w:hAnsi="Times New Roman" w:ascii="Times New Roman"/>
                <w:sz w:val="18"/>
                <w:szCs w:val="18"/>
                <w:highlight w:val="yellow"/>
              </w:rPr>
            </w:pPr>
          </w:p>
        </w:tc>
      </w:tr>
      <w:tr w:rsidTr="00D82B33" w:rsidR="00433A81" w:rsidRPr="003C0D6E">
        <w:tc>
          <w:tcPr>
            <w:tcW w:type="pct" w:w="250"/>
            <w:vAlign w:val="center"/>
          </w:tcPr>
          <w:p w:rsidRDefault="00D82B33" w:rsidP="00433A81" w:rsidR="00B97BC5" w:rsidRPr="0035512E">
            <w:pPr>
              <w:jc w:val="center"/>
              <w:rPr>
                <w:sz w:val="18"/>
                <w:szCs w:val="18"/>
              </w:rPr>
            </w:pPr>
            <w:r w:rsidRPr="0035512E">
              <w:rPr>
                <w:sz w:val="18"/>
                <w:szCs w:val="18"/>
              </w:rPr>
              <w:t>9</w:t>
            </w:r>
            <w:r w:rsidR="00B97BC5" w:rsidRPr="0035512E">
              <w:rPr>
                <w:sz w:val="18"/>
                <w:szCs w:val="18"/>
              </w:rPr>
              <w:t>.</w:t>
            </w:r>
          </w:p>
        </w:tc>
        <w:tc>
          <w:tcPr>
            <w:tcW w:type="pct" w:w="733"/>
            <w:vAlign w:val="center"/>
          </w:tcPr>
          <w:p w:rsidRDefault="00D82B33" w:rsidP="00433A81" w:rsidR="00B97BC5" w:rsidRPr="0035512E">
            <w:pPr>
              <w:jc w:val="center"/>
              <w:rPr>
                <w:bCs/>
                <w:sz w:val="18"/>
                <w:szCs w:val="18"/>
              </w:rPr>
            </w:pPr>
            <w:r w:rsidRPr="0035512E">
              <w:rPr>
                <w:sz w:val="18"/>
                <w:szCs w:val="18"/>
              </w:rPr>
              <w:t xml:space="preserve">STOLARIJA AJDUCI, obrt za </w:t>
            </w:r>
            <w:r w:rsidRPr="0035512E">
              <w:rPr>
                <w:sz w:val="18"/>
                <w:szCs w:val="18"/>
              </w:rPr>
              <w:lastRenderedPageBreak/>
              <w:t>proizvodnju i usluge, vl. Josip Ajduković</w:t>
            </w:r>
          </w:p>
        </w:tc>
        <w:tc>
          <w:tcPr>
            <w:tcW w:type="pct" w:w="658"/>
            <w:tcMar>
              <w:left w:type="dxa" w:w="57"/>
              <w:right w:type="dxa" w:w="57"/>
            </w:tcMar>
            <w:vAlign w:val="center"/>
          </w:tcPr>
          <w:p w:rsidRDefault="00D82B33" w:rsidP="00433A81" w:rsidR="00B97BC5" w:rsidRPr="0035512E">
            <w:pPr>
              <w:jc w:val="center"/>
              <w:rPr>
                <w:sz w:val="18"/>
                <w:szCs w:val="18"/>
              </w:rPr>
            </w:pPr>
            <w:r w:rsidRPr="0035512E">
              <w:rPr>
                <w:sz w:val="18"/>
                <w:szCs w:val="18"/>
              </w:rPr>
              <w:lastRenderedPageBreak/>
              <w:t>83592073499</w:t>
            </w:r>
          </w:p>
        </w:tc>
        <w:tc>
          <w:tcPr>
            <w:tcW w:type="pct" w:w="728"/>
            <w:vAlign w:val="center"/>
          </w:tcPr>
          <w:p w:rsidRDefault="00D82B33" w:rsidP="00433A81" w:rsidR="00B97BC5" w:rsidRPr="0035512E">
            <w:pPr>
              <w:jc w:val="center"/>
              <w:rPr>
                <w:sz w:val="18"/>
                <w:szCs w:val="18"/>
              </w:rPr>
            </w:pPr>
            <w:r w:rsidRPr="0035512E">
              <w:rPr>
                <w:sz w:val="18"/>
                <w:szCs w:val="18"/>
              </w:rPr>
              <w:t>Karakašica 4B, Sinj</w:t>
            </w:r>
          </w:p>
        </w:tc>
        <w:tc>
          <w:tcPr>
            <w:tcW w:type="pct" w:w="733"/>
            <w:vAlign w:val="center"/>
          </w:tcPr>
          <w:p w:rsidRDefault="00D82B33" w:rsidP="00433A81" w:rsidR="00B97BC5" w:rsidRPr="0035512E">
            <w:pPr>
              <w:jc w:val="center"/>
              <w:rPr>
                <w:bCs/>
                <w:sz w:val="18"/>
                <w:szCs w:val="18"/>
              </w:rPr>
            </w:pPr>
            <w:r w:rsidRPr="0035512E">
              <w:rPr>
                <w:sz w:val="18"/>
                <w:szCs w:val="18"/>
              </w:rPr>
              <w:t>51.070,80</w:t>
            </w:r>
          </w:p>
        </w:tc>
        <w:tc>
          <w:tcPr>
            <w:tcW w:type="pct" w:w="658"/>
            <w:vAlign w:val="center"/>
          </w:tcPr>
          <w:p w:rsidRDefault="00D82B33" w:rsidP="00433A81" w:rsidR="00B97BC5" w:rsidRPr="0035512E">
            <w:pPr>
              <w:pStyle w:val="Bezproreda"/>
              <w:jc w:val="center"/>
              <w:rPr>
                <w:rFonts w:hAnsi="Times New Roman" w:ascii="Times New Roman"/>
                <w:sz w:val="18"/>
                <w:szCs w:val="18"/>
                <w:highlight w:val="yellow"/>
              </w:rPr>
            </w:pPr>
            <w:r w:rsidRPr="0035512E">
              <w:rPr>
                <w:rFonts w:hAnsi="Times New Roman" w:ascii="Times New Roman"/>
                <w:sz w:val="18"/>
                <w:szCs w:val="18"/>
              </w:rPr>
              <w:t>51.070,80</w:t>
            </w:r>
          </w:p>
        </w:tc>
        <w:tc>
          <w:tcPr>
            <w:tcW w:type="pct" w:w="657"/>
            <w:vAlign w:val="center"/>
          </w:tcPr>
          <w:p w:rsidRDefault="00B97BC5" w:rsidP="00433A81" w:rsidR="00B97BC5" w:rsidRPr="0035512E">
            <w:pPr>
              <w:pStyle w:val="Bezproreda"/>
              <w:jc w:val="center"/>
              <w:rPr>
                <w:rFonts w:hAnsi="Times New Roman" w:ascii="Times New Roman"/>
                <w:sz w:val="18"/>
                <w:szCs w:val="18"/>
                <w:highlight w:val="yellow"/>
              </w:rPr>
            </w:pPr>
          </w:p>
        </w:tc>
        <w:tc>
          <w:tcPr>
            <w:tcW w:type="pct" w:w="583"/>
            <w:vAlign w:val="center"/>
          </w:tcPr>
          <w:p w:rsidRDefault="00B97BC5" w:rsidP="00433A81" w:rsidR="00B97BC5" w:rsidRPr="0035512E">
            <w:pPr>
              <w:pStyle w:val="Bezproreda"/>
              <w:jc w:val="center"/>
              <w:rPr>
                <w:rFonts w:hAnsi="Times New Roman" w:ascii="Times New Roman"/>
                <w:sz w:val="18"/>
                <w:szCs w:val="18"/>
                <w:highlight w:val="yellow"/>
              </w:rPr>
            </w:pPr>
          </w:p>
        </w:tc>
      </w:tr>
      <w:tr w:rsidTr="00D82B33" w:rsidR="00433A81" w:rsidRPr="003C0D6E">
        <w:tc>
          <w:tcPr>
            <w:tcW w:type="pct" w:w="250"/>
            <w:vAlign w:val="center"/>
          </w:tcPr>
          <w:p w:rsidRDefault="00D82B33" w:rsidP="00433A81" w:rsidR="00B97BC5" w:rsidRPr="0035512E">
            <w:pPr>
              <w:jc w:val="center"/>
              <w:rPr>
                <w:sz w:val="18"/>
                <w:szCs w:val="18"/>
              </w:rPr>
            </w:pPr>
            <w:r w:rsidRPr="0035512E">
              <w:rPr>
                <w:sz w:val="18"/>
                <w:szCs w:val="18"/>
              </w:rPr>
              <w:lastRenderedPageBreak/>
              <w:t>10</w:t>
            </w:r>
            <w:r w:rsidR="00B97BC5" w:rsidRPr="0035512E">
              <w:rPr>
                <w:sz w:val="18"/>
                <w:szCs w:val="18"/>
              </w:rPr>
              <w:t>.</w:t>
            </w:r>
          </w:p>
        </w:tc>
        <w:tc>
          <w:tcPr>
            <w:tcW w:type="pct" w:w="733"/>
            <w:vAlign w:val="center"/>
          </w:tcPr>
          <w:p w:rsidRDefault="00B97BC5" w:rsidP="00433A81" w:rsidR="00B97BC5" w:rsidRPr="0035512E">
            <w:pPr>
              <w:jc w:val="center"/>
              <w:rPr>
                <w:bCs/>
                <w:sz w:val="18"/>
                <w:szCs w:val="18"/>
              </w:rPr>
            </w:pPr>
            <w:r w:rsidRPr="0035512E">
              <w:rPr>
                <w:bCs/>
                <w:sz w:val="18"/>
                <w:szCs w:val="18"/>
              </w:rPr>
              <w:t>ČISTOĆA d.o.o.</w:t>
            </w:r>
          </w:p>
        </w:tc>
        <w:tc>
          <w:tcPr>
            <w:tcW w:type="pct" w:w="658"/>
            <w:tcMar>
              <w:left w:type="dxa" w:w="57"/>
              <w:right w:type="dxa" w:w="57"/>
            </w:tcMar>
            <w:vAlign w:val="center"/>
          </w:tcPr>
          <w:p w:rsidRDefault="00B97BC5" w:rsidP="00433A81" w:rsidR="00B97BC5" w:rsidRPr="0035512E">
            <w:pPr>
              <w:jc w:val="center"/>
              <w:rPr>
                <w:sz w:val="18"/>
                <w:szCs w:val="18"/>
              </w:rPr>
            </w:pPr>
            <w:r w:rsidRPr="0035512E">
              <w:rPr>
                <w:bCs/>
                <w:sz w:val="18"/>
                <w:szCs w:val="18"/>
              </w:rPr>
              <w:t>38812451417</w:t>
            </w:r>
          </w:p>
        </w:tc>
        <w:tc>
          <w:tcPr>
            <w:tcW w:type="pct" w:w="728"/>
            <w:vAlign w:val="center"/>
          </w:tcPr>
          <w:p w:rsidRDefault="00B97BC5" w:rsidP="00D82B33" w:rsidR="00B97BC5" w:rsidRPr="0035512E">
            <w:pPr>
              <w:jc w:val="center"/>
              <w:rPr>
                <w:sz w:val="18"/>
                <w:szCs w:val="18"/>
              </w:rPr>
            </w:pPr>
            <w:r w:rsidRPr="0035512E">
              <w:rPr>
                <w:sz w:val="18"/>
                <w:szCs w:val="18"/>
              </w:rPr>
              <w:t xml:space="preserve">Put Plokita 81, </w:t>
            </w:r>
            <w:r w:rsidR="00D82B33" w:rsidRPr="0035512E">
              <w:rPr>
                <w:sz w:val="18"/>
                <w:szCs w:val="18"/>
              </w:rPr>
              <w:t>Split</w:t>
            </w:r>
          </w:p>
        </w:tc>
        <w:tc>
          <w:tcPr>
            <w:tcW w:type="pct" w:w="733"/>
            <w:vAlign w:val="center"/>
          </w:tcPr>
          <w:p w:rsidRDefault="004D26B4" w:rsidP="00433A81" w:rsidR="00B97BC5" w:rsidRPr="0035512E">
            <w:pPr>
              <w:jc w:val="center"/>
              <w:rPr>
                <w:bCs/>
                <w:sz w:val="18"/>
                <w:szCs w:val="18"/>
              </w:rPr>
            </w:pPr>
            <w:r w:rsidRPr="0035512E">
              <w:rPr>
                <w:bCs/>
                <w:sz w:val="18"/>
                <w:szCs w:val="18"/>
              </w:rPr>
              <w:t>4.399,89</w:t>
            </w:r>
          </w:p>
        </w:tc>
        <w:tc>
          <w:tcPr>
            <w:tcW w:type="pct" w:w="658"/>
            <w:vAlign w:val="center"/>
          </w:tcPr>
          <w:p w:rsidRDefault="004D26B4" w:rsidP="00433A81" w:rsidR="00B97BC5" w:rsidRPr="0035512E">
            <w:pPr>
              <w:pStyle w:val="Bezproreda"/>
              <w:jc w:val="center"/>
              <w:rPr>
                <w:rFonts w:hAnsi="Times New Roman" w:ascii="Times New Roman"/>
                <w:sz w:val="18"/>
                <w:szCs w:val="18"/>
                <w:highlight w:val="yellow"/>
              </w:rPr>
            </w:pPr>
            <w:r w:rsidRPr="0035512E">
              <w:rPr>
                <w:rFonts w:hAnsi="Times New Roman" w:ascii="Times New Roman"/>
                <w:bCs/>
                <w:sz w:val="18"/>
                <w:szCs w:val="18"/>
                <w:lang w:eastAsia="hr-HR"/>
              </w:rPr>
              <w:t>4.399,89</w:t>
            </w:r>
          </w:p>
        </w:tc>
        <w:tc>
          <w:tcPr>
            <w:tcW w:type="pct" w:w="657"/>
            <w:vAlign w:val="center"/>
          </w:tcPr>
          <w:p w:rsidRDefault="00B97BC5" w:rsidP="00433A81" w:rsidR="00B97BC5" w:rsidRPr="0035512E">
            <w:pPr>
              <w:pStyle w:val="Bezproreda"/>
              <w:jc w:val="center"/>
              <w:rPr>
                <w:rFonts w:hAnsi="Times New Roman" w:ascii="Times New Roman"/>
                <w:sz w:val="18"/>
                <w:szCs w:val="18"/>
                <w:highlight w:val="yellow"/>
              </w:rPr>
            </w:pPr>
          </w:p>
        </w:tc>
        <w:tc>
          <w:tcPr>
            <w:tcW w:type="pct" w:w="583"/>
            <w:vAlign w:val="center"/>
          </w:tcPr>
          <w:p w:rsidRDefault="00B97BC5" w:rsidP="00433A81" w:rsidR="00B97BC5" w:rsidRPr="0035512E">
            <w:pPr>
              <w:pStyle w:val="Bezproreda"/>
              <w:jc w:val="center"/>
              <w:rPr>
                <w:rFonts w:hAnsi="Times New Roman" w:ascii="Times New Roman"/>
                <w:sz w:val="18"/>
                <w:szCs w:val="18"/>
                <w:highlight w:val="yellow"/>
              </w:rPr>
            </w:pPr>
          </w:p>
        </w:tc>
      </w:tr>
      <w:tr w:rsidTr="00D82B33" w:rsidR="00433A81" w:rsidRPr="003C0D6E">
        <w:tc>
          <w:tcPr>
            <w:tcW w:type="pct" w:w="250"/>
            <w:vAlign w:val="center"/>
          </w:tcPr>
          <w:p w:rsidRDefault="00D24212" w:rsidP="004D26B4" w:rsidR="00B97BC5" w:rsidRPr="0035512E">
            <w:pPr>
              <w:jc w:val="center"/>
              <w:rPr>
                <w:sz w:val="18"/>
                <w:szCs w:val="18"/>
              </w:rPr>
            </w:pPr>
            <w:r w:rsidRPr="0035512E">
              <w:rPr>
                <w:sz w:val="18"/>
                <w:szCs w:val="18"/>
              </w:rPr>
              <w:t>1</w:t>
            </w:r>
            <w:r w:rsidR="004D26B4" w:rsidRPr="0035512E">
              <w:rPr>
                <w:sz w:val="18"/>
                <w:szCs w:val="18"/>
              </w:rPr>
              <w:t>1</w:t>
            </w:r>
            <w:r w:rsidR="00B97BC5" w:rsidRPr="0035512E">
              <w:rPr>
                <w:sz w:val="18"/>
                <w:szCs w:val="18"/>
              </w:rPr>
              <w:t>.</w:t>
            </w:r>
          </w:p>
        </w:tc>
        <w:tc>
          <w:tcPr>
            <w:tcW w:type="pct" w:w="733"/>
            <w:vAlign w:val="center"/>
          </w:tcPr>
          <w:p w:rsidRDefault="00B97BC5" w:rsidP="00433A81" w:rsidR="00B97BC5" w:rsidRPr="0035512E">
            <w:pPr>
              <w:jc w:val="center"/>
              <w:rPr>
                <w:sz w:val="18"/>
                <w:szCs w:val="18"/>
              </w:rPr>
            </w:pPr>
            <w:r w:rsidRPr="0035512E">
              <w:rPr>
                <w:sz w:val="18"/>
                <w:szCs w:val="18"/>
              </w:rPr>
              <w:t xml:space="preserve">RH MINISTARSTVO FINANCIJA </w:t>
            </w:r>
          </w:p>
        </w:tc>
        <w:tc>
          <w:tcPr>
            <w:tcW w:type="pct" w:w="658"/>
            <w:tcMar>
              <w:left w:type="dxa" w:w="57"/>
              <w:right w:type="dxa" w:w="57"/>
            </w:tcMar>
            <w:vAlign w:val="center"/>
          </w:tcPr>
          <w:p w:rsidRDefault="00B97BC5" w:rsidP="00433A81" w:rsidR="00B97BC5" w:rsidRPr="0035512E">
            <w:pPr>
              <w:jc w:val="center"/>
              <w:rPr>
                <w:sz w:val="18"/>
                <w:szCs w:val="18"/>
              </w:rPr>
            </w:pPr>
            <w:r w:rsidRPr="0035512E">
              <w:rPr>
                <w:sz w:val="18"/>
                <w:szCs w:val="18"/>
              </w:rPr>
              <w:t>18683136487</w:t>
            </w:r>
          </w:p>
        </w:tc>
        <w:tc>
          <w:tcPr>
            <w:tcW w:type="pct" w:w="728"/>
            <w:vAlign w:val="center"/>
          </w:tcPr>
          <w:p w:rsidRDefault="00B97BC5" w:rsidP="004D26B4" w:rsidR="00B97BC5" w:rsidRPr="0035512E">
            <w:pPr>
              <w:jc w:val="center"/>
              <w:rPr>
                <w:sz w:val="18"/>
                <w:szCs w:val="18"/>
              </w:rPr>
            </w:pPr>
            <w:r w:rsidRPr="0035512E">
              <w:rPr>
                <w:sz w:val="18"/>
                <w:szCs w:val="18"/>
              </w:rPr>
              <w:t xml:space="preserve">Katančićeva 5, </w:t>
            </w:r>
            <w:r w:rsidR="004D26B4" w:rsidRPr="0035512E">
              <w:rPr>
                <w:sz w:val="18"/>
                <w:szCs w:val="18"/>
              </w:rPr>
              <w:t>Zagreb</w:t>
            </w:r>
          </w:p>
        </w:tc>
        <w:tc>
          <w:tcPr>
            <w:tcW w:type="pct" w:w="733"/>
            <w:vAlign w:val="center"/>
          </w:tcPr>
          <w:p w:rsidRDefault="004D26B4" w:rsidP="00433A81" w:rsidR="00B97BC5" w:rsidRPr="0035512E">
            <w:pPr>
              <w:ind w:right="-90"/>
              <w:jc w:val="center"/>
              <w:rPr>
                <w:bCs/>
                <w:sz w:val="18"/>
                <w:szCs w:val="18"/>
              </w:rPr>
            </w:pPr>
            <w:r w:rsidRPr="0035512E">
              <w:rPr>
                <w:bCs/>
                <w:sz w:val="18"/>
                <w:szCs w:val="18"/>
              </w:rPr>
              <w:t>82.540,96</w:t>
            </w:r>
          </w:p>
        </w:tc>
        <w:tc>
          <w:tcPr>
            <w:tcW w:type="pct" w:w="658"/>
            <w:vAlign w:val="center"/>
          </w:tcPr>
          <w:p w:rsidRDefault="004D26B4" w:rsidP="00433A81" w:rsidR="00B97BC5" w:rsidRPr="0035512E">
            <w:pPr>
              <w:pStyle w:val="Bezproreda"/>
              <w:jc w:val="center"/>
              <w:rPr>
                <w:rFonts w:hAnsi="Times New Roman" w:ascii="Times New Roman"/>
                <w:sz w:val="18"/>
                <w:szCs w:val="18"/>
                <w:highlight w:val="yellow"/>
              </w:rPr>
            </w:pPr>
            <w:r w:rsidRPr="0035512E">
              <w:rPr>
                <w:rFonts w:hAnsi="Times New Roman" w:ascii="Times New Roman"/>
                <w:bCs/>
                <w:sz w:val="18"/>
                <w:szCs w:val="18"/>
                <w:lang w:eastAsia="hr-HR"/>
              </w:rPr>
              <w:t>82.540,96</w:t>
            </w:r>
          </w:p>
        </w:tc>
        <w:tc>
          <w:tcPr>
            <w:tcW w:type="pct" w:w="657"/>
            <w:vAlign w:val="center"/>
          </w:tcPr>
          <w:p w:rsidRDefault="00B97BC5" w:rsidP="00433A81" w:rsidR="00B97BC5" w:rsidRPr="0035512E">
            <w:pPr>
              <w:pStyle w:val="Bezproreda"/>
              <w:jc w:val="center"/>
              <w:rPr>
                <w:rFonts w:hAnsi="Times New Roman" w:ascii="Times New Roman"/>
                <w:sz w:val="18"/>
                <w:szCs w:val="18"/>
                <w:highlight w:val="yellow"/>
              </w:rPr>
            </w:pPr>
          </w:p>
        </w:tc>
        <w:tc>
          <w:tcPr>
            <w:tcW w:type="pct" w:w="583"/>
            <w:vAlign w:val="center"/>
          </w:tcPr>
          <w:p w:rsidRDefault="00B97BC5" w:rsidP="00433A81" w:rsidR="00B97BC5" w:rsidRPr="0035512E">
            <w:pPr>
              <w:pStyle w:val="Bezproreda"/>
              <w:jc w:val="center"/>
              <w:rPr>
                <w:rFonts w:hAnsi="Times New Roman" w:ascii="Times New Roman"/>
                <w:sz w:val="18"/>
                <w:szCs w:val="18"/>
                <w:highlight w:val="yellow"/>
              </w:rPr>
            </w:pPr>
          </w:p>
        </w:tc>
      </w:tr>
      <w:tr w:rsidTr="00D82B33" w:rsidR="00433A81" w:rsidRPr="003C0D6E">
        <w:tc>
          <w:tcPr>
            <w:tcW w:type="pct" w:w="250"/>
            <w:vAlign w:val="center"/>
          </w:tcPr>
          <w:p w:rsidRDefault="004D26B4" w:rsidP="00433A81" w:rsidR="00B97BC5" w:rsidRPr="0035512E">
            <w:pPr>
              <w:jc w:val="center"/>
              <w:rPr>
                <w:sz w:val="18"/>
                <w:szCs w:val="18"/>
              </w:rPr>
            </w:pPr>
            <w:r w:rsidRPr="0035512E">
              <w:rPr>
                <w:sz w:val="18"/>
                <w:szCs w:val="18"/>
              </w:rPr>
              <w:t>12</w:t>
            </w:r>
            <w:r w:rsidR="00B97BC5" w:rsidRPr="0035512E">
              <w:rPr>
                <w:sz w:val="18"/>
                <w:szCs w:val="18"/>
              </w:rPr>
              <w:t>.</w:t>
            </w:r>
          </w:p>
        </w:tc>
        <w:tc>
          <w:tcPr>
            <w:tcW w:type="pct" w:w="733"/>
            <w:vAlign w:val="center"/>
          </w:tcPr>
          <w:p w:rsidRDefault="004D26B4" w:rsidP="00433A81" w:rsidR="00B97BC5" w:rsidRPr="0035512E">
            <w:pPr>
              <w:jc w:val="center"/>
              <w:rPr>
                <w:sz w:val="18"/>
                <w:szCs w:val="18"/>
              </w:rPr>
            </w:pPr>
            <w:r w:rsidRPr="0035512E">
              <w:rPr>
                <w:sz w:val="18"/>
                <w:szCs w:val="18"/>
              </w:rPr>
              <w:t xml:space="preserve">NAPREDNE TEHNOLOGIJE d.o.o. </w:t>
            </w:r>
          </w:p>
        </w:tc>
        <w:tc>
          <w:tcPr>
            <w:tcW w:type="pct" w:w="658"/>
            <w:tcMar>
              <w:left w:type="dxa" w:w="57"/>
              <w:right w:type="dxa" w:w="57"/>
            </w:tcMar>
            <w:vAlign w:val="center"/>
          </w:tcPr>
          <w:p w:rsidRDefault="004D26B4" w:rsidP="00433A81" w:rsidR="00B97BC5" w:rsidRPr="0035512E">
            <w:pPr>
              <w:jc w:val="center"/>
              <w:rPr>
                <w:sz w:val="18"/>
                <w:szCs w:val="18"/>
              </w:rPr>
            </w:pPr>
            <w:r w:rsidRPr="0035512E">
              <w:rPr>
                <w:sz w:val="18"/>
                <w:szCs w:val="18"/>
              </w:rPr>
              <w:t>68188349196</w:t>
            </w:r>
          </w:p>
        </w:tc>
        <w:tc>
          <w:tcPr>
            <w:tcW w:type="pct" w:w="728"/>
            <w:vAlign w:val="center"/>
          </w:tcPr>
          <w:p w:rsidRDefault="004D26B4" w:rsidP="00433A81" w:rsidR="00B97BC5" w:rsidRPr="0035512E">
            <w:pPr>
              <w:jc w:val="center"/>
              <w:rPr>
                <w:sz w:val="18"/>
                <w:szCs w:val="18"/>
              </w:rPr>
            </w:pPr>
            <w:r w:rsidRPr="0035512E">
              <w:rPr>
                <w:sz w:val="18"/>
                <w:szCs w:val="18"/>
              </w:rPr>
              <w:t>Karlovačka cesta 55, Ozalj</w:t>
            </w:r>
          </w:p>
        </w:tc>
        <w:tc>
          <w:tcPr>
            <w:tcW w:type="pct" w:w="733"/>
            <w:vAlign w:val="center"/>
          </w:tcPr>
          <w:p w:rsidRDefault="004D26B4" w:rsidP="004D26B4" w:rsidR="00B97BC5" w:rsidRPr="0035512E">
            <w:pPr>
              <w:jc w:val="center"/>
              <w:rPr>
                <w:bCs/>
                <w:sz w:val="18"/>
                <w:szCs w:val="18"/>
              </w:rPr>
            </w:pPr>
            <w:r w:rsidRPr="0035512E">
              <w:rPr>
                <w:sz w:val="18"/>
                <w:szCs w:val="18"/>
              </w:rPr>
              <w:t>141.840,94</w:t>
            </w:r>
          </w:p>
        </w:tc>
        <w:tc>
          <w:tcPr>
            <w:tcW w:type="pct" w:w="658"/>
            <w:vAlign w:val="center"/>
          </w:tcPr>
          <w:p w:rsidRDefault="004D26B4" w:rsidP="004D26B4" w:rsidR="00B97BC5" w:rsidRPr="0035512E">
            <w:pPr>
              <w:pStyle w:val="Bezproreda"/>
              <w:jc w:val="center"/>
              <w:rPr>
                <w:rFonts w:hAnsi="Times New Roman" w:ascii="Times New Roman"/>
                <w:sz w:val="18"/>
                <w:szCs w:val="18"/>
                <w:highlight w:val="yellow"/>
              </w:rPr>
            </w:pPr>
            <w:r w:rsidRPr="0035512E">
              <w:rPr>
                <w:rFonts w:hAnsi="Times New Roman" w:ascii="Times New Roman"/>
                <w:sz w:val="18"/>
                <w:szCs w:val="18"/>
              </w:rPr>
              <w:t>141.840,94</w:t>
            </w:r>
          </w:p>
        </w:tc>
        <w:tc>
          <w:tcPr>
            <w:tcW w:type="pct" w:w="657"/>
            <w:vAlign w:val="center"/>
          </w:tcPr>
          <w:p w:rsidRDefault="00B97BC5" w:rsidP="00433A81" w:rsidR="00B97BC5" w:rsidRPr="0035512E">
            <w:pPr>
              <w:pStyle w:val="Bezproreda"/>
              <w:jc w:val="center"/>
              <w:rPr>
                <w:rFonts w:hAnsi="Times New Roman" w:ascii="Times New Roman"/>
                <w:sz w:val="18"/>
                <w:szCs w:val="18"/>
                <w:highlight w:val="yellow"/>
              </w:rPr>
            </w:pPr>
          </w:p>
        </w:tc>
        <w:tc>
          <w:tcPr>
            <w:tcW w:type="pct" w:w="583"/>
            <w:vAlign w:val="center"/>
          </w:tcPr>
          <w:p w:rsidRDefault="00B97BC5" w:rsidP="00433A81" w:rsidR="00B97BC5" w:rsidRPr="0035512E">
            <w:pPr>
              <w:pStyle w:val="Bezproreda"/>
              <w:jc w:val="center"/>
              <w:rPr>
                <w:rFonts w:hAnsi="Times New Roman" w:ascii="Times New Roman"/>
                <w:sz w:val="18"/>
                <w:szCs w:val="18"/>
                <w:highlight w:val="yellow"/>
              </w:rPr>
            </w:pPr>
          </w:p>
        </w:tc>
      </w:tr>
      <w:tr w:rsidTr="00D82B33" w:rsidR="00433A81" w:rsidRPr="003C0D6E">
        <w:tc>
          <w:tcPr>
            <w:tcW w:type="pct" w:w="250"/>
            <w:vAlign w:val="center"/>
          </w:tcPr>
          <w:p w:rsidRDefault="00D24212" w:rsidP="00433A81" w:rsidR="00B97BC5" w:rsidRPr="0035512E">
            <w:pPr>
              <w:jc w:val="center"/>
              <w:rPr>
                <w:sz w:val="18"/>
                <w:szCs w:val="18"/>
              </w:rPr>
            </w:pPr>
            <w:r w:rsidRPr="0035512E">
              <w:rPr>
                <w:sz w:val="18"/>
                <w:szCs w:val="18"/>
              </w:rPr>
              <w:t>13</w:t>
            </w:r>
            <w:r w:rsidR="00B97BC5" w:rsidRPr="0035512E">
              <w:rPr>
                <w:sz w:val="18"/>
                <w:szCs w:val="18"/>
              </w:rPr>
              <w:t>.</w:t>
            </w:r>
          </w:p>
        </w:tc>
        <w:tc>
          <w:tcPr>
            <w:tcW w:type="pct" w:w="733"/>
            <w:vAlign w:val="center"/>
          </w:tcPr>
          <w:p w:rsidRDefault="004D26B4" w:rsidP="00433A81" w:rsidR="00B97BC5" w:rsidRPr="0035512E">
            <w:pPr>
              <w:jc w:val="center"/>
              <w:rPr>
                <w:sz w:val="18"/>
                <w:szCs w:val="18"/>
              </w:rPr>
            </w:pPr>
            <w:r w:rsidRPr="0035512E">
              <w:rPr>
                <w:sz w:val="18"/>
                <w:szCs w:val="18"/>
              </w:rPr>
              <w:t xml:space="preserve">CROATIA osiguranje d.d. </w:t>
            </w:r>
          </w:p>
        </w:tc>
        <w:tc>
          <w:tcPr>
            <w:tcW w:type="pct" w:w="658"/>
            <w:tcMar>
              <w:left w:type="dxa" w:w="57"/>
              <w:right w:type="dxa" w:w="57"/>
            </w:tcMar>
            <w:vAlign w:val="center"/>
          </w:tcPr>
          <w:p w:rsidRDefault="004D26B4" w:rsidP="00433A81" w:rsidR="00B97BC5" w:rsidRPr="0035512E">
            <w:pPr>
              <w:jc w:val="center"/>
              <w:rPr>
                <w:sz w:val="18"/>
                <w:szCs w:val="18"/>
              </w:rPr>
            </w:pPr>
            <w:r w:rsidRPr="0035512E">
              <w:rPr>
                <w:sz w:val="18"/>
                <w:szCs w:val="18"/>
              </w:rPr>
              <w:t>26187994862</w:t>
            </w:r>
          </w:p>
        </w:tc>
        <w:tc>
          <w:tcPr>
            <w:tcW w:type="pct" w:w="728"/>
            <w:vAlign w:val="center"/>
          </w:tcPr>
          <w:p w:rsidRDefault="004D26B4" w:rsidP="00433A81" w:rsidR="00B97BC5" w:rsidRPr="0035512E">
            <w:pPr>
              <w:jc w:val="center"/>
              <w:rPr>
                <w:sz w:val="18"/>
                <w:szCs w:val="18"/>
              </w:rPr>
            </w:pPr>
            <w:r w:rsidRPr="0035512E">
              <w:rPr>
                <w:sz w:val="18"/>
                <w:szCs w:val="18"/>
              </w:rPr>
              <w:t>Miramarska 22, Zagreb</w:t>
            </w:r>
          </w:p>
        </w:tc>
        <w:tc>
          <w:tcPr>
            <w:tcW w:type="pct" w:w="733"/>
            <w:vAlign w:val="center"/>
          </w:tcPr>
          <w:p w:rsidRDefault="004D26B4" w:rsidP="00433A81" w:rsidR="00B97BC5" w:rsidRPr="0035512E">
            <w:pPr>
              <w:jc w:val="center"/>
              <w:rPr>
                <w:sz w:val="18"/>
                <w:szCs w:val="18"/>
              </w:rPr>
            </w:pPr>
            <w:r w:rsidRPr="0035512E">
              <w:rPr>
                <w:sz w:val="18"/>
                <w:szCs w:val="18"/>
              </w:rPr>
              <w:t>6.576,01</w:t>
            </w:r>
          </w:p>
        </w:tc>
        <w:tc>
          <w:tcPr>
            <w:tcW w:type="pct" w:w="658"/>
            <w:vAlign w:val="center"/>
          </w:tcPr>
          <w:p w:rsidRDefault="004D26B4" w:rsidP="00433A81" w:rsidR="00B97BC5" w:rsidRPr="0035512E">
            <w:pPr>
              <w:pStyle w:val="Bezproreda"/>
              <w:jc w:val="center"/>
              <w:rPr>
                <w:rFonts w:hAnsi="Times New Roman" w:ascii="Times New Roman"/>
                <w:sz w:val="18"/>
                <w:szCs w:val="18"/>
                <w:lang w:eastAsia="hr-HR"/>
              </w:rPr>
            </w:pPr>
            <w:r w:rsidRPr="0035512E">
              <w:rPr>
                <w:rFonts w:hAnsi="Times New Roman" w:ascii="Times New Roman"/>
                <w:sz w:val="18"/>
                <w:szCs w:val="18"/>
                <w:lang w:eastAsia="hr-HR"/>
              </w:rPr>
              <w:t>6.576,01</w:t>
            </w:r>
          </w:p>
        </w:tc>
        <w:tc>
          <w:tcPr>
            <w:tcW w:type="pct" w:w="657"/>
            <w:vAlign w:val="center"/>
          </w:tcPr>
          <w:p w:rsidRDefault="00B97BC5" w:rsidP="00433A81" w:rsidR="00B97BC5" w:rsidRPr="0035512E">
            <w:pPr>
              <w:pStyle w:val="Bezproreda"/>
              <w:jc w:val="center"/>
              <w:rPr>
                <w:rFonts w:hAnsi="Times New Roman" w:ascii="Times New Roman"/>
                <w:sz w:val="18"/>
                <w:szCs w:val="18"/>
                <w:highlight w:val="yellow"/>
              </w:rPr>
            </w:pPr>
          </w:p>
        </w:tc>
        <w:tc>
          <w:tcPr>
            <w:tcW w:type="pct" w:w="583"/>
            <w:vAlign w:val="center"/>
          </w:tcPr>
          <w:p w:rsidRDefault="00B97BC5" w:rsidP="00433A81" w:rsidR="00B97BC5" w:rsidRPr="0035512E">
            <w:pPr>
              <w:pStyle w:val="Bezproreda"/>
              <w:jc w:val="center"/>
              <w:rPr>
                <w:rFonts w:hAnsi="Times New Roman" w:ascii="Times New Roman"/>
                <w:sz w:val="18"/>
                <w:szCs w:val="18"/>
                <w:highlight w:val="yellow"/>
              </w:rPr>
            </w:pPr>
          </w:p>
        </w:tc>
      </w:tr>
      <w:tr w:rsidTr="00D82B33" w:rsidR="00433A81" w:rsidRPr="003C0D6E">
        <w:tc>
          <w:tcPr>
            <w:tcW w:type="pct" w:w="250"/>
            <w:vAlign w:val="center"/>
          </w:tcPr>
          <w:p w:rsidRDefault="00D24212" w:rsidP="00433A81" w:rsidR="00B97BC5" w:rsidRPr="0035512E">
            <w:pPr>
              <w:jc w:val="center"/>
              <w:rPr>
                <w:sz w:val="18"/>
                <w:szCs w:val="18"/>
              </w:rPr>
            </w:pPr>
            <w:r w:rsidRPr="0035512E">
              <w:rPr>
                <w:sz w:val="18"/>
                <w:szCs w:val="18"/>
              </w:rPr>
              <w:t>14</w:t>
            </w:r>
            <w:r w:rsidR="00B97BC5" w:rsidRPr="0035512E">
              <w:rPr>
                <w:sz w:val="18"/>
                <w:szCs w:val="18"/>
              </w:rPr>
              <w:t>.</w:t>
            </w:r>
          </w:p>
        </w:tc>
        <w:tc>
          <w:tcPr>
            <w:tcW w:type="pct" w:w="733"/>
            <w:vAlign w:val="center"/>
          </w:tcPr>
          <w:p w:rsidRDefault="004D26B4" w:rsidP="00433A81" w:rsidR="00B97BC5" w:rsidRPr="0035512E">
            <w:pPr>
              <w:jc w:val="center"/>
              <w:rPr>
                <w:sz w:val="18"/>
                <w:szCs w:val="18"/>
              </w:rPr>
            </w:pPr>
            <w:r w:rsidRPr="0035512E">
              <w:rPr>
                <w:sz w:val="18"/>
                <w:szCs w:val="18"/>
              </w:rPr>
              <w:t>ERSTE CARD CLUB d.o.o.</w:t>
            </w:r>
          </w:p>
        </w:tc>
        <w:tc>
          <w:tcPr>
            <w:tcW w:type="pct" w:w="658"/>
            <w:tcMar>
              <w:left w:type="dxa" w:w="57"/>
              <w:right w:type="dxa" w:w="57"/>
            </w:tcMar>
            <w:vAlign w:val="center"/>
          </w:tcPr>
          <w:p w:rsidRDefault="004D26B4" w:rsidP="00433A81" w:rsidR="00B97BC5" w:rsidRPr="0035512E">
            <w:pPr>
              <w:jc w:val="center"/>
              <w:rPr>
                <w:sz w:val="18"/>
                <w:szCs w:val="18"/>
              </w:rPr>
            </w:pPr>
            <w:r w:rsidRPr="0035512E">
              <w:rPr>
                <w:sz w:val="18"/>
                <w:szCs w:val="18"/>
              </w:rPr>
              <w:t>85941596441</w:t>
            </w:r>
          </w:p>
        </w:tc>
        <w:tc>
          <w:tcPr>
            <w:tcW w:type="pct" w:w="728"/>
            <w:vAlign w:val="center"/>
          </w:tcPr>
          <w:p w:rsidRDefault="004D26B4" w:rsidP="00433A81" w:rsidR="00B97BC5" w:rsidRPr="0035512E">
            <w:pPr>
              <w:jc w:val="center"/>
              <w:rPr>
                <w:sz w:val="18"/>
                <w:szCs w:val="18"/>
              </w:rPr>
            </w:pPr>
            <w:r w:rsidRPr="0035512E">
              <w:rPr>
                <w:sz w:val="18"/>
                <w:szCs w:val="18"/>
              </w:rPr>
              <w:t>Praška 5, Zagreb</w:t>
            </w:r>
          </w:p>
        </w:tc>
        <w:tc>
          <w:tcPr>
            <w:tcW w:type="pct" w:w="733"/>
            <w:vAlign w:val="center"/>
          </w:tcPr>
          <w:p w:rsidRDefault="0035512E" w:rsidP="0035512E" w:rsidR="00B97BC5" w:rsidRPr="0035512E">
            <w:pPr>
              <w:jc w:val="center"/>
              <w:rPr>
                <w:bCs/>
                <w:sz w:val="18"/>
                <w:szCs w:val="18"/>
              </w:rPr>
            </w:pPr>
            <w:r w:rsidRPr="0035512E">
              <w:rPr>
                <w:sz w:val="18"/>
                <w:szCs w:val="18"/>
              </w:rPr>
              <w:t>50.170,48</w:t>
            </w:r>
          </w:p>
        </w:tc>
        <w:tc>
          <w:tcPr>
            <w:tcW w:type="pct" w:w="658"/>
            <w:vAlign w:val="center"/>
          </w:tcPr>
          <w:p w:rsidRDefault="0035512E" w:rsidP="0035512E" w:rsidR="00B97BC5" w:rsidRPr="0035512E">
            <w:pPr>
              <w:pStyle w:val="Bezproreda"/>
              <w:jc w:val="center"/>
              <w:rPr>
                <w:rFonts w:hAnsi="Times New Roman" w:ascii="Times New Roman"/>
                <w:sz w:val="18"/>
                <w:szCs w:val="18"/>
                <w:highlight w:val="yellow"/>
              </w:rPr>
            </w:pPr>
            <w:r w:rsidRPr="0035512E">
              <w:rPr>
                <w:rFonts w:hAnsi="Times New Roman" w:ascii="Times New Roman"/>
                <w:sz w:val="18"/>
                <w:szCs w:val="18"/>
              </w:rPr>
              <w:t>50.170,48</w:t>
            </w:r>
          </w:p>
        </w:tc>
        <w:tc>
          <w:tcPr>
            <w:tcW w:type="pct" w:w="657"/>
            <w:vAlign w:val="center"/>
          </w:tcPr>
          <w:p w:rsidRDefault="00B97BC5" w:rsidP="00433A81" w:rsidR="00B97BC5" w:rsidRPr="0035512E">
            <w:pPr>
              <w:pStyle w:val="Bezproreda"/>
              <w:jc w:val="center"/>
              <w:rPr>
                <w:rFonts w:hAnsi="Times New Roman" w:ascii="Times New Roman"/>
                <w:sz w:val="18"/>
                <w:szCs w:val="18"/>
                <w:highlight w:val="yellow"/>
              </w:rPr>
            </w:pPr>
          </w:p>
        </w:tc>
        <w:tc>
          <w:tcPr>
            <w:tcW w:type="pct" w:w="583"/>
            <w:vAlign w:val="center"/>
          </w:tcPr>
          <w:p w:rsidRDefault="00B97BC5" w:rsidP="00433A81" w:rsidR="00B97BC5" w:rsidRPr="0035512E">
            <w:pPr>
              <w:pStyle w:val="Bezproreda"/>
              <w:jc w:val="center"/>
              <w:rPr>
                <w:rFonts w:hAnsi="Times New Roman" w:ascii="Times New Roman"/>
                <w:sz w:val="18"/>
                <w:szCs w:val="18"/>
                <w:highlight w:val="yellow"/>
              </w:rPr>
            </w:pPr>
          </w:p>
        </w:tc>
      </w:tr>
      <w:tr w:rsidTr="00D82B33" w:rsidR="00433A81" w:rsidRPr="003C0D6E">
        <w:trPr>
          <w:trHeight w:val="683"/>
        </w:trPr>
        <w:tc>
          <w:tcPr>
            <w:tcW w:type="pct" w:w="250"/>
            <w:vAlign w:val="center"/>
          </w:tcPr>
          <w:p w:rsidRDefault="0035512E" w:rsidP="00433A81" w:rsidR="00B97BC5" w:rsidRPr="0035512E">
            <w:pPr>
              <w:jc w:val="center"/>
              <w:rPr>
                <w:sz w:val="18"/>
                <w:szCs w:val="18"/>
              </w:rPr>
            </w:pPr>
            <w:r w:rsidRPr="0035512E">
              <w:rPr>
                <w:sz w:val="18"/>
                <w:szCs w:val="18"/>
              </w:rPr>
              <w:t>15</w:t>
            </w:r>
            <w:r w:rsidR="00B97BC5" w:rsidRPr="0035512E">
              <w:rPr>
                <w:sz w:val="18"/>
                <w:szCs w:val="18"/>
              </w:rPr>
              <w:t>.</w:t>
            </w:r>
          </w:p>
        </w:tc>
        <w:tc>
          <w:tcPr>
            <w:tcW w:type="pct" w:w="733"/>
            <w:vAlign w:val="center"/>
          </w:tcPr>
          <w:p w:rsidRDefault="00B97BC5" w:rsidP="00433A81" w:rsidR="00B97BC5" w:rsidRPr="0035512E">
            <w:pPr>
              <w:jc w:val="center"/>
              <w:rPr>
                <w:sz w:val="18"/>
                <w:szCs w:val="18"/>
              </w:rPr>
            </w:pPr>
            <w:r w:rsidRPr="0035512E">
              <w:rPr>
                <w:sz w:val="18"/>
                <w:szCs w:val="18"/>
              </w:rPr>
              <w:t>BRODOMERKUR d.d. Split</w:t>
            </w:r>
          </w:p>
        </w:tc>
        <w:tc>
          <w:tcPr>
            <w:tcW w:type="pct" w:w="658"/>
            <w:tcMar>
              <w:left w:type="dxa" w:w="57"/>
              <w:right w:type="dxa" w:w="57"/>
            </w:tcMar>
            <w:vAlign w:val="center"/>
          </w:tcPr>
          <w:p w:rsidRDefault="00B97BC5" w:rsidP="00433A81" w:rsidR="00B97BC5" w:rsidRPr="0035512E">
            <w:pPr>
              <w:jc w:val="center"/>
              <w:rPr>
                <w:sz w:val="18"/>
                <w:szCs w:val="18"/>
              </w:rPr>
            </w:pPr>
            <w:r w:rsidRPr="0035512E">
              <w:rPr>
                <w:sz w:val="18"/>
                <w:szCs w:val="18"/>
              </w:rPr>
              <w:t>33956120458</w:t>
            </w:r>
          </w:p>
        </w:tc>
        <w:tc>
          <w:tcPr>
            <w:tcW w:type="pct" w:w="728"/>
            <w:vAlign w:val="center"/>
          </w:tcPr>
          <w:p w:rsidRDefault="00B97BC5" w:rsidP="0035512E" w:rsidR="00B97BC5" w:rsidRPr="0035512E">
            <w:pPr>
              <w:jc w:val="center"/>
              <w:rPr>
                <w:sz w:val="18"/>
                <w:szCs w:val="18"/>
              </w:rPr>
            </w:pPr>
            <w:r w:rsidRPr="0035512E">
              <w:rPr>
                <w:sz w:val="18"/>
                <w:szCs w:val="18"/>
              </w:rPr>
              <w:t xml:space="preserve">Poljička cesta 35, </w:t>
            </w:r>
            <w:r w:rsidR="0035512E" w:rsidRPr="0035512E">
              <w:rPr>
                <w:sz w:val="18"/>
                <w:szCs w:val="18"/>
              </w:rPr>
              <w:t>Split</w:t>
            </w:r>
          </w:p>
        </w:tc>
        <w:tc>
          <w:tcPr>
            <w:tcW w:type="pct" w:w="733"/>
            <w:vAlign w:val="center"/>
          </w:tcPr>
          <w:p w:rsidRDefault="0035512E" w:rsidP="00433A81" w:rsidR="00B97BC5" w:rsidRPr="0035512E">
            <w:pPr>
              <w:jc w:val="center"/>
              <w:rPr>
                <w:bCs/>
                <w:sz w:val="18"/>
                <w:szCs w:val="18"/>
              </w:rPr>
            </w:pPr>
            <w:r w:rsidRPr="0035512E">
              <w:rPr>
                <w:bCs/>
                <w:sz w:val="18"/>
                <w:szCs w:val="18"/>
              </w:rPr>
              <w:t>2.729,71</w:t>
            </w:r>
          </w:p>
        </w:tc>
        <w:tc>
          <w:tcPr>
            <w:tcW w:type="pct" w:w="658"/>
            <w:vAlign w:val="center"/>
          </w:tcPr>
          <w:p w:rsidRDefault="0035512E" w:rsidP="00433A81" w:rsidR="00B97BC5" w:rsidRPr="0035512E">
            <w:pPr>
              <w:jc w:val="center"/>
              <w:rPr>
                <w:bCs/>
                <w:sz w:val="18"/>
                <w:szCs w:val="18"/>
              </w:rPr>
            </w:pPr>
            <w:r w:rsidRPr="0035512E">
              <w:rPr>
                <w:bCs/>
                <w:sz w:val="18"/>
                <w:szCs w:val="18"/>
              </w:rPr>
              <w:t>2.729,71</w:t>
            </w:r>
          </w:p>
        </w:tc>
        <w:tc>
          <w:tcPr>
            <w:tcW w:type="pct" w:w="657"/>
            <w:vAlign w:val="center"/>
          </w:tcPr>
          <w:p w:rsidRDefault="00B97BC5" w:rsidP="00433A81" w:rsidR="00B97BC5" w:rsidRPr="0035512E">
            <w:pPr>
              <w:pStyle w:val="Bezproreda"/>
              <w:jc w:val="center"/>
              <w:rPr>
                <w:rFonts w:hAnsi="Times New Roman" w:ascii="Times New Roman"/>
                <w:sz w:val="18"/>
                <w:szCs w:val="18"/>
                <w:highlight w:val="yellow"/>
              </w:rPr>
            </w:pPr>
          </w:p>
        </w:tc>
        <w:tc>
          <w:tcPr>
            <w:tcW w:type="pct" w:w="583"/>
            <w:vAlign w:val="center"/>
          </w:tcPr>
          <w:p w:rsidRDefault="00B97BC5" w:rsidP="00433A81" w:rsidR="00B97BC5" w:rsidRPr="0035512E">
            <w:pPr>
              <w:pStyle w:val="Bezproreda"/>
              <w:jc w:val="center"/>
              <w:rPr>
                <w:rFonts w:hAnsi="Times New Roman" w:ascii="Times New Roman"/>
                <w:sz w:val="18"/>
                <w:szCs w:val="18"/>
                <w:highlight w:val="yellow"/>
              </w:rPr>
            </w:pPr>
          </w:p>
        </w:tc>
      </w:tr>
      <w:tr w:rsidTr="00D82B33" w:rsidR="00433A81" w:rsidRPr="003C0D6E">
        <w:trPr>
          <w:trHeight w:val="701"/>
        </w:trPr>
        <w:tc>
          <w:tcPr>
            <w:tcW w:type="pct" w:w="250"/>
            <w:vAlign w:val="center"/>
          </w:tcPr>
          <w:p w:rsidRDefault="0035512E" w:rsidP="00433A81" w:rsidR="00B97BC5" w:rsidRPr="0035512E">
            <w:pPr>
              <w:jc w:val="center"/>
              <w:rPr>
                <w:sz w:val="18"/>
                <w:szCs w:val="18"/>
              </w:rPr>
            </w:pPr>
            <w:r w:rsidRPr="0035512E">
              <w:rPr>
                <w:sz w:val="18"/>
                <w:szCs w:val="18"/>
              </w:rPr>
              <w:t>16</w:t>
            </w:r>
            <w:r w:rsidR="00B97BC5" w:rsidRPr="0035512E">
              <w:rPr>
                <w:sz w:val="18"/>
                <w:szCs w:val="18"/>
              </w:rPr>
              <w:t>.</w:t>
            </w:r>
          </w:p>
        </w:tc>
        <w:tc>
          <w:tcPr>
            <w:tcW w:type="pct" w:w="733"/>
            <w:vAlign w:val="center"/>
          </w:tcPr>
          <w:p w:rsidRDefault="0035512E" w:rsidP="00433A81" w:rsidR="00B97BC5" w:rsidRPr="0035512E">
            <w:pPr>
              <w:jc w:val="center"/>
              <w:rPr>
                <w:b/>
                <w:sz w:val="18"/>
                <w:szCs w:val="18"/>
              </w:rPr>
            </w:pPr>
            <w:r w:rsidRPr="0035512E">
              <w:rPr>
                <w:sz w:val="18"/>
                <w:szCs w:val="18"/>
              </w:rPr>
              <w:t>ADRIA WINCH d.o.o.</w:t>
            </w:r>
          </w:p>
        </w:tc>
        <w:tc>
          <w:tcPr>
            <w:tcW w:type="pct" w:w="658"/>
            <w:tcMar>
              <w:left w:type="dxa" w:w="57"/>
              <w:right w:type="dxa" w:w="57"/>
            </w:tcMar>
            <w:vAlign w:val="center"/>
          </w:tcPr>
          <w:p w:rsidRDefault="0035512E" w:rsidP="00433A81" w:rsidR="00B97BC5" w:rsidRPr="0035512E">
            <w:pPr>
              <w:jc w:val="center"/>
              <w:rPr>
                <w:sz w:val="18"/>
                <w:szCs w:val="18"/>
              </w:rPr>
            </w:pPr>
            <w:r w:rsidRPr="0035512E">
              <w:rPr>
                <w:sz w:val="18"/>
                <w:szCs w:val="18"/>
              </w:rPr>
              <w:t>95307107404</w:t>
            </w:r>
          </w:p>
        </w:tc>
        <w:tc>
          <w:tcPr>
            <w:tcW w:type="pct" w:w="728"/>
            <w:vAlign w:val="center"/>
          </w:tcPr>
          <w:p w:rsidRDefault="0035512E" w:rsidP="00433A81" w:rsidR="00B97BC5" w:rsidRPr="0035512E">
            <w:pPr>
              <w:jc w:val="center"/>
              <w:rPr>
                <w:sz w:val="18"/>
                <w:szCs w:val="18"/>
              </w:rPr>
            </w:pPr>
            <w:r w:rsidRPr="0035512E">
              <w:rPr>
                <w:sz w:val="18"/>
                <w:szCs w:val="18"/>
              </w:rPr>
              <w:t>Mostine 11 B, Split</w:t>
            </w:r>
          </w:p>
        </w:tc>
        <w:tc>
          <w:tcPr>
            <w:tcW w:type="pct" w:w="733"/>
            <w:vAlign w:val="center"/>
          </w:tcPr>
          <w:p w:rsidRDefault="0035512E" w:rsidP="00433A81" w:rsidR="00B97BC5" w:rsidRPr="0035512E">
            <w:pPr>
              <w:jc w:val="center"/>
              <w:rPr>
                <w:bCs/>
                <w:sz w:val="18"/>
                <w:szCs w:val="18"/>
              </w:rPr>
            </w:pPr>
            <w:r w:rsidRPr="0035512E">
              <w:rPr>
                <w:sz w:val="18"/>
                <w:szCs w:val="18"/>
              </w:rPr>
              <w:t>832.897,63</w:t>
            </w:r>
          </w:p>
        </w:tc>
        <w:tc>
          <w:tcPr>
            <w:tcW w:type="pct" w:w="658"/>
            <w:vAlign w:val="center"/>
          </w:tcPr>
          <w:p w:rsidRDefault="0035512E" w:rsidP="00433A81" w:rsidR="00B97BC5" w:rsidRPr="0035512E">
            <w:pPr>
              <w:jc w:val="center"/>
              <w:rPr>
                <w:bCs/>
                <w:sz w:val="18"/>
                <w:szCs w:val="18"/>
              </w:rPr>
            </w:pPr>
            <w:r w:rsidRPr="0035512E">
              <w:rPr>
                <w:sz w:val="18"/>
                <w:szCs w:val="18"/>
              </w:rPr>
              <w:t>832.897,63</w:t>
            </w:r>
          </w:p>
        </w:tc>
        <w:tc>
          <w:tcPr>
            <w:tcW w:type="pct" w:w="657"/>
            <w:vAlign w:val="center"/>
          </w:tcPr>
          <w:p w:rsidRDefault="00B97BC5" w:rsidP="00433A81" w:rsidR="00B97BC5" w:rsidRPr="0035512E">
            <w:pPr>
              <w:pStyle w:val="Bezproreda"/>
              <w:jc w:val="center"/>
              <w:rPr>
                <w:rFonts w:hAnsi="Times New Roman" w:ascii="Times New Roman"/>
                <w:sz w:val="18"/>
                <w:szCs w:val="18"/>
                <w:highlight w:val="yellow"/>
              </w:rPr>
            </w:pPr>
          </w:p>
        </w:tc>
        <w:tc>
          <w:tcPr>
            <w:tcW w:type="pct" w:w="583"/>
            <w:vAlign w:val="center"/>
          </w:tcPr>
          <w:p w:rsidRDefault="00B97BC5" w:rsidP="00433A81" w:rsidR="00B97BC5" w:rsidRPr="0035512E">
            <w:pPr>
              <w:pStyle w:val="Bezproreda"/>
              <w:jc w:val="center"/>
              <w:rPr>
                <w:rFonts w:hAnsi="Times New Roman" w:ascii="Times New Roman"/>
                <w:sz w:val="18"/>
                <w:szCs w:val="18"/>
                <w:highlight w:val="yellow"/>
              </w:rPr>
            </w:pPr>
          </w:p>
        </w:tc>
      </w:tr>
      <w:tr w:rsidTr="00D82B33" w:rsidR="00433A81" w:rsidRPr="003C0D6E">
        <w:tc>
          <w:tcPr>
            <w:tcW w:type="pct" w:w="250"/>
            <w:vAlign w:val="center"/>
          </w:tcPr>
          <w:p w:rsidRDefault="0035512E" w:rsidP="00433A81" w:rsidR="00B97BC5" w:rsidRPr="0035512E">
            <w:pPr>
              <w:jc w:val="center"/>
              <w:rPr>
                <w:sz w:val="18"/>
                <w:szCs w:val="18"/>
              </w:rPr>
            </w:pPr>
            <w:r w:rsidRPr="0035512E">
              <w:rPr>
                <w:sz w:val="18"/>
                <w:szCs w:val="18"/>
              </w:rPr>
              <w:t>17</w:t>
            </w:r>
            <w:r w:rsidR="00B97BC5" w:rsidRPr="0035512E">
              <w:rPr>
                <w:sz w:val="18"/>
                <w:szCs w:val="18"/>
              </w:rPr>
              <w:t>.</w:t>
            </w:r>
          </w:p>
        </w:tc>
        <w:tc>
          <w:tcPr>
            <w:tcW w:type="pct" w:w="733"/>
            <w:vAlign w:val="center"/>
          </w:tcPr>
          <w:p w:rsidRDefault="0035512E" w:rsidP="00433A81" w:rsidR="00B97BC5" w:rsidRPr="0035512E">
            <w:pPr>
              <w:jc w:val="center"/>
              <w:rPr>
                <w:sz w:val="18"/>
                <w:szCs w:val="18"/>
              </w:rPr>
            </w:pPr>
            <w:r w:rsidRPr="0035512E">
              <w:rPr>
                <w:sz w:val="18"/>
                <w:szCs w:val="18"/>
              </w:rPr>
              <w:t>HEP-Opskrba d.o.o.</w:t>
            </w:r>
          </w:p>
        </w:tc>
        <w:tc>
          <w:tcPr>
            <w:tcW w:type="pct" w:w="658"/>
            <w:tcMar>
              <w:left w:type="dxa" w:w="57"/>
              <w:right w:type="dxa" w:w="57"/>
            </w:tcMar>
            <w:vAlign w:val="center"/>
          </w:tcPr>
          <w:p w:rsidRDefault="0035512E" w:rsidP="00433A81" w:rsidR="00B97BC5" w:rsidRPr="0035512E">
            <w:pPr>
              <w:jc w:val="center"/>
              <w:rPr>
                <w:sz w:val="18"/>
                <w:szCs w:val="18"/>
              </w:rPr>
            </w:pPr>
            <w:r w:rsidRPr="0035512E">
              <w:rPr>
                <w:sz w:val="18"/>
                <w:szCs w:val="18"/>
              </w:rPr>
              <w:t>63073332379</w:t>
            </w:r>
          </w:p>
        </w:tc>
        <w:tc>
          <w:tcPr>
            <w:tcW w:type="pct" w:w="728"/>
            <w:vAlign w:val="center"/>
          </w:tcPr>
          <w:p w:rsidRDefault="0035512E" w:rsidP="00433A81" w:rsidR="00B97BC5" w:rsidRPr="0035512E">
            <w:pPr>
              <w:jc w:val="center"/>
              <w:rPr>
                <w:sz w:val="18"/>
                <w:szCs w:val="18"/>
              </w:rPr>
            </w:pPr>
            <w:r w:rsidRPr="0035512E">
              <w:rPr>
                <w:sz w:val="18"/>
                <w:szCs w:val="18"/>
              </w:rPr>
              <w:t>Ulica grada Vukovara 37, Zagreb</w:t>
            </w:r>
          </w:p>
        </w:tc>
        <w:tc>
          <w:tcPr>
            <w:tcW w:type="pct" w:w="733"/>
            <w:vAlign w:val="center"/>
          </w:tcPr>
          <w:p w:rsidRDefault="0035512E" w:rsidP="0035512E" w:rsidR="00B97BC5" w:rsidRPr="0035512E">
            <w:pPr>
              <w:ind w:right="-93"/>
              <w:jc w:val="center"/>
              <w:rPr>
                <w:bCs/>
                <w:sz w:val="18"/>
                <w:szCs w:val="18"/>
              </w:rPr>
            </w:pPr>
            <w:r w:rsidRPr="0035512E">
              <w:rPr>
                <w:sz w:val="18"/>
                <w:szCs w:val="18"/>
              </w:rPr>
              <w:t>2.364,16</w:t>
            </w:r>
          </w:p>
        </w:tc>
        <w:tc>
          <w:tcPr>
            <w:tcW w:type="pct" w:w="658"/>
            <w:vAlign w:val="center"/>
          </w:tcPr>
          <w:p w:rsidRDefault="0035512E" w:rsidP="0035512E" w:rsidR="00B97BC5" w:rsidRPr="0035512E">
            <w:pPr>
              <w:ind w:right="-93"/>
              <w:jc w:val="center"/>
              <w:rPr>
                <w:bCs/>
                <w:sz w:val="18"/>
                <w:szCs w:val="18"/>
              </w:rPr>
            </w:pPr>
            <w:r w:rsidRPr="0035512E">
              <w:rPr>
                <w:sz w:val="18"/>
                <w:szCs w:val="18"/>
              </w:rPr>
              <w:t>2.364,16</w:t>
            </w:r>
          </w:p>
        </w:tc>
        <w:tc>
          <w:tcPr>
            <w:tcW w:type="pct" w:w="657"/>
            <w:vAlign w:val="center"/>
          </w:tcPr>
          <w:p w:rsidRDefault="00B97BC5" w:rsidP="00433A81" w:rsidR="00B97BC5" w:rsidRPr="0035512E">
            <w:pPr>
              <w:pStyle w:val="Bezproreda"/>
              <w:jc w:val="center"/>
              <w:rPr>
                <w:rFonts w:hAnsi="Times New Roman" w:ascii="Times New Roman"/>
                <w:sz w:val="18"/>
                <w:szCs w:val="18"/>
              </w:rPr>
            </w:pPr>
          </w:p>
        </w:tc>
        <w:tc>
          <w:tcPr>
            <w:tcW w:type="pct" w:w="583"/>
            <w:vAlign w:val="center"/>
          </w:tcPr>
          <w:p w:rsidRDefault="00B97BC5" w:rsidP="00433A81" w:rsidR="00B97BC5" w:rsidRPr="0035512E">
            <w:pPr>
              <w:pStyle w:val="Bezproreda"/>
              <w:jc w:val="center"/>
              <w:rPr>
                <w:rFonts w:hAnsi="Times New Roman" w:ascii="Times New Roman"/>
                <w:sz w:val="18"/>
                <w:szCs w:val="18"/>
              </w:rPr>
            </w:pPr>
          </w:p>
        </w:tc>
      </w:tr>
      <w:tr w:rsidTr="00D82B33" w:rsidR="00433A81" w:rsidRPr="003C0D6E">
        <w:tc>
          <w:tcPr>
            <w:tcW w:type="pct" w:w="250"/>
            <w:vAlign w:val="center"/>
          </w:tcPr>
          <w:p w:rsidRDefault="0035512E" w:rsidP="00433A81" w:rsidR="00B97BC5" w:rsidRPr="0035512E">
            <w:pPr>
              <w:jc w:val="center"/>
              <w:rPr>
                <w:sz w:val="18"/>
                <w:szCs w:val="18"/>
              </w:rPr>
            </w:pPr>
            <w:r w:rsidRPr="0035512E">
              <w:rPr>
                <w:sz w:val="18"/>
                <w:szCs w:val="18"/>
              </w:rPr>
              <w:t>18</w:t>
            </w:r>
            <w:r w:rsidR="00B97BC5" w:rsidRPr="0035512E">
              <w:rPr>
                <w:sz w:val="18"/>
                <w:szCs w:val="18"/>
              </w:rPr>
              <w:t>.</w:t>
            </w:r>
          </w:p>
        </w:tc>
        <w:tc>
          <w:tcPr>
            <w:tcW w:type="pct" w:w="733"/>
            <w:vAlign w:val="center"/>
          </w:tcPr>
          <w:p w:rsidRDefault="0035512E" w:rsidP="00433A81" w:rsidR="00B97BC5" w:rsidRPr="0035512E">
            <w:pPr>
              <w:jc w:val="center"/>
              <w:rPr>
                <w:sz w:val="18"/>
                <w:szCs w:val="18"/>
              </w:rPr>
            </w:pPr>
            <w:r w:rsidRPr="0035512E">
              <w:rPr>
                <w:sz w:val="18"/>
                <w:szCs w:val="18"/>
              </w:rPr>
              <w:t>ELEKTROTEHNA d.o.o.</w:t>
            </w:r>
          </w:p>
        </w:tc>
        <w:tc>
          <w:tcPr>
            <w:tcW w:type="pct" w:w="658"/>
            <w:tcMar>
              <w:left w:type="dxa" w:w="57"/>
              <w:right w:type="dxa" w:w="57"/>
            </w:tcMar>
            <w:vAlign w:val="center"/>
          </w:tcPr>
          <w:p w:rsidRDefault="0035512E" w:rsidP="00433A81" w:rsidR="00B97BC5" w:rsidRPr="0035512E">
            <w:pPr>
              <w:jc w:val="center"/>
              <w:rPr>
                <w:sz w:val="18"/>
                <w:szCs w:val="18"/>
              </w:rPr>
            </w:pPr>
            <w:r w:rsidRPr="0035512E">
              <w:rPr>
                <w:sz w:val="18"/>
                <w:szCs w:val="18"/>
              </w:rPr>
              <w:t>50081287867</w:t>
            </w:r>
          </w:p>
        </w:tc>
        <w:tc>
          <w:tcPr>
            <w:tcW w:type="pct" w:w="728"/>
            <w:vAlign w:val="center"/>
          </w:tcPr>
          <w:p w:rsidRDefault="0035512E" w:rsidP="00433A81" w:rsidR="00B97BC5" w:rsidRPr="0035512E">
            <w:pPr>
              <w:jc w:val="center"/>
              <w:rPr>
                <w:sz w:val="18"/>
                <w:szCs w:val="18"/>
              </w:rPr>
            </w:pPr>
            <w:r w:rsidRPr="0035512E">
              <w:rPr>
                <w:sz w:val="18"/>
                <w:szCs w:val="18"/>
              </w:rPr>
              <w:t>Dračevac 2 D, Split</w:t>
            </w:r>
          </w:p>
        </w:tc>
        <w:tc>
          <w:tcPr>
            <w:tcW w:type="pct" w:w="733"/>
            <w:vAlign w:val="center"/>
          </w:tcPr>
          <w:p w:rsidRDefault="0035512E" w:rsidP="0035512E" w:rsidR="00B97BC5" w:rsidRPr="0035512E">
            <w:pPr>
              <w:jc w:val="center"/>
              <w:rPr>
                <w:bCs/>
                <w:sz w:val="18"/>
                <w:szCs w:val="18"/>
              </w:rPr>
            </w:pPr>
            <w:r w:rsidRPr="0035512E">
              <w:rPr>
                <w:sz w:val="18"/>
                <w:szCs w:val="18"/>
              </w:rPr>
              <w:t>14.220,59</w:t>
            </w:r>
          </w:p>
        </w:tc>
        <w:tc>
          <w:tcPr>
            <w:tcW w:type="pct" w:w="658"/>
            <w:vAlign w:val="center"/>
          </w:tcPr>
          <w:p w:rsidRDefault="0035512E" w:rsidP="0035512E" w:rsidR="00B97BC5" w:rsidRPr="0035512E">
            <w:pPr>
              <w:jc w:val="center"/>
              <w:rPr>
                <w:bCs/>
                <w:sz w:val="18"/>
                <w:szCs w:val="18"/>
              </w:rPr>
            </w:pPr>
            <w:r w:rsidRPr="0035512E">
              <w:rPr>
                <w:sz w:val="18"/>
                <w:szCs w:val="18"/>
              </w:rPr>
              <w:t>14.220,59</w:t>
            </w:r>
          </w:p>
        </w:tc>
        <w:tc>
          <w:tcPr>
            <w:tcW w:type="pct" w:w="657"/>
            <w:vAlign w:val="center"/>
          </w:tcPr>
          <w:p w:rsidRDefault="00B97BC5" w:rsidP="00433A81" w:rsidR="00B97BC5" w:rsidRPr="0035512E">
            <w:pPr>
              <w:pStyle w:val="Bezproreda"/>
              <w:jc w:val="center"/>
              <w:rPr>
                <w:rFonts w:hAnsi="Times New Roman" w:ascii="Times New Roman"/>
                <w:sz w:val="18"/>
                <w:szCs w:val="18"/>
                <w:highlight w:val="yellow"/>
              </w:rPr>
            </w:pPr>
          </w:p>
        </w:tc>
        <w:tc>
          <w:tcPr>
            <w:tcW w:type="pct" w:w="583"/>
            <w:vAlign w:val="center"/>
          </w:tcPr>
          <w:p w:rsidRDefault="00B97BC5" w:rsidP="00433A81" w:rsidR="00B97BC5" w:rsidRPr="0035512E">
            <w:pPr>
              <w:pStyle w:val="Bezproreda"/>
              <w:jc w:val="center"/>
              <w:rPr>
                <w:rFonts w:hAnsi="Times New Roman" w:ascii="Times New Roman"/>
                <w:sz w:val="18"/>
                <w:szCs w:val="18"/>
                <w:highlight w:val="yellow"/>
              </w:rPr>
            </w:pPr>
          </w:p>
        </w:tc>
      </w:tr>
      <w:tr w:rsidTr="00D82B33" w:rsidR="00F6403A" w:rsidRPr="003C0D6E">
        <w:tc>
          <w:tcPr>
            <w:tcW w:type="pct" w:w="250"/>
            <w:vAlign w:val="center"/>
          </w:tcPr>
          <w:p w:rsidRDefault="00F6403A" w:rsidP="00433A81" w:rsidR="00F6403A" w:rsidRPr="0035512E">
            <w:pPr>
              <w:jc w:val="center"/>
              <w:rPr>
                <w:sz w:val="18"/>
                <w:szCs w:val="18"/>
              </w:rPr>
            </w:pPr>
            <w:r>
              <w:rPr>
                <w:sz w:val="18"/>
                <w:szCs w:val="18"/>
              </w:rPr>
              <w:t>19.</w:t>
            </w:r>
          </w:p>
        </w:tc>
        <w:tc>
          <w:tcPr>
            <w:tcW w:type="pct" w:w="733"/>
            <w:vAlign w:val="center"/>
          </w:tcPr>
          <w:p w:rsidRDefault="00F6403A" w:rsidP="00433A81" w:rsidR="00F6403A" w:rsidRPr="0035512E">
            <w:pPr>
              <w:jc w:val="center"/>
              <w:rPr>
                <w:sz w:val="18"/>
                <w:szCs w:val="18"/>
              </w:rPr>
            </w:pPr>
            <w:r>
              <w:rPr>
                <w:sz w:val="18"/>
                <w:szCs w:val="18"/>
              </w:rPr>
              <w:t xml:space="preserve">ASFALT AB d.o.o. </w:t>
            </w:r>
          </w:p>
        </w:tc>
        <w:tc>
          <w:tcPr>
            <w:tcW w:type="pct" w:w="658"/>
            <w:tcMar>
              <w:left w:type="dxa" w:w="57"/>
              <w:right w:type="dxa" w:w="57"/>
            </w:tcMar>
            <w:vAlign w:val="center"/>
          </w:tcPr>
          <w:p w:rsidRDefault="00F6403A" w:rsidP="00433A81" w:rsidR="00F6403A" w:rsidRPr="00F6403A">
            <w:pPr>
              <w:jc w:val="center"/>
              <w:rPr>
                <w:sz w:val="18"/>
                <w:szCs w:val="18"/>
              </w:rPr>
            </w:pPr>
            <w:r w:rsidRPr="00F6403A">
              <w:rPr>
                <w:sz w:val="18"/>
                <w:szCs w:val="18"/>
              </w:rPr>
              <w:t>80601028296</w:t>
            </w:r>
          </w:p>
        </w:tc>
        <w:tc>
          <w:tcPr>
            <w:tcW w:type="pct" w:w="728"/>
            <w:vAlign w:val="center"/>
          </w:tcPr>
          <w:p w:rsidRDefault="00F6403A" w:rsidP="00433A81" w:rsidR="00F6403A" w:rsidRPr="0035512E">
            <w:pPr>
              <w:jc w:val="center"/>
              <w:rPr>
                <w:sz w:val="18"/>
                <w:szCs w:val="18"/>
              </w:rPr>
            </w:pPr>
            <w:r>
              <w:rPr>
                <w:sz w:val="18"/>
                <w:szCs w:val="18"/>
              </w:rPr>
              <w:t>Ispod Osoja 31, Solin</w:t>
            </w:r>
          </w:p>
        </w:tc>
        <w:tc>
          <w:tcPr>
            <w:tcW w:type="pct" w:w="733"/>
            <w:vAlign w:val="center"/>
          </w:tcPr>
          <w:p w:rsidRDefault="00F6403A" w:rsidP="0035512E" w:rsidR="00F6403A" w:rsidRPr="0035512E">
            <w:pPr>
              <w:jc w:val="center"/>
              <w:rPr>
                <w:sz w:val="18"/>
                <w:szCs w:val="18"/>
              </w:rPr>
            </w:pPr>
            <w:r>
              <w:rPr>
                <w:sz w:val="18"/>
                <w:szCs w:val="18"/>
              </w:rPr>
              <w:t>29.700,00</w:t>
            </w:r>
          </w:p>
        </w:tc>
        <w:tc>
          <w:tcPr>
            <w:tcW w:type="pct" w:w="658"/>
            <w:vAlign w:val="center"/>
          </w:tcPr>
          <w:p w:rsidRDefault="00F6403A" w:rsidP="0035512E" w:rsidR="00F6403A" w:rsidRPr="0035512E">
            <w:pPr>
              <w:jc w:val="center"/>
              <w:rPr>
                <w:sz w:val="18"/>
                <w:szCs w:val="18"/>
              </w:rPr>
            </w:pPr>
            <w:r>
              <w:rPr>
                <w:sz w:val="18"/>
                <w:szCs w:val="18"/>
              </w:rPr>
              <w:t>29.700,00</w:t>
            </w:r>
          </w:p>
        </w:tc>
        <w:tc>
          <w:tcPr>
            <w:tcW w:type="pct" w:w="657"/>
            <w:vAlign w:val="center"/>
          </w:tcPr>
          <w:p w:rsidRDefault="00F6403A" w:rsidP="00433A81" w:rsidR="00F6403A" w:rsidRPr="0035512E">
            <w:pPr>
              <w:pStyle w:val="Bezproreda"/>
              <w:jc w:val="center"/>
              <w:rPr>
                <w:rFonts w:hAnsi="Times New Roman" w:ascii="Times New Roman"/>
                <w:sz w:val="18"/>
                <w:szCs w:val="18"/>
                <w:highlight w:val="yellow"/>
              </w:rPr>
            </w:pPr>
          </w:p>
        </w:tc>
        <w:tc>
          <w:tcPr>
            <w:tcW w:type="pct" w:w="583"/>
            <w:vAlign w:val="center"/>
          </w:tcPr>
          <w:p w:rsidRDefault="00F6403A" w:rsidP="00433A81" w:rsidR="00F6403A" w:rsidRPr="0035512E">
            <w:pPr>
              <w:pStyle w:val="Bezproreda"/>
              <w:jc w:val="center"/>
              <w:rPr>
                <w:rFonts w:hAnsi="Times New Roman" w:ascii="Times New Roman"/>
                <w:sz w:val="18"/>
                <w:szCs w:val="18"/>
                <w:highlight w:val="yellow"/>
              </w:rPr>
            </w:pPr>
          </w:p>
        </w:tc>
      </w:tr>
    </w:tbl>
    <w:p w:rsidRDefault="003C0D6E" w:rsidP="005120CC" w:rsidR="003C0D6E">
      <w:pPr>
        <w:pStyle w:val="Naslov1"/>
        <w:jc w:val="left"/>
        <w:rPr>
          <w:b w:val="false"/>
          <w:bCs w:val="false"/>
        </w:rPr>
      </w:pPr>
    </w:p>
    <w:p w:rsidRDefault="00C70F3A" w:rsidP="009E2ECD" w:rsidR="00C70F3A">
      <w:pPr>
        <w:jc w:val="both"/>
        <w:rPr>
          <w:bCs/>
        </w:rPr>
      </w:pPr>
    </w:p>
    <w:p w:rsidRDefault="00256F7C" w:rsidP="00C70F3A" w:rsidR="00256F7C">
      <w:pPr>
        <w:ind w:firstLine="540"/>
        <w:jc w:val="both"/>
      </w:pPr>
      <w:r>
        <w:rPr>
          <w:bCs/>
        </w:rPr>
        <w:t>II</w:t>
      </w:r>
      <w:r w:rsidRPr="00CC5A98">
        <w:rPr>
          <w:bCs/>
        </w:rPr>
        <w:t>.</w:t>
      </w:r>
      <w:r w:rsidR="00C70F3A">
        <w:t xml:space="preserve"> Upućuju</w:t>
      </w:r>
      <w:r>
        <w:t xml:space="preserve"> se stečajni vjerovni</w:t>
      </w:r>
      <w:r w:rsidR="00C70F3A">
        <w:t>ci da za osporene iznose prijavljene tražbine</w:t>
      </w:r>
      <w:r w:rsidR="009811EB">
        <w:t>, a za koje nemaju ovršnu ispravu,</w:t>
      </w:r>
      <w:r w:rsidR="00C70F3A">
        <w:t xml:space="preserve"> u roku od </w:t>
      </w:r>
      <w:r>
        <w:t>8 dana, računajući od dana dostave ovog rješenja, pokren</w:t>
      </w:r>
      <w:r w:rsidR="00C70F3A">
        <w:t>u</w:t>
      </w:r>
      <w:r>
        <w:t xml:space="preserve"> parnicu radi utvrđenja osporene tražbi</w:t>
      </w:r>
      <w:r w:rsidR="00C70F3A">
        <w:t xml:space="preserve">ne jer će se inače smatrati da su </w:t>
      </w:r>
      <w:r>
        <w:t>odusta</w:t>
      </w:r>
      <w:r w:rsidR="00C70F3A">
        <w:t>li</w:t>
      </w:r>
      <w:r>
        <w:t xml:space="preserve">  od prava na vođenje parnice</w:t>
      </w:r>
      <w:r w:rsidR="00C70F3A">
        <w:t>,</w:t>
      </w:r>
      <w:r>
        <w:t xml:space="preserve"> ili ako je već pokrenut parnični postupak o toj tražbini,</w:t>
      </w:r>
      <w:r w:rsidR="00C70F3A">
        <w:t xml:space="preserve"> podnesu</w:t>
      </w:r>
      <w:r>
        <w:t xml:space="preserve"> prijedlog za nastavak parnice u roku od 8 dana od primitka rješenja ovog suda o upućivanju u parnicu jer će se inače smatrati da  </w:t>
      </w:r>
      <w:r w:rsidR="00C70F3A">
        <w:t xml:space="preserve">su </w:t>
      </w:r>
      <w:r>
        <w:t>odusta</w:t>
      </w:r>
      <w:r w:rsidR="00C70F3A">
        <w:t>li</w:t>
      </w:r>
      <w:r w:rsidR="00210791">
        <w:t xml:space="preserve">  od prava na vođenje parnice, i to slijedeći vjerovnici:</w:t>
      </w:r>
    </w:p>
    <w:p w:rsidRDefault="00210791" w:rsidP="00C70F3A" w:rsidR="00210791">
      <w:pPr>
        <w:ind w:firstLine="540"/>
        <w:jc w:val="both"/>
      </w:pPr>
    </w:p>
    <w:p w:rsidRDefault="00210791" w:rsidP="00C70F3A" w:rsidR="00210791" w:rsidRPr="00210791">
      <w:pPr>
        <w:ind w:firstLine="540"/>
        <w:jc w:val="both"/>
      </w:pPr>
      <w:r>
        <w:t xml:space="preserve">- </w:t>
      </w:r>
      <w:r w:rsidR="0035512E">
        <w:t xml:space="preserve">TOMISLAV KNAJDL, Gajeva 30a, Kaštel Stari, OIB: 48185823472 </w:t>
      </w:r>
      <w:r w:rsidRPr="00210791">
        <w:t xml:space="preserve">iznos od </w:t>
      </w:r>
      <w:r w:rsidR="009811EB">
        <w:t>64.778,64</w:t>
      </w:r>
      <w:r w:rsidRPr="00210791">
        <w:t xml:space="preserve"> kuna </w:t>
      </w:r>
    </w:p>
    <w:p w:rsidRDefault="00210791" w:rsidP="00C70F3A" w:rsidR="00210791">
      <w:pPr>
        <w:ind w:firstLine="540"/>
        <w:jc w:val="both"/>
      </w:pPr>
      <w:r w:rsidRPr="00210791">
        <w:t xml:space="preserve">- </w:t>
      </w:r>
      <w:r w:rsidR="0035512E">
        <w:t xml:space="preserve">IVAN ŠILJIĆ, Vojnić Sinjski 95, Vojnić Sinjski, OIB: 33027395680 </w:t>
      </w:r>
      <w:r w:rsidRPr="00210791">
        <w:t>za iznos</w:t>
      </w:r>
      <w:r>
        <w:t xml:space="preserve"> od </w:t>
      </w:r>
      <w:r w:rsidR="009811EB">
        <w:t>8.387,44</w:t>
      </w:r>
      <w:r w:rsidRPr="00210791">
        <w:t xml:space="preserve"> kuna </w:t>
      </w:r>
    </w:p>
    <w:p w:rsidRDefault="007B5ED6" w:rsidP="009811EB" w:rsidR="003C0D6E" w:rsidRPr="009811EB">
      <w:pPr>
        <w:ind w:firstLine="540"/>
        <w:jc w:val="both"/>
      </w:pPr>
      <w:r w:rsidRPr="007B5ED6">
        <w:t xml:space="preserve">- </w:t>
      </w:r>
      <w:r w:rsidR="0035512E">
        <w:t>BASIC d.o.o., Bjelovarska Ulica 1, Split, OIB: 52072753291</w:t>
      </w:r>
      <w:r w:rsidRPr="007B5ED6">
        <w:t xml:space="preserve"> za iznos od </w:t>
      </w:r>
      <w:r w:rsidR="009811EB">
        <w:t>160.000,00</w:t>
      </w:r>
      <w:r w:rsidRPr="007B5ED6">
        <w:t xml:space="preserve"> kuna</w:t>
      </w:r>
      <w:r w:rsidR="009811EB">
        <w:t>.</w:t>
      </w:r>
    </w:p>
    <w:p w:rsidRDefault="00627917" w:rsidR="00627917">
      <w:pPr>
        <w:pStyle w:val="Naslov1"/>
        <w:rPr>
          <w:b w:val="false"/>
          <w:bCs w:val="false"/>
        </w:rPr>
      </w:pPr>
    </w:p>
    <w:p w:rsidRDefault="0058272A" w:rsidR="0058272A">
      <w:pPr>
        <w:pStyle w:val="Naslov1"/>
        <w:rPr>
          <w:b w:val="false"/>
          <w:bCs w:val="false"/>
        </w:rPr>
      </w:pPr>
      <w:r>
        <w:rPr>
          <w:b w:val="false"/>
          <w:bCs w:val="false"/>
        </w:rPr>
        <w:t>Obrazloženje</w:t>
      </w:r>
    </w:p>
    <w:p w:rsidRDefault="00134AED" w:rsidR="00134AED">
      <w:pPr>
        <w:jc w:val="both"/>
      </w:pPr>
    </w:p>
    <w:p w:rsidRDefault="00627917" w:rsidP="00627917" w:rsidR="00627917">
      <w:pPr>
        <w:tabs>
          <w:tab w:pos="-567" w:val="left"/>
        </w:tabs>
        <w:jc w:val="both"/>
      </w:pPr>
      <w:r>
        <w:tab/>
      </w:r>
      <w:r w:rsidRPr="0038456C">
        <w:t>Rješenjem ovog suda br. 4.St-</w:t>
      </w:r>
      <w:r>
        <w:t>1260/2016</w:t>
      </w:r>
      <w:r w:rsidRPr="0038456C">
        <w:t xml:space="preserve"> od </w:t>
      </w:r>
      <w:r>
        <w:t>26. srpnja</w:t>
      </w:r>
      <w:r w:rsidRPr="0038456C">
        <w:t xml:space="preserve"> 2016. godine otvoren stečajni postupak na stečajnim dužnikom </w:t>
      </w:r>
      <w:r w:rsidRPr="00B43099">
        <w:t>MELCON d.o.o., Don Frane Bulića 205, Solin, OIB: 79326486732</w:t>
      </w:r>
      <w:r w:rsidRPr="0038456C">
        <w:t xml:space="preserve">. </w:t>
      </w:r>
    </w:p>
    <w:p w:rsidRDefault="00627917" w:rsidP="00627917" w:rsidR="00627917">
      <w:pPr>
        <w:tabs>
          <w:tab w:pos="-567" w:val="left"/>
        </w:tabs>
        <w:jc w:val="both"/>
      </w:pPr>
    </w:p>
    <w:p w:rsidRDefault="00627917" w:rsidP="00627917" w:rsidR="00627917" w:rsidRPr="0038456C">
      <w:pPr>
        <w:tabs>
          <w:tab w:pos="-567" w:val="left"/>
        </w:tabs>
        <w:jc w:val="both"/>
      </w:pPr>
      <w:r>
        <w:tab/>
      </w:r>
      <w:r w:rsidRPr="0038456C">
        <w:t>Istim rješenjem za</w:t>
      </w:r>
      <w:r>
        <w:t xml:space="preserve"> stečajnog upravitelja imenovan</w:t>
      </w:r>
      <w:r w:rsidRPr="0038456C">
        <w:t xml:space="preserve"> je </w:t>
      </w:r>
      <w:r>
        <w:t>Ivan Eterović, Škrape 40, OIB: 76765128473</w:t>
      </w:r>
      <w:r w:rsidRPr="0038456C">
        <w:t>.</w:t>
      </w:r>
    </w:p>
    <w:p w:rsidRDefault="00505C3C" w:rsidP="009811EB" w:rsidR="00505C3C">
      <w:pPr>
        <w:pStyle w:val="Tijeloteksta-uvlaka3"/>
        <w:ind w:firstLine="0" w:left="0"/>
      </w:pPr>
    </w:p>
    <w:p w:rsidRDefault="003B395D" w:rsidP="00470FC9" w:rsidR="00050C33">
      <w:pPr>
        <w:ind w:firstLine="540"/>
        <w:jc w:val="both"/>
      </w:pPr>
      <w:r>
        <w:t>Na ispitn</w:t>
      </w:r>
      <w:r w:rsidR="00CC5A98">
        <w:t>om</w:t>
      </w:r>
      <w:r>
        <w:t xml:space="preserve"> ročišt</w:t>
      </w:r>
      <w:r w:rsidR="00CC5A98">
        <w:t>u</w:t>
      </w:r>
      <w:r>
        <w:t xml:space="preserve"> od </w:t>
      </w:r>
      <w:r w:rsidR="00627917">
        <w:t>12. listopada</w:t>
      </w:r>
      <w:r w:rsidR="002A2AFD">
        <w:t xml:space="preserve"> 2016</w:t>
      </w:r>
      <w:r w:rsidR="00BE08C1">
        <w:t xml:space="preserve">. godine </w:t>
      </w:r>
      <w:r w:rsidR="002F52A6">
        <w:t>ispitane su</w:t>
      </w:r>
      <w:r w:rsidR="00F502F0">
        <w:t xml:space="preserve"> </w:t>
      </w:r>
      <w:r w:rsidR="002F52A6">
        <w:t>prijav</w:t>
      </w:r>
      <w:r w:rsidR="00601A6B">
        <w:t>e</w:t>
      </w:r>
      <w:r w:rsidR="00F502F0">
        <w:t xml:space="preserve"> </w:t>
      </w:r>
      <w:r w:rsidR="002F52A6">
        <w:t>tražbina stečajnih vjerovnika</w:t>
      </w:r>
      <w:r w:rsidR="00050C33">
        <w:t xml:space="preserve"> pobliže označenih u izreci ovog rješenja. </w:t>
      </w:r>
    </w:p>
    <w:p w:rsidRDefault="007D41F4" w:rsidP="00470FC9" w:rsidR="007D41F4">
      <w:pPr>
        <w:ind w:firstLine="540"/>
        <w:jc w:val="both"/>
      </w:pPr>
    </w:p>
    <w:p w:rsidRDefault="00CA74E1" w:rsidP="005120CC" w:rsidR="009811EB">
      <w:pPr>
        <w:pStyle w:val="Bezproreda"/>
        <w:ind w:firstLine="540"/>
        <w:jc w:val="both"/>
        <w:rPr>
          <w:rFonts w:hAnsi="Times New Roman" w:ascii="Times New Roman"/>
          <w:sz w:val="24"/>
          <w:szCs w:val="24"/>
        </w:rPr>
      </w:pPr>
      <w:r w:rsidRPr="006D546D">
        <w:rPr>
          <w:rFonts w:hAnsi="Times New Roman" w:ascii="Times New Roman"/>
          <w:sz w:val="24"/>
          <w:szCs w:val="24"/>
        </w:rPr>
        <w:lastRenderedPageBreak/>
        <w:t>Imenovan</w:t>
      </w:r>
      <w:r w:rsidR="009811EB">
        <w:rPr>
          <w:rFonts w:hAnsi="Times New Roman" w:ascii="Times New Roman"/>
          <w:sz w:val="24"/>
          <w:szCs w:val="24"/>
        </w:rPr>
        <w:t>i</w:t>
      </w:r>
      <w:r w:rsidRPr="006D546D">
        <w:rPr>
          <w:rFonts w:hAnsi="Times New Roman" w:ascii="Times New Roman"/>
          <w:sz w:val="24"/>
          <w:szCs w:val="24"/>
        </w:rPr>
        <w:t xml:space="preserve"> stečajn</w:t>
      </w:r>
      <w:r w:rsidR="00627917">
        <w:rPr>
          <w:rFonts w:hAnsi="Times New Roman" w:ascii="Times New Roman"/>
          <w:sz w:val="24"/>
          <w:szCs w:val="24"/>
        </w:rPr>
        <w:t>i</w:t>
      </w:r>
      <w:r w:rsidRPr="006D546D">
        <w:rPr>
          <w:rFonts w:hAnsi="Times New Roman" w:ascii="Times New Roman"/>
          <w:sz w:val="24"/>
          <w:szCs w:val="24"/>
        </w:rPr>
        <w:t xml:space="preserve"> upravitelj je</w:t>
      </w:r>
      <w:r w:rsidR="0049316F" w:rsidRPr="006D546D">
        <w:rPr>
          <w:rFonts w:hAnsi="Times New Roman" w:ascii="Times New Roman"/>
          <w:sz w:val="24"/>
          <w:szCs w:val="24"/>
        </w:rPr>
        <w:t xml:space="preserve"> na ispitnom ročištu od </w:t>
      </w:r>
      <w:r w:rsidR="00627917">
        <w:rPr>
          <w:rFonts w:hAnsi="Times New Roman" w:ascii="Times New Roman"/>
          <w:sz w:val="24"/>
          <w:szCs w:val="24"/>
        </w:rPr>
        <w:t>12. listopada</w:t>
      </w:r>
      <w:r w:rsidR="002A2AFD">
        <w:rPr>
          <w:rFonts w:hAnsi="Times New Roman" w:ascii="Times New Roman"/>
          <w:sz w:val="24"/>
          <w:szCs w:val="24"/>
        </w:rPr>
        <w:t xml:space="preserve"> 2016.</w:t>
      </w:r>
      <w:r w:rsidR="00BE08C1" w:rsidRPr="006D546D">
        <w:rPr>
          <w:rFonts w:hAnsi="Times New Roman" w:ascii="Times New Roman"/>
          <w:sz w:val="24"/>
          <w:szCs w:val="24"/>
        </w:rPr>
        <w:t xml:space="preserve"> godine</w:t>
      </w:r>
      <w:r w:rsidR="009811EB">
        <w:rPr>
          <w:rFonts w:hAnsi="Times New Roman" w:ascii="Times New Roman"/>
          <w:sz w:val="24"/>
          <w:szCs w:val="24"/>
        </w:rPr>
        <w:t xml:space="preserve"> naveo da priznaje i osporava prijavljene tražbine vjerovnika prvog višeg isplatnog reda, a sve kako je to navedeno u tablici pod točkom I. a). </w:t>
      </w:r>
    </w:p>
    <w:p w:rsidRDefault="009811EB" w:rsidP="009811EB" w:rsidR="009811EB">
      <w:pPr>
        <w:pStyle w:val="Bezproreda"/>
        <w:jc w:val="both"/>
        <w:rPr>
          <w:rFonts w:hAnsi="Times New Roman" w:ascii="Times New Roman"/>
          <w:sz w:val="24"/>
          <w:szCs w:val="24"/>
        </w:rPr>
      </w:pPr>
    </w:p>
    <w:p w:rsidRDefault="00B26D64" w:rsidP="009811EB" w:rsidR="00E063D7">
      <w:pPr>
        <w:pStyle w:val="Bezproreda"/>
        <w:ind w:firstLine="540"/>
        <w:jc w:val="both"/>
        <w:rPr>
          <w:rFonts w:hAnsi="Times New Roman" w:ascii="Times New Roman"/>
          <w:sz w:val="24"/>
          <w:szCs w:val="24"/>
        </w:rPr>
      </w:pPr>
      <w:r w:rsidRPr="006D546D">
        <w:rPr>
          <w:rFonts w:hAnsi="Times New Roman" w:ascii="Times New Roman"/>
          <w:sz w:val="24"/>
          <w:szCs w:val="24"/>
        </w:rPr>
        <w:t>Im</w:t>
      </w:r>
      <w:r w:rsidR="00627917">
        <w:rPr>
          <w:rFonts w:hAnsi="Times New Roman" w:ascii="Times New Roman"/>
          <w:sz w:val="24"/>
          <w:szCs w:val="24"/>
        </w:rPr>
        <w:t>enovan</w:t>
      </w:r>
      <w:r w:rsidR="00025B65">
        <w:rPr>
          <w:rFonts w:hAnsi="Times New Roman" w:ascii="Times New Roman"/>
          <w:sz w:val="24"/>
          <w:szCs w:val="24"/>
        </w:rPr>
        <w:t>i</w:t>
      </w:r>
      <w:r w:rsidR="00627917">
        <w:rPr>
          <w:rFonts w:hAnsi="Times New Roman" w:ascii="Times New Roman"/>
          <w:sz w:val="24"/>
          <w:szCs w:val="24"/>
        </w:rPr>
        <w:t xml:space="preserve"> stečajni upravitelj</w:t>
      </w:r>
      <w:r w:rsidR="005120CC">
        <w:rPr>
          <w:rFonts w:hAnsi="Times New Roman" w:ascii="Times New Roman"/>
          <w:sz w:val="24"/>
          <w:szCs w:val="24"/>
        </w:rPr>
        <w:t xml:space="preserve"> </w:t>
      </w:r>
      <w:r w:rsidRPr="006D546D">
        <w:rPr>
          <w:rFonts w:hAnsi="Times New Roman" w:ascii="Times New Roman"/>
          <w:sz w:val="24"/>
          <w:szCs w:val="24"/>
        </w:rPr>
        <w:t xml:space="preserve">je na ispitnom ročištu od </w:t>
      </w:r>
      <w:r w:rsidR="00627917">
        <w:rPr>
          <w:rFonts w:hAnsi="Times New Roman" w:ascii="Times New Roman"/>
          <w:sz w:val="24"/>
          <w:szCs w:val="24"/>
        </w:rPr>
        <w:t>12. listopada</w:t>
      </w:r>
      <w:r w:rsidR="005120CC">
        <w:rPr>
          <w:rFonts w:hAnsi="Times New Roman" w:ascii="Times New Roman"/>
          <w:sz w:val="24"/>
          <w:szCs w:val="24"/>
        </w:rPr>
        <w:t xml:space="preserve"> 2016</w:t>
      </w:r>
      <w:r w:rsidRPr="006D546D">
        <w:rPr>
          <w:rFonts w:hAnsi="Times New Roman" w:ascii="Times New Roman"/>
          <w:sz w:val="24"/>
          <w:szCs w:val="24"/>
        </w:rPr>
        <w:t xml:space="preserve">. godine </w:t>
      </w:r>
      <w:r w:rsidR="00C87C9C">
        <w:rPr>
          <w:rFonts w:hAnsi="Times New Roman" w:ascii="Times New Roman"/>
          <w:sz w:val="24"/>
          <w:szCs w:val="24"/>
        </w:rPr>
        <w:t>nave</w:t>
      </w:r>
      <w:r w:rsidR="00627917">
        <w:rPr>
          <w:rFonts w:hAnsi="Times New Roman" w:ascii="Times New Roman"/>
          <w:sz w:val="24"/>
          <w:szCs w:val="24"/>
        </w:rPr>
        <w:t>o</w:t>
      </w:r>
      <w:r w:rsidR="00C87C9C">
        <w:rPr>
          <w:rFonts w:hAnsi="Times New Roman" w:ascii="Times New Roman"/>
          <w:sz w:val="24"/>
          <w:szCs w:val="24"/>
        </w:rPr>
        <w:t xml:space="preserve"> </w:t>
      </w:r>
      <w:r w:rsidR="009811EB">
        <w:rPr>
          <w:rFonts w:hAnsi="Times New Roman" w:ascii="Times New Roman"/>
          <w:sz w:val="24"/>
          <w:szCs w:val="24"/>
        </w:rPr>
        <w:t>da priznaje i osporava prijavljene tražbine vjerovnika drugog višeg isplatnog reda, a sve kako je to navedeno u tablici pod točkom I. b).</w:t>
      </w:r>
    </w:p>
    <w:p w:rsidRDefault="009811EB" w:rsidP="009811EB" w:rsidR="009811EB">
      <w:pPr>
        <w:pStyle w:val="Bezproreda"/>
        <w:ind w:firstLine="540"/>
        <w:jc w:val="both"/>
        <w:rPr>
          <w:rFonts w:hAnsi="Times New Roman" w:ascii="Times New Roman"/>
          <w:sz w:val="24"/>
          <w:szCs w:val="24"/>
        </w:rPr>
      </w:pPr>
    </w:p>
    <w:p w:rsidRDefault="00C76D07" w:rsidP="00134AED" w:rsidR="002E7E6A">
      <w:pPr>
        <w:ind w:firstLine="540"/>
        <w:jc w:val="both"/>
      </w:pPr>
      <w:r>
        <w:t xml:space="preserve">Prisutni zastupnici odnosno punomoćnici stečajnih vjerovnika na ispitnom ročištu od </w:t>
      </w:r>
      <w:r w:rsidR="00627917">
        <w:t>12. listopada</w:t>
      </w:r>
      <w:r w:rsidR="002F30F5">
        <w:t xml:space="preserve"> 2016</w:t>
      </w:r>
      <w:r>
        <w:t>. godine su izjavili da ne ospo</w:t>
      </w:r>
      <w:r w:rsidR="00627917">
        <w:t>ravaju prijave tražbina koje je priznao</w:t>
      </w:r>
      <w:r>
        <w:t xml:space="preserve"> stečajn</w:t>
      </w:r>
      <w:r w:rsidR="00627917">
        <w:t>i upravitelj</w:t>
      </w:r>
      <w:r>
        <w:t xml:space="preserve">. </w:t>
      </w:r>
    </w:p>
    <w:p w:rsidRDefault="009E2ECD" w:rsidP="00134AED" w:rsidR="009E2ECD">
      <w:pPr>
        <w:ind w:firstLine="540"/>
        <w:jc w:val="both"/>
      </w:pPr>
    </w:p>
    <w:p w:rsidRDefault="009E2ECD" w:rsidP="00835D2F" w:rsidR="000C2DA7">
      <w:pPr>
        <w:ind w:firstLine="540"/>
        <w:jc w:val="both"/>
      </w:pPr>
      <w:r>
        <w:tab/>
        <w:t>Stečajni vjerovnici navedeni u točci II. izreke rješenja upućuju se u parnicu</w:t>
      </w:r>
      <w:r w:rsidR="00D95338">
        <w:t>, ili na preuzimanje parnice u tijeku,</w:t>
      </w:r>
      <w:r>
        <w:t xml:space="preserve"> </w:t>
      </w:r>
      <w:r w:rsidR="000C2DA7">
        <w:t xml:space="preserve">radi utvrđivanja osporene tražbine za koju nemaju ovršnu ispravu (čl. </w:t>
      </w:r>
      <w:r w:rsidR="009811EB">
        <w:t>266.</w:t>
      </w:r>
      <w:r w:rsidR="000C2DA7">
        <w:t xml:space="preserve"> </w:t>
      </w:r>
      <w:r w:rsidR="00D95338">
        <w:t xml:space="preserve">i čl. </w:t>
      </w:r>
      <w:r w:rsidR="009811EB">
        <w:t>267</w:t>
      </w:r>
      <w:r w:rsidR="00D95338">
        <w:t xml:space="preserve">. </w:t>
      </w:r>
      <w:r w:rsidR="000C2DA7">
        <w:t xml:space="preserve">Stečajnog zakona </w:t>
      </w:r>
      <w:r w:rsidR="009811EB">
        <w:t>(</w:t>
      </w:r>
      <w:r w:rsidR="000C2DA7">
        <w:t xml:space="preserve">"Narodne novine" br. </w:t>
      </w:r>
      <w:r w:rsidR="009811EB">
        <w:t>71/15</w:t>
      </w:r>
      <w:r w:rsidR="000C2DA7">
        <w:t xml:space="preserve">, dalje SZ). </w:t>
      </w:r>
    </w:p>
    <w:p w:rsidRDefault="002E7E6A" w:rsidP="008D763E" w:rsidR="002E7E6A" w:rsidRPr="00835D2F">
      <w:pPr>
        <w:jc w:val="both"/>
      </w:pPr>
    </w:p>
    <w:p w:rsidRDefault="00627917" w:rsidP="00627917" w:rsidR="00627917" w:rsidRPr="00835D2F">
      <w:pPr>
        <w:ind w:firstLine="540" w:right="-2"/>
        <w:jc w:val="both"/>
      </w:pPr>
      <w:r w:rsidRPr="00835D2F">
        <w:t xml:space="preserve">Prema čl.263.SZ, tražbina se smatra utvrđenom ako ju na ispitnom ročištu prizna stečajni upravitelj, a ne ospori koji od stečajnih vjerovnika. </w:t>
      </w:r>
    </w:p>
    <w:p w:rsidRDefault="00627917" w:rsidP="00627917" w:rsidR="00627917" w:rsidRPr="00627917">
      <w:pPr>
        <w:ind w:right="-2"/>
        <w:jc w:val="both"/>
        <w:rPr>
          <w:color w:val="FF0000"/>
        </w:rPr>
      </w:pPr>
    </w:p>
    <w:p w:rsidRDefault="009811EB" w:rsidP="00627917" w:rsidR="00627917" w:rsidRPr="00835D2F">
      <w:pPr>
        <w:ind w:right="-2"/>
        <w:jc w:val="both"/>
      </w:pPr>
      <w:r>
        <w:rPr>
          <w:color w:val="FF0000"/>
        </w:rPr>
        <w:tab/>
      </w:r>
      <w:r w:rsidRPr="00835D2F">
        <w:t>Temeljem čl.266.</w:t>
      </w:r>
      <w:r w:rsidR="00627917" w:rsidRPr="00835D2F">
        <w:t xml:space="preserve"> </w:t>
      </w:r>
      <w:r w:rsidR="00835D2F" w:rsidRPr="00835D2F">
        <w:t xml:space="preserve">st. 1. </w:t>
      </w:r>
      <w:r w:rsidR="00627917" w:rsidRPr="00835D2F">
        <w:t xml:space="preserve">SZ, ako stečajni upravitelj ospori tražbinu stečajni sudac će (osim ako za osporenu tražbinu postoji ovršna isprava) vjerovnika uputiti na parnicu radi utvrđenja osporene tražbine. </w:t>
      </w:r>
    </w:p>
    <w:p w:rsidRDefault="00627917" w:rsidP="00627917" w:rsidR="00627917" w:rsidRPr="00627917">
      <w:pPr>
        <w:ind w:right="-2"/>
        <w:jc w:val="both"/>
        <w:rPr>
          <w:color w:val="FF0000"/>
        </w:rPr>
      </w:pPr>
    </w:p>
    <w:p w:rsidRDefault="00627917" w:rsidP="00627917" w:rsidR="00627917" w:rsidRPr="00627917">
      <w:pPr>
        <w:ind w:firstLine="360" w:right="-2"/>
        <w:jc w:val="both"/>
        <w:rPr>
          <w:color w:val="FF0000"/>
        </w:rPr>
      </w:pPr>
      <w:r w:rsidRPr="00627917">
        <w:rPr>
          <w:color w:val="FF0000"/>
        </w:rPr>
        <w:tab/>
      </w:r>
      <w:r w:rsidRPr="00835D2F">
        <w:t>U smislu čl.267. st. 1. SZ, ako osoba koja je upućena na parnicu ne pokrene parnicu u roku od osam dana od dana pravomoćnosti rješenja o upućivanju na parnicu, smatrat će da je odustala od prava na vođenje parnice.</w:t>
      </w:r>
    </w:p>
    <w:p w:rsidRDefault="0061526D" w:rsidP="008D763E" w:rsidR="0061526D">
      <w:pPr>
        <w:jc w:val="both"/>
      </w:pPr>
    </w:p>
    <w:p w:rsidRDefault="000C2DA7" w:rsidP="00E53DFD" w:rsidR="00AD5A22">
      <w:pPr>
        <w:ind w:firstLine="540"/>
        <w:jc w:val="both"/>
      </w:pPr>
      <w:r>
        <w:t>T</w:t>
      </w:r>
      <w:r w:rsidR="00040183">
        <w:t>emeljem odredb</w:t>
      </w:r>
      <w:r>
        <w:t>e</w:t>
      </w:r>
      <w:r w:rsidR="00040183">
        <w:t xml:space="preserve"> čl. </w:t>
      </w:r>
      <w:r w:rsidR="008C7F3F">
        <w:t xml:space="preserve">263., 266., </w:t>
      </w:r>
      <w:r w:rsidR="00AE6FF1">
        <w:t>267</w:t>
      </w:r>
      <w:r w:rsidR="00433A81">
        <w:t>.</w:t>
      </w:r>
      <w:r w:rsidR="008C7F3F">
        <w:t xml:space="preserve"> i 269.</w:t>
      </w:r>
      <w:r w:rsidR="00433A81">
        <w:t xml:space="preserve"> </w:t>
      </w:r>
      <w:r w:rsidR="001C1614">
        <w:t xml:space="preserve"> </w:t>
      </w:r>
      <w:r>
        <w:t>SZ</w:t>
      </w:r>
      <w:r w:rsidR="001C1614">
        <w:t xml:space="preserve"> </w:t>
      </w:r>
      <w:r>
        <w:t>odlučeno je</w:t>
      </w:r>
      <w:r w:rsidR="001C1614">
        <w:t xml:space="preserve"> kao u izreci rješenja. </w:t>
      </w:r>
    </w:p>
    <w:p w:rsidRDefault="0058272A" w:rsidP="00446BB2" w:rsidR="00446BB2">
      <w:pPr>
        <w:ind w:firstLine="540"/>
        <w:jc w:val="both"/>
      </w:pPr>
      <w:r>
        <w:t xml:space="preserve"> </w:t>
      </w:r>
    </w:p>
    <w:p w:rsidRDefault="003B395D" w:rsidP="0061526D" w:rsidR="0058272A">
      <w:pPr>
        <w:ind w:firstLine="540"/>
        <w:jc w:val="center"/>
      </w:pPr>
      <w:r>
        <w:t xml:space="preserve">U  Splitu,  </w:t>
      </w:r>
      <w:r w:rsidR="00D527B6">
        <w:t>14</w:t>
      </w:r>
      <w:r w:rsidR="00627917">
        <w:t>. listopada</w:t>
      </w:r>
      <w:r w:rsidR="00CC1169">
        <w:t xml:space="preserve"> </w:t>
      </w:r>
      <w:r w:rsidR="002A2AFD">
        <w:t>2016</w:t>
      </w:r>
      <w:r w:rsidR="00CC1169">
        <w:t xml:space="preserve">. godine </w:t>
      </w:r>
      <w:r w:rsidR="0092206F">
        <w:t xml:space="preserve"> </w:t>
      </w:r>
    </w:p>
    <w:p w:rsidRDefault="008D763E" w:rsidP="00134AED" w:rsidR="008D763E">
      <w:pPr>
        <w:pStyle w:val="Bezproreda"/>
        <w:ind w:firstLine="708" w:left="4956"/>
        <w:jc w:val="right"/>
        <w:rPr>
          <w:rFonts w:hAnsi="Times New Roman" w:ascii="Times New Roman"/>
          <w:sz w:val="24"/>
          <w:szCs w:val="24"/>
        </w:rPr>
      </w:pPr>
      <w:r w:rsidRPr="005731BC">
        <w:rPr>
          <w:rFonts w:hAnsi="Times New Roman" w:ascii="Times New Roman"/>
          <w:sz w:val="24"/>
          <w:szCs w:val="24"/>
        </w:rPr>
        <w:t>SUDAC</w:t>
      </w:r>
    </w:p>
    <w:p w:rsidRDefault="0092206F" w:rsidP="0061526D" w:rsidR="0092206F" w:rsidRPr="005731BC">
      <w:pPr>
        <w:pStyle w:val="Bezproreda"/>
        <w:rPr>
          <w:rFonts w:hAnsi="Times New Roman" w:ascii="Times New Roman"/>
          <w:sz w:val="24"/>
          <w:szCs w:val="24"/>
        </w:rPr>
      </w:pPr>
    </w:p>
    <w:p w:rsidRDefault="0092206F" w:rsidP="00FF1568" w:rsidR="00C76D07" w:rsidRPr="00E53DFD">
      <w:pPr>
        <w:pStyle w:val="Bezproreda"/>
        <w:jc w:val="right"/>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Katarina Mikulić</w:t>
      </w:r>
    </w:p>
    <w:p w:rsidRDefault="0058272A" w:rsidR="0058272A">
      <w:pPr>
        <w:ind w:firstLine="708" w:left="4248"/>
        <w:jc w:val="both"/>
      </w:pPr>
    </w:p>
    <w:p w:rsidRDefault="0058272A" w:rsidP="00C30FA8" w:rsidR="00E16C1A">
      <w:pPr>
        <w:jc w:val="both"/>
      </w:pPr>
      <w:r>
        <w:t>PRAVNA POUKA: Protiv ovog rješenja dopuštena je žalba Visokom trgovačkom sudu Republike Hrvatske u Zagrebu. Žalba se podnosi putem ovog suda u 2 primjerka,  u roku od 8 dana od dana dostave rješenja</w:t>
      </w:r>
      <w:r w:rsidRPr="00601A6B">
        <w:rPr>
          <w:b/>
        </w:rPr>
        <w:t>.</w:t>
      </w:r>
      <w:r w:rsidR="001C1614" w:rsidRPr="00601A6B">
        <w:rPr>
          <w:b/>
        </w:rPr>
        <w:t xml:space="preserve"> </w:t>
      </w:r>
      <w:r w:rsidR="001C1614" w:rsidRPr="00995F41">
        <w:t>Žalba izjavljena protiv rješenja o upućivanju u parnicu  bez utjecaja je na rok za pokretanje parnice.</w:t>
      </w:r>
      <w:r w:rsidR="001C1614">
        <w:t xml:space="preserve"> </w:t>
      </w:r>
    </w:p>
    <w:p w:rsidRDefault="00C5421F" w:rsidR="00C5421F">
      <w:pPr>
        <w:jc w:val="both"/>
      </w:pPr>
    </w:p>
    <w:p w:rsidRDefault="00FF1568" w:rsidR="00DE2278">
      <w:pPr>
        <w:jc w:val="both"/>
      </w:pPr>
      <w:r>
        <w:t>DNA:</w:t>
      </w:r>
    </w:p>
    <w:p w:rsidRDefault="00FF1568" w:rsidP="00FF1568" w:rsidR="00FF1568">
      <w:pPr>
        <w:numPr>
          <w:ilvl w:val="0"/>
          <w:numId w:val="13"/>
        </w:numPr>
        <w:jc w:val="both"/>
      </w:pPr>
      <w:r>
        <w:t>stečajno</w:t>
      </w:r>
      <w:r w:rsidR="00627917">
        <w:t>m</w:t>
      </w:r>
      <w:r>
        <w:t xml:space="preserve"> </w:t>
      </w:r>
      <w:r w:rsidR="00627917">
        <w:t>upravitelju</w:t>
      </w:r>
    </w:p>
    <w:p w:rsidRDefault="00025B65" w:rsidP="00025B65" w:rsidR="00025B65">
      <w:pPr>
        <w:pStyle w:val="Odlomakpopisa"/>
        <w:numPr>
          <w:ilvl w:val="0"/>
          <w:numId w:val="13"/>
        </w:numPr>
        <w:jc w:val="both"/>
      </w:pPr>
      <w:r>
        <w:t>TOMISLAV KNAJDL, Gajeva 30a, Kaštel Stari</w:t>
      </w:r>
      <w:r w:rsidR="00F65426">
        <w:t xml:space="preserve"> </w:t>
      </w:r>
      <w:r w:rsidR="008C7F3F">
        <w:t xml:space="preserve">po punomoćniku </w:t>
      </w:r>
    </w:p>
    <w:p w:rsidRDefault="00025B65" w:rsidP="00025B65" w:rsidR="00025B65">
      <w:pPr>
        <w:pStyle w:val="Odlomakpopisa"/>
        <w:numPr>
          <w:ilvl w:val="0"/>
          <w:numId w:val="13"/>
        </w:numPr>
        <w:jc w:val="both"/>
      </w:pPr>
      <w:r>
        <w:t>IVAN ŠILJIĆ, Vojnić Sinjski 95, Vojnić Sinjski</w:t>
      </w:r>
      <w:r w:rsidR="005350B6">
        <w:t xml:space="preserve"> po punomoćniku </w:t>
      </w:r>
    </w:p>
    <w:p w:rsidRDefault="00025B65" w:rsidP="00FF1568" w:rsidR="00025B65">
      <w:pPr>
        <w:pStyle w:val="Odlomakpopisa"/>
        <w:numPr>
          <w:ilvl w:val="0"/>
          <w:numId w:val="13"/>
        </w:numPr>
        <w:jc w:val="both"/>
      </w:pPr>
      <w:r>
        <w:t>BASIC d.o.o., Bjelovarska Ulica 1, Split</w:t>
      </w:r>
    </w:p>
    <w:p w:rsidRDefault="002A2AFD" w:rsidP="00025B65" w:rsidR="00FF1568">
      <w:pPr>
        <w:numPr>
          <w:ilvl w:val="0"/>
          <w:numId w:val="13"/>
        </w:numPr>
        <w:jc w:val="both"/>
      </w:pPr>
      <w:r>
        <w:t>e-</w:t>
      </w:r>
      <w:r w:rsidR="00FF1568">
        <w:t xml:space="preserve">oglasna ploča suda </w:t>
      </w:r>
    </w:p>
    <w:p w:rsidRDefault="002A2AFD" w:rsidP="00FF1568" w:rsidR="002A2AFD">
      <w:pPr>
        <w:numPr>
          <w:ilvl w:val="0"/>
          <w:numId w:val="13"/>
        </w:numPr>
        <w:jc w:val="both"/>
      </w:pPr>
      <w:r>
        <w:t>spis</w:t>
      </w:r>
    </w:p>
    <w:p w:rsidRDefault="00025B65" w:rsidP="00025B65" w:rsidR="00025B65">
      <w:pPr>
        <w:jc w:val="both"/>
      </w:pPr>
    </w:p>
    <w:sectPr w:rsidSect="00433A81" w:rsidR="00025B65">
      <w:headerReference w:type="even" r:id="rId11"/>
      <w:headerReference w:type="default" r:id="rId12"/>
      <w:footerReference w:type="default" r:id="rId13"/>
      <w:headerReference w:type="first" r:id="rId14"/>
      <w:footerReference w:type="first" r:id="rId15"/>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6A3D" w:rsidR="00FC6A3D">
      <w:r>
        <w:separator/>
      </w:r>
    </w:p>
  </w:endnote>
  <w:endnote w:id="0" w:type="continuationSeparator">
    <w:p w:rsidRDefault="00FC6A3D" w:rsidR="00FC6A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4463172"/>
      <w:docPartObj>
        <w:docPartGallery w:val="Page Numbers (Bottom of Page)"/>
        <w:docPartUnique/>
      </w:docPartObj>
    </w:sdtPr>
    <w:sdtEndPr/>
    <w:sdtContent>
      <w:p w:rsidRDefault="00FC6A3D" w:rsidR="00FC6A3D">
        <w:pPr>
          <w:pStyle w:val="Podnoje"/>
          <w:jc w:val="center"/>
        </w:pPr>
        <w:r>
          <w:fldChar w:fldCharType="begin"/>
        </w:r>
        <w:r>
          <w:instrText>PAGE   \* MERGEFORMAT</w:instrText>
        </w:r>
        <w:r>
          <w:fldChar w:fldCharType="separate"/>
        </w:r>
        <w:r w:rsidR="003B77C7">
          <w:rPr>
            <w:noProof/>
          </w:rPr>
          <w:t>4</w:t>
        </w:r>
        <w:r>
          <w:fldChar w:fldCharType="end"/>
        </w:r>
      </w:p>
    </w:sdtContent>
  </w:sdt>
  <w:p w:rsidRDefault="00FC6A3D" w:rsidR="00FC6A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025154"/>
      <w:docPartObj>
        <w:docPartGallery w:val="Page Numbers (Bottom of Page)"/>
        <w:docPartUnique/>
      </w:docPartObj>
    </w:sdtPr>
    <w:sdtEndPr/>
    <w:sdtContent>
      <w:p w:rsidRDefault="00FC6A3D" w:rsidR="00FC6A3D">
        <w:pPr>
          <w:pStyle w:val="Podnoje"/>
          <w:jc w:val="center"/>
        </w:pPr>
        <w:r>
          <w:fldChar w:fldCharType="begin"/>
        </w:r>
        <w:r>
          <w:instrText>PAGE   \* MERGEFORMAT</w:instrText>
        </w:r>
        <w:r>
          <w:fldChar w:fldCharType="separate"/>
        </w:r>
        <w:r w:rsidR="003B77C7">
          <w:rPr>
            <w:noProof/>
          </w:rPr>
          <w:t>1</w:t>
        </w:r>
        <w:r>
          <w:fldChar w:fldCharType="end"/>
        </w:r>
      </w:p>
    </w:sdtContent>
  </w:sdt>
  <w:p w:rsidRDefault="00FC6A3D" w:rsidR="00FC6A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6A3D" w:rsidR="00FC6A3D">
      <w:r>
        <w:separator/>
      </w:r>
    </w:p>
  </w:footnote>
  <w:footnote w:id="0" w:type="continuationSeparator">
    <w:p w:rsidRDefault="00FC6A3D" w:rsidR="00FC6A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6A3D" w:rsidR="00FC6A3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FC6A3D" w:rsidR="00FC6A3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6A3D" w:rsidR="00FC6A3D">
    <w:pPr>
      <w:pStyle w:val="Zaglavlje"/>
    </w:pPr>
    <w:r>
      <w:tab/>
    </w:r>
    <w:r>
      <w:tab/>
      <w:t>4.St-1260/2016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6A3D" w:rsidP="00C91151" w:rsidR="00FC6A3D">
    <w:pPr>
      <w:pStyle w:val="Zaglavlje"/>
      <w:jc w:val="right"/>
    </w:pPr>
    <w:r>
      <w:t>4.St-1260/2016</w:t>
    </w:r>
  </w:p>
  <w:p w:rsidRDefault="00FC6A3D" w:rsidR="00FC6A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41E8D"/>
    <w:multiLevelType w:val="hybridMultilevel"/>
    <w:tmpl w:val="AEF8E638"/>
    <w:lvl w:tplc="80300F5A" w:ilvl="0">
      <w:start w:val="1"/>
      <w:numFmt w:val="decimal"/>
      <w:lvlText w:val="%1."/>
      <w:lvlJc w:val="left"/>
      <w:pPr>
        <w:ind w:hanging="360" w:left="928"/>
      </w:pPr>
      <w:rPr>
        <w:rFonts w:hint="default"/>
        <w:color w:val="auto"/>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2840525"/>
    <w:multiLevelType w:val="hybridMultilevel"/>
    <w:tmpl w:val="E2DA56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B6E7B6A"/>
    <w:multiLevelType w:val="hybridMultilevel"/>
    <w:tmpl w:val="D94612D6"/>
    <w:lvl w:tplc="C8B66C22"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6">
    <w:nsid w:val="1E210F5E"/>
    <w:multiLevelType w:val="hybridMultilevel"/>
    <w:tmpl w:val="5644CF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8">
    <w:nsid w:val="300851FA"/>
    <w:multiLevelType w:val="hybridMultilevel"/>
    <w:tmpl w:val="E2BCE0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9E41063"/>
    <w:multiLevelType w:val="hybridMultilevel"/>
    <w:tmpl w:val="0F34AE96"/>
    <w:lvl w:tplc="359E4A7E" w:ilvl="0">
      <w:start w:val="1"/>
      <w:numFmt w:val="decimal"/>
      <w:lvlText w:val="%1."/>
      <w:lvlJc w:val="left"/>
      <w:pPr>
        <w:ind w:hanging="360" w:left="928"/>
      </w:pPr>
      <w:rPr>
        <w:rFonts w:cs="Times New Roman" w:eastAsia="Calibri" w:hAnsi="Times New Roman" w:ascii="Times New Roman"/>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0">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1">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2">
    <w:nsid w:val="4B815AFC"/>
    <w:multiLevelType w:val="hybridMultilevel"/>
    <w:tmpl w:val="B6E4D74E"/>
    <w:lvl w:tplc="ED74406A" w:ilvl="0">
      <w:start w:val="1"/>
      <w:numFmt w:val="lowerLetter"/>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3">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4">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5">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6">
    <w:nsid w:val="749725B8"/>
    <w:multiLevelType w:val="hybridMultilevel"/>
    <w:tmpl w:val="0F34AE96"/>
    <w:lvl w:tplc="359E4A7E" w:ilvl="0">
      <w:start w:val="1"/>
      <w:numFmt w:val="decimal"/>
      <w:lvlText w:val="%1."/>
      <w:lvlJc w:val="left"/>
      <w:pPr>
        <w:ind w:hanging="360" w:left="928"/>
      </w:pPr>
      <w:rPr>
        <w:rFonts w:cs="Times New Roman" w:eastAsia="Calibri" w:hAnsi="Times New Roman" w:ascii="Times New Roman"/>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7">
    <w:nsid w:val="77BE096C"/>
    <w:multiLevelType w:val="hybridMultilevel"/>
    <w:tmpl w:val="A71C8F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14"/>
  </w:num>
  <w:num w:numId="3">
    <w:abstractNumId w:val="3"/>
  </w:num>
  <w:num w:numId="4">
    <w:abstractNumId w:val="11"/>
  </w:num>
  <w:num w:numId="5">
    <w:abstractNumId w:val="10"/>
  </w:num>
  <w:num w:numId="6">
    <w:abstractNumId w:val="15"/>
  </w:num>
  <w:num w:numId="7">
    <w:abstractNumId w:val="7"/>
  </w:num>
  <w:num w:numId="8">
    <w:abstractNumId w:val="2"/>
  </w:num>
  <w:num w:numId="9">
    <w:abstractNumId w:val="13"/>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0"/>
  </w:num>
  <w:num w:numId="13">
    <w:abstractNumId w:val="4"/>
  </w:num>
  <w:num w:numId="14">
    <w:abstractNumId w:val="9"/>
  </w:num>
  <w:num w:numId="15">
    <w:abstractNumId w:val="16"/>
  </w:num>
  <w:num w:numId="16">
    <w:abstractNumId w:val="17"/>
  </w:num>
  <w:num w:numId="17">
    <w:abstractNumId w:val="6"/>
  </w:num>
  <w:num w:numId="18">
    <w:abstractNumId w:val="8"/>
  </w:num>
  <w:num w:numId="19">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40E3"/>
    <w:rsid w:val="00012FB3"/>
    <w:rsid w:val="0002022C"/>
    <w:rsid w:val="000224CC"/>
    <w:rsid w:val="0002489C"/>
    <w:rsid w:val="00025B65"/>
    <w:rsid w:val="00031C76"/>
    <w:rsid w:val="00034134"/>
    <w:rsid w:val="00040183"/>
    <w:rsid w:val="00041FC5"/>
    <w:rsid w:val="0004502B"/>
    <w:rsid w:val="000470CF"/>
    <w:rsid w:val="00050C33"/>
    <w:rsid w:val="000546FD"/>
    <w:rsid w:val="000755E8"/>
    <w:rsid w:val="000872AB"/>
    <w:rsid w:val="000959BC"/>
    <w:rsid w:val="000A2FF6"/>
    <w:rsid w:val="000A7324"/>
    <w:rsid w:val="000B1271"/>
    <w:rsid w:val="000C2DA7"/>
    <w:rsid w:val="000C6000"/>
    <w:rsid w:val="000C6EF3"/>
    <w:rsid w:val="000D410A"/>
    <w:rsid w:val="000D670C"/>
    <w:rsid w:val="000D70C5"/>
    <w:rsid w:val="000F1060"/>
    <w:rsid w:val="00117946"/>
    <w:rsid w:val="001277FF"/>
    <w:rsid w:val="00131D4B"/>
    <w:rsid w:val="00134AED"/>
    <w:rsid w:val="00134B0E"/>
    <w:rsid w:val="001473D6"/>
    <w:rsid w:val="0015724A"/>
    <w:rsid w:val="001611A9"/>
    <w:rsid w:val="00162323"/>
    <w:rsid w:val="001721D8"/>
    <w:rsid w:val="0018532B"/>
    <w:rsid w:val="00186486"/>
    <w:rsid w:val="00191A06"/>
    <w:rsid w:val="001A33C6"/>
    <w:rsid w:val="001A3DA6"/>
    <w:rsid w:val="001C1614"/>
    <w:rsid w:val="001C71E2"/>
    <w:rsid w:val="001D1916"/>
    <w:rsid w:val="001D2EC2"/>
    <w:rsid w:val="00210791"/>
    <w:rsid w:val="00215C27"/>
    <w:rsid w:val="00216B4A"/>
    <w:rsid w:val="00227D09"/>
    <w:rsid w:val="00241CE2"/>
    <w:rsid w:val="00256F7C"/>
    <w:rsid w:val="00257BD3"/>
    <w:rsid w:val="0026366D"/>
    <w:rsid w:val="00290545"/>
    <w:rsid w:val="002941BE"/>
    <w:rsid w:val="002A1420"/>
    <w:rsid w:val="002A2AFD"/>
    <w:rsid w:val="002B4B1F"/>
    <w:rsid w:val="002B7A30"/>
    <w:rsid w:val="002C043F"/>
    <w:rsid w:val="002C4107"/>
    <w:rsid w:val="002C472F"/>
    <w:rsid w:val="002D16DC"/>
    <w:rsid w:val="002D3650"/>
    <w:rsid w:val="002D4741"/>
    <w:rsid w:val="002E0E72"/>
    <w:rsid w:val="002E7E6A"/>
    <w:rsid w:val="002F30F5"/>
    <w:rsid w:val="002F52A6"/>
    <w:rsid w:val="00306B8E"/>
    <w:rsid w:val="00312F10"/>
    <w:rsid w:val="00320DCB"/>
    <w:rsid w:val="00333A60"/>
    <w:rsid w:val="00343701"/>
    <w:rsid w:val="00344575"/>
    <w:rsid w:val="00351A8C"/>
    <w:rsid w:val="0035512E"/>
    <w:rsid w:val="00364936"/>
    <w:rsid w:val="00367B94"/>
    <w:rsid w:val="0037189B"/>
    <w:rsid w:val="00375708"/>
    <w:rsid w:val="003B20E2"/>
    <w:rsid w:val="003B36BB"/>
    <w:rsid w:val="003B395D"/>
    <w:rsid w:val="003B42F1"/>
    <w:rsid w:val="003B77C7"/>
    <w:rsid w:val="003C0D6E"/>
    <w:rsid w:val="003C11B3"/>
    <w:rsid w:val="003C1AD5"/>
    <w:rsid w:val="003D0E15"/>
    <w:rsid w:val="003E2884"/>
    <w:rsid w:val="003E2ED9"/>
    <w:rsid w:val="003F4B30"/>
    <w:rsid w:val="00400AAE"/>
    <w:rsid w:val="00406EF1"/>
    <w:rsid w:val="00417C7A"/>
    <w:rsid w:val="00433A81"/>
    <w:rsid w:val="00434AC7"/>
    <w:rsid w:val="00441144"/>
    <w:rsid w:val="004457B2"/>
    <w:rsid w:val="00446BB2"/>
    <w:rsid w:val="004523C8"/>
    <w:rsid w:val="00452F71"/>
    <w:rsid w:val="00455C69"/>
    <w:rsid w:val="004670DA"/>
    <w:rsid w:val="00470FC9"/>
    <w:rsid w:val="00490EE4"/>
    <w:rsid w:val="0049253E"/>
    <w:rsid w:val="0049316F"/>
    <w:rsid w:val="00494376"/>
    <w:rsid w:val="00497165"/>
    <w:rsid w:val="004A0D83"/>
    <w:rsid w:val="004A4992"/>
    <w:rsid w:val="004A4DF7"/>
    <w:rsid w:val="004B57B8"/>
    <w:rsid w:val="004C73B5"/>
    <w:rsid w:val="004D26B4"/>
    <w:rsid w:val="004F0228"/>
    <w:rsid w:val="004F1FBE"/>
    <w:rsid w:val="004F3500"/>
    <w:rsid w:val="004F593D"/>
    <w:rsid w:val="00505C3C"/>
    <w:rsid w:val="005120CC"/>
    <w:rsid w:val="00514D02"/>
    <w:rsid w:val="00531966"/>
    <w:rsid w:val="00533CB7"/>
    <w:rsid w:val="00534651"/>
    <w:rsid w:val="005350B6"/>
    <w:rsid w:val="00545323"/>
    <w:rsid w:val="00557410"/>
    <w:rsid w:val="0056667E"/>
    <w:rsid w:val="0058053B"/>
    <w:rsid w:val="00582497"/>
    <w:rsid w:val="0058272A"/>
    <w:rsid w:val="00586A2E"/>
    <w:rsid w:val="005A64D7"/>
    <w:rsid w:val="005C317C"/>
    <w:rsid w:val="005C3382"/>
    <w:rsid w:val="005C3942"/>
    <w:rsid w:val="005C39DC"/>
    <w:rsid w:val="005C436C"/>
    <w:rsid w:val="005C4411"/>
    <w:rsid w:val="005C55AE"/>
    <w:rsid w:val="005D4645"/>
    <w:rsid w:val="005D46D9"/>
    <w:rsid w:val="005D6CD2"/>
    <w:rsid w:val="005E5E88"/>
    <w:rsid w:val="005F1A07"/>
    <w:rsid w:val="005F26D6"/>
    <w:rsid w:val="00601A6B"/>
    <w:rsid w:val="00604FEE"/>
    <w:rsid w:val="0061526D"/>
    <w:rsid w:val="00616C91"/>
    <w:rsid w:val="006218AA"/>
    <w:rsid w:val="006237E5"/>
    <w:rsid w:val="00627917"/>
    <w:rsid w:val="00632325"/>
    <w:rsid w:val="00637B50"/>
    <w:rsid w:val="00640BC6"/>
    <w:rsid w:val="00650A1E"/>
    <w:rsid w:val="00673544"/>
    <w:rsid w:val="006755C3"/>
    <w:rsid w:val="00675DB7"/>
    <w:rsid w:val="006943E3"/>
    <w:rsid w:val="006A7E31"/>
    <w:rsid w:val="006C3BC1"/>
    <w:rsid w:val="006D546D"/>
    <w:rsid w:val="006D66F0"/>
    <w:rsid w:val="006E1513"/>
    <w:rsid w:val="006F405D"/>
    <w:rsid w:val="00702855"/>
    <w:rsid w:val="007035D5"/>
    <w:rsid w:val="007046C4"/>
    <w:rsid w:val="00705211"/>
    <w:rsid w:val="00705B86"/>
    <w:rsid w:val="007162AE"/>
    <w:rsid w:val="007176C2"/>
    <w:rsid w:val="007409E5"/>
    <w:rsid w:val="00741DC9"/>
    <w:rsid w:val="0075686B"/>
    <w:rsid w:val="00756A0C"/>
    <w:rsid w:val="00761985"/>
    <w:rsid w:val="00764E4E"/>
    <w:rsid w:val="00781224"/>
    <w:rsid w:val="00784CAA"/>
    <w:rsid w:val="00790AC1"/>
    <w:rsid w:val="00796E5E"/>
    <w:rsid w:val="007B5ED6"/>
    <w:rsid w:val="007C26D1"/>
    <w:rsid w:val="007D41F4"/>
    <w:rsid w:val="007D5125"/>
    <w:rsid w:val="007E34DD"/>
    <w:rsid w:val="007F1C6D"/>
    <w:rsid w:val="007F2683"/>
    <w:rsid w:val="007F5BE2"/>
    <w:rsid w:val="00807C3D"/>
    <w:rsid w:val="00813ACD"/>
    <w:rsid w:val="008151DD"/>
    <w:rsid w:val="00830F6E"/>
    <w:rsid w:val="0083171C"/>
    <w:rsid w:val="00835D2F"/>
    <w:rsid w:val="00872B85"/>
    <w:rsid w:val="0088058E"/>
    <w:rsid w:val="008952A5"/>
    <w:rsid w:val="008A2879"/>
    <w:rsid w:val="008C7F3F"/>
    <w:rsid w:val="008D68FD"/>
    <w:rsid w:val="008D763E"/>
    <w:rsid w:val="008E03FA"/>
    <w:rsid w:val="008E4C24"/>
    <w:rsid w:val="008E79DC"/>
    <w:rsid w:val="009104B3"/>
    <w:rsid w:val="009137D4"/>
    <w:rsid w:val="0092206F"/>
    <w:rsid w:val="0093165F"/>
    <w:rsid w:val="00940DCC"/>
    <w:rsid w:val="009429DD"/>
    <w:rsid w:val="00954B49"/>
    <w:rsid w:val="009652AC"/>
    <w:rsid w:val="00973B27"/>
    <w:rsid w:val="00976385"/>
    <w:rsid w:val="009779A6"/>
    <w:rsid w:val="009801A3"/>
    <w:rsid w:val="009811EB"/>
    <w:rsid w:val="00987E99"/>
    <w:rsid w:val="00995F41"/>
    <w:rsid w:val="009A03A2"/>
    <w:rsid w:val="009A0E25"/>
    <w:rsid w:val="009A6674"/>
    <w:rsid w:val="009B03AC"/>
    <w:rsid w:val="009B0C92"/>
    <w:rsid w:val="009B30BD"/>
    <w:rsid w:val="009C2546"/>
    <w:rsid w:val="009C4495"/>
    <w:rsid w:val="009D1E98"/>
    <w:rsid w:val="009D4015"/>
    <w:rsid w:val="009E0C95"/>
    <w:rsid w:val="009E10DD"/>
    <w:rsid w:val="009E2ECD"/>
    <w:rsid w:val="00A142C5"/>
    <w:rsid w:val="00A25697"/>
    <w:rsid w:val="00A26B51"/>
    <w:rsid w:val="00A36B76"/>
    <w:rsid w:val="00A377CF"/>
    <w:rsid w:val="00A42B64"/>
    <w:rsid w:val="00A50308"/>
    <w:rsid w:val="00A61FEB"/>
    <w:rsid w:val="00A620A8"/>
    <w:rsid w:val="00A72D78"/>
    <w:rsid w:val="00A746DD"/>
    <w:rsid w:val="00A75332"/>
    <w:rsid w:val="00A835BD"/>
    <w:rsid w:val="00A956CB"/>
    <w:rsid w:val="00A97DF6"/>
    <w:rsid w:val="00AA009D"/>
    <w:rsid w:val="00AA4A57"/>
    <w:rsid w:val="00AA6665"/>
    <w:rsid w:val="00AB10D0"/>
    <w:rsid w:val="00AB1D5A"/>
    <w:rsid w:val="00AC3BA4"/>
    <w:rsid w:val="00AD2B3D"/>
    <w:rsid w:val="00AD4E05"/>
    <w:rsid w:val="00AD5A22"/>
    <w:rsid w:val="00AE0893"/>
    <w:rsid w:val="00AE6FF1"/>
    <w:rsid w:val="00AF2716"/>
    <w:rsid w:val="00B06912"/>
    <w:rsid w:val="00B10155"/>
    <w:rsid w:val="00B16487"/>
    <w:rsid w:val="00B25EAB"/>
    <w:rsid w:val="00B26D64"/>
    <w:rsid w:val="00B30D35"/>
    <w:rsid w:val="00B346D1"/>
    <w:rsid w:val="00B4222E"/>
    <w:rsid w:val="00B44069"/>
    <w:rsid w:val="00B56A75"/>
    <w:rsid w:val="00B61394"/>
    <w:rsid w:val="00B64008"/>
    <w:rsid w:val="00B71C89"/>
    <w:rsid w:val="00B71E62"/>
    <w:rsid w:val="00B72FDA"/>
    <w:rsid w:val="00B80E43"/>
    <w:rsid w:val="00B97BC5"/>
    <w:rsid w:val="00BA1537"/>
    <w:rsid w:val="00BA1CBB"/>
    <w:rsid w:val="00BA2EA9"/>
    <w:rsid w:val="00BB01CC"/>
    <w:rsid w:val="00BD3FC1"/>
    <w:rsid w:val="00BE0545"/>
    <w:rsid w:val="00BE08C1"/>
    <w:rsid w:val="00BE16A5"/>
    <w:rsid w:val="00BE570A"/>
    <w:rsid w:val="00BF4C61"/>
    <w:rsid w:val="00BF6C37"/>
    <w:rsid w:val="00C01490"/>
    <w:rsid w:val="00C07439"/>
    <w:rsid w:val="00C10052"/>
    <w:rsid w:val="00C175E5"/>
    <w:rsid w:val="00C22FF1"/>
    <w:rsid w:val="00C2440E"/>
    <w:rsid w:val="00C24FCD"/>
    <w:rsid w:val="00C27CCF"/>
    <w:rsid w:val="00C30FA8"/>
    <w:rsid w:val="00C363C3"/>
    <w:rsid w:val="00C5421F"/>
    <w:rsid w:val="00C54B30"/>
    <w:rsid w:val="00C70F3A"/>
    <w:rsid w:val="00C76D07"/>
    <w:rsid w:val="00C816C8"/>
    <w:rsid w:val="00C8790D"/>
    <w:rsid w:val="00C87C9C"/>
    <w:rsid w:val="00C91151"/>
    <w:rsid w:val="00C917F2"/>
    <w:rsid w:val="00C940AE"/>
    <w:rsid w:val="00CA74E1"/>
    <w:rsid w:val="00CB7E99"/>
    <w:rsid w:val="00CC0E34"/>
    <w:rsid w:val="00CC1169"/>
    <w:rsid w:val="00CC5A98"/>
    <w:rsid w:val="00CC722A"/>
    <w:rsid w:val="00D072E0"/>
    <w:rsid w:val="00D07AB7"/>
    <w:rsid w:val="00D20171"/>
    <w:rsid w:val="00D21790"/>
    <w:rsid w:val="00D24212"/>
    <w:rsid w:val="00D30C71"/>
    <w:rsid w:val="00D31789"/>
    <w:rsid w:val="00D3412C"/>
    <w:rsid w:val="00D37AFB"/>
    <w:rsid w:val="00D44708"/>
    <w:rsid w:val="00D527B6"/>
    <w:rsid w:val="00D671DC"/>
    <w:rsid w:val="00D75E0F"/>
    <w:rsid w:val="00D82B33"/>
    <w:rsid w:val="00D864DD"/>
    <w:rsid w:val="00D95338"/>
    <w:rsid w:val="00DA376B"/>
    <w:rsid w:val="00DC2F11"/>
    <w:rsid w:val="00DC3E34"/>
    <w:rsid w:val="00DE2278"/>
    <w:rsid w:val="00DE74FB"/>
    <w:rsid w:val="00DF1DE5"/>
    <w:rsid w:val="00E00F13"/>
    <w:rsid w:val="00E030DE"/>
    <w:rsid w:val="00E03899"/>
    <w:rsid w:val="00E045E4"/>
    <w:rsid w:val="00E063D7"/>
    <w:rsid w:val="00E16C1A"/>
    <w:rsid w:val="00E252AE"/>
    <w:rsid w:val="00E40924"/>
    <w:rsid w:val="00E4692E"/>
    <w:rsid w:val="00E53DFD"/>
    <w:rsid w:val="00E546F7"/>
    <w:rsid w:val="00E70799"/>
    <w:rsid w:val="00E761AD"/>
    <w:rsid w:val="00E817B4"/>
    <w:rsid w:val="00E863C4"/>
    <w:rsid w:val="00E95CF8"/>
    <w:rsid w:val="00EA2DAB"/>
    <w:rsid w:val="00EA6A05"/>
    <w:rsid w:val="00EE16FC"/>
    <w:rsid w:val="00EE6437"/>
    <w:rsid w:val="00EF5625"/>
    <w:rsid w:val="00F04B4A"/>
    <w:rsid w:val="00F10BCE"/>
    <w:rsid w:val="00F32031"/>
    <w:rsid w:val="00F47870"/>
    <w:rsid w:val="00F502F0"/>
    <w:rsid w:val="00F50665"/>
    <w:rsid w:val="00F57A2E"/>
    <w:rsid w:val="00F63481"/>
    <w:rsid w:val="00F6403A"/>
    <w:rsid w:val="00F65426"/>
    <w:rsid w:val="00F67A71"/>
    <w:rsid w:val="00F769A3"/>
    <w:rsid w:val="00F87D44"/>
    <w:rsid w:val="00F90DA1"/>
    <w:rsid w:val="00F95DA8"/>
    <w:rsid w:val="00FA0637"/>
    <w:rsid w:val="00FC6A3D"/>
    <w:rsid w:val="00FD48CF"/>
    <w:rsid w:val="00FE2F18"/>
    <w:rsid w:val="00FE32FB"/>
    <w:rsid w:val="00FE3B4D"/>
    <w:rsid w:val="00FE55A2"/>
    <w:rsid w:val="00FF1568"/>
    <w:rsid w:val="00FF1D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PodnojeChar" w:type="character">
    <w:name w:val="Podnožje Char"/>
    <w:basedOn w:val="Zadanifontodlomka"/>
    <w:link w:val="Podnoje"/>
    <w:uiPriority w:val="99"/>
    <w:rsid w:val="00B61394"/>
    <w:rPr>
      <w:sz w:val="24"/>
      <w:szCs w:val="24"/>
    </w:rPr>
  </w:style>
  <w:style w:styleId="Reetkatablice" w:type="table">
    <w:name w:val="Table Grid"/>
    <w:basedOn w:val="Obinatablica"/>
    <w:rsid w:val="00041FC5"/>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025B65"/>
    <w:pPr>
      <w:ind w:left="720"/>
      <w:contextualSpacing/>
    </w:pPr>
  </w:style>
  <w:style w:styleId="Tekstrezerviranogmjesta" w:type="character">
    <w:name w:val="Placeholder Text"/>
    <w:basedOn w:val="Zadanifontodlomka"/>
    <w:uiPriority w:val="99"/>
    <w:semiHidden/>
    <w:rsid w:val="003B77C7"/>
    <w:rPr>
      <w:color w:val="808080"/>
      <w:bdr w:space="0" w:sz="0" w:color="auto" w:val="none"/>
      <w:shd w:fill="auto" w:color="auto" w:val="clear"/>
    </w:rPr>
  </w:style>
  <w:style w:customStyle="true" w:styleId="eSPISCCParagraphDefaultFont" w:type="character">
    <w:name w:val="eSPIS_CC_Paragraph Default Font"/>
    <w:basedOn w:val="Zadanifontodlomka"/>
    <w:rsid w:val="003B77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77C7"/>
    <w:rPr>
      <w:bdr w:space="0" w:sz="0" w:color="auto" w:val="none"/>
      <w:shd w:fill="FFFFCC" w:color="auto" w:val="clear"/>
      <w:lang w:val="hr-HR"/>
    </w:rPr>
  </w:style>
  <w:style w:customStyle="true" w:styleId="PozadinaSvijetloCrvena" w:type="character">
    <w:name w:val="Pozadina_SvijetloCrvena"/>
    <w:basedOn w:val="eSPISCCParagraphDefaultFont"/>
    <w:rsid w:val="003B77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77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PodnojeChar" w:type="character">
    <w:name w:val="Podnožje Char"/>
    <w:basedOn w:val="Zadanifontodlomka"/>
    <w:link w:val="Podnoje"/>
    <w:uiPriority w:val="99"/>
    <w:rsid w:val="00B61394"/>
    <w:rPr>
      <w:sz w:val="24"/>
      <w:szCs w:val="24"/>
    </w:rPr>
  </w:style>
  <w:style w:styleId="Reetkatablice" w:type="table">
    <w:name w:val="Table Grid"/>
    <w:basedOn w:val="Obinatablica"/>
    <w:rsid w:val="00041FC5"/>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025B65"/>
    <w:pPr>
      <w:ind w:left="720"/>
      <w:contextualSpacing/>
    </w:pPr>
  </w:style>
  <w:style w:styleId="Tekstrezerviranogmjesta" w:type="character">
    <w:name w:val="Placeholder Text"/>
    <w:basedOn w:val="Zadanifontodlomka"/>
    <w:uiPriority w:val="99"/>
    <w:semiHidden/>
    <w:rsid w:val="003B77C7"/>
    <w:rPr>
      <w:color w:val="808080"/>
      <w:bdr w:color="auto" w:space="0" w:sz="0" w:val="none"/>
      <w:shd w:color="auto" w:fill="auto" w:val="clear"/>
    </w:rPr>
  </w:style>
  <w:style w:customStyle="1" w:styleId="eSPISCCParagraphDefaultFont" w:type="character">
    <w:name w:val="eSPIS_CC_Paragraph Default Font"/>
    <w:basedOn w:val="Zadanifontodlomka"/>
    <w:rsid w:val="003B77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77C7"/>
    <w:rPr>
      <w:bdr w:color="auto" w:space="0" w:sz="0" w:val="none"/>
      <w:shd w:color="auto" w:fill="FFFFCC" w:val="clear"/>
      <w:lang w:val="hr-HR"/>
    </w:rPr>
  </w:style>
  <w:style w:customStyle="1" w:styleId="PozadinaSvijetloCrvena" w:type="character">
    <w:name w:val="Pozadina_SvijetloCrvena"/>
    <w:basedOn w:val="eSPISCCParagraphDefaultFont"/>
    <w:rsid w:val="003B77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77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 w:id="14781057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06701201">
          <w:marLeft w:val="0"/>
          <w:marRight w:val="0"/>
          <w:marTop w:val="60"/>
          <w:marBottom w:val="0"/>
          <w:divBdr>
            <w:top w:space="0" w:sz="0" w:color="auto" w:val="none"/>
            <w:left w:space="0" w:sz="0" w:color="auto" w:val="none"/>
            <w:bottom w:space="0" w:sz="0" w:color="auto" w:val="none"/>
            <w:right w:space="0" w:sz="0" w:color="auto" w:val="none"/>
          </w:divBdr>
          <w:divsChild>
            <w:div w:id="1215193916">
              <w:marLeft w:val="0"/>
              <w:marRight w:val="0"/>
              <w:marTop w:val="0"/>
              <w:marBottom w:val="0"/>
              <w:divBdr>
                <w:top w:space="0" w:sz="0" w:color="auto" w:val="none"/>
                <w:left w:space="0" w:sz="0" w:color="auto" w:val="none"/>
                <w:bottom w:space="0" w:sz="0" w:color="auto" w:val="none"/>
                <w:right w:space="0" w:sz="0" w:color="auto" w:val="none"/>
              </w:divBdr>
              <w:divsChild>
                <w:div w:id="1939024100">
                  <w:marLeft w:val="3750"/>
                  <w:marRight w:val="0"/>
                  <w:marTop w:val="0"/>
                  <w:marBottom w:val="300"/>
                  <w:divBdr>
                    <w:top w:space="0" w:sz="0" w:color="auto" w:val="none"/>
                    <w:left w:space="0" w:sz="0" w:color="auto" w:val="none"/>
                    <w:bottom w:space="0" w:sz="0" w:color="auto" w:val="none"/>
                    <w:right w:space="0" w:sz="0" w:color="auto" w:val="none"/>
                  </w:divBdr>
                  <w:divsChild>
                    <w:div w:id="1303465939">
                      <w:marLeft w:val="0"/>
                      <w:marRight w:val="0"/>
                      <w:marTop w:val="0"/>
                      <w:marBottom w:val="0"/>
                      <w:divBdr>
                        <w:top w:space="0" w:sz="0" w:color="auto" w:val="none"/>
                        <w:left w:space="0" w:sz="0" w:color="auto" w:val="none"/>
                        <w:bottom w:space="0" w:sz="0" w:color="auto" w:val="none"/>
                        <w:right w:space="0" w:sz="0" w:color="auto" w:val="none"/>
                      </w:divBdr>
                      <w:divsChild>
                        <w:div w:id="476923581">
                          <w:marLeft w:val="0"/>
                          <w:marRight w:val="0"/>
                          <w:marTop w:val="0"/>
                          <w:marBottom w:val="0"/>
                          <w:divBdr>
                            <w:top w:space="0" w:sz="0" w:color="auto" w:val="none"/>
                            <w:left w:space="0" w:sz="0" w:color="auto" w:val="none"/>
                            <w:bottom w:space="0" w:sz="0" w:color="auto" w:val="none"/>
                            <w:right w:space="0" w:sz="0" w:color="auto" w:val="none"/>
                          </w:divBdr>
                          <w:divsChild>
                            <w:div w:id="1003623626">
                              <w:marLeft w:val="0"/>
                              <w:marRight w:val="0"/>
                              <w:marTop w:val="0"/>
                              <w:marBottom w:val="0"/>
                              <w:divBdr>
                                <w:top w:space="0" w:sz="0" w:color="auto" w:val="none"/>
                                <w:left w:space="0" w:sz="0" w:color="auto" w:val="none"/>
                                <w:bottom w:space="0" w:sz="0" w:color="auto" w:val="none"/>
                                <w:right w:space="0" w:sz="0" w:color="auto" w:val="none"/>
                              </w:divBdr>
                              <w:divsChild>
                                <w:div w:id="937828592">
                                  <w:marLeft w:val="0"/>
                                  <w:marRight w:val="0"/>
                                  <w:marTop w:val="0"/>
                                  <w:marBottom w:val="0"/>
                                  <w:divBdr>
                                    <w:top w:space="0" w:sz="0" w:color="auto" w:val="none"/>
                                    <w:left w:space="0" w:sz="0" w:color="auto" w:val="none"/>
                                    <w:bottom w:space="0" w:sz="0" w:color="auto" w:val="none"/>
                                    <w:right w:space="0" w:sz="0" w:color="auto" w:val="none"/>
                                  </w:divBdr>
                                  <w:divsChild>
                                    <w:div w:id="783617617">
                                      <w:marLeft w:val="0"/>
                                      <w:marRight w:val="0"/>
                                      <w:marTop w:val="0"/>
                                      <w:marBottom w:val="0"/>
                                      <w:divBdr>
                                        <w:top w:space="0" w:sz="0" w:color="auto" w:val="none"/>
                                        <w:left w:space="0" w:sz="0" w:color="auto" w:val="none"/>
                                        <w:bottom w:space="0" w:sz="0" w:color="auto" w:val="none"/>
                                        <w:right w:space="0" w:sz="0" w:color="auto" w:val="none"/>
                                      </w:divBdr>
                                      <w:divsChild>
                                        <w:div w:id="1958440282">
                                          <w:marLeft w:val="0"/>
                                          <w:marRight w:val="0"/>
                                          <w:marTop w:val="0"/>
                                          <w:marBottom w:val="0"/>
                                          <w:divBdr>
                                            <w:top w:space="0" w:sz="0" w:color="auto" w:val="none"/>
                                            <w:left w:space="0" w:sz="0" w:color="auto" w:val="none"/>
                                            <w:bottom w:space="0" w:sz="0" w:color="auto" w:val="none"/>
                                            <w:right w:space="0" w:sz="0" w:color="auto" w:val="none"/>
                                          </w:divBdr>
                                          <w:divsChild>
                                            <w:div w:id="6382694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listopada 2016.</izvorni_sadrzaj>
    <derivirana_varijabla naziv="DomainObject.DatumDonosenjaOdluke_1">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1260</izvorni_sadrzaj>
    <derivirana_varijabla naziv="DomainObject.Predmet.Broj_1">1260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St-1260/2016</izvorni_sadrzaj>
    <derivirana_varijabla naziv="DomainObject.Predmet.OznakaBroj_1">St-1260/2016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MELCON d.o.o. za projektiranje i izvođenje završnih radova u građevinarstvu, ispitivanje elektroinstalacija i rasvjete u steč; ASFALT AB društvo s ograničenom odgovornošću za graditeljstvo; Maja Beram; Zoran Botić; Mate Bučević zastupanog po punomoćniku Ante Vujčić; Denis Čovo; Denis Erceg; Iva Erceg; Kerim Hadžić; Smilja Jurić; Tomislav Knajdl zastupanog po punomoćniku Ante Vujčić; Bruno Kokan; Ratko Kostić; Ivan Kustura; Josip Liović; Frane Malenica; Nedžad Maličević; Ante Mandić; Denis Mešin; Joško Mešin; Velimir Plazonić zastupanog po punomoćniku Ante Vujčić; Ivan Pletikosić; Josip Radić; Isabella Sekovski; Boško Stojić; Branislav Subotić; Ivan Šiljić zastupanog po punomoćniku Ante Vujčić; Dujo Vujević; Ministarstvo financija RH; ČISTOĆA društvo s ograničenom odgovornošću za obavljanje komunalnih djelatnosti održavanja čistoće i odlaganja komunaln; TIM KABEL, društvo s ograničenom odgovornošću za trgovinu; Josip Ajduković; SCHRACK TECHNIK d.o.o. za promet elektrotehničkih uređaja zastupanog po punomoćniku Boran Bušurelo; PRIVREDNA BANKA ZAGREB - DIONIČKO DRUŠTVO zastupanog po punomoćniku Zoran Puljiz; Hrvatski Telekom d.d.; ČULIĆ ELEKTRO CENTAR, društvo s ograničenom odgovornošću za trgovinu, export-import, proizvodnju i usluge; BASIC d.o.o. za trgovinu i usluge; IZODAL društvo s ograničenom odgovornošću za završne radove u građevinarstvu zastupanog po punomoćniku ZOU DRAŽEN VUKOVIĆ I SAŠA LALIĆ; ELEKTROTEHNA d.o.o. za trgovinu i proizvodnju zastupanog po punomoćniku Ivo Staničić; HEP - Opskrba d.o.o. za opskrbu potrošača električnom, toplinskom energijom i plinom; ADRIA WINCH d.o.o. za proizvodnju, projektiranje, promet i usluge; BRODOMERKUR trgovina i usluge, dioničko društvo; ERSTE CARD CLUB društvo s ograničenom odgovornošću za financijsko posredovanje i usluge zastupanog po punomoćniku OD LEKO I PARTNERI; CROATIA osiguranje d.d.; NAPREDNE TEHNOLOGIJE SIES d.o.o. za projektiranje, izvođenje radova i tehničke djelatnosti zastupanog po punomoćniku OD ROŽMAN &amp; OREDIĆ; HEP-Operator distribucijskog sustava d.o.o. za distribuciju i opskrbu električne energije; Petar Vukšić</izvorni_sadrzaj>
    <derivirana_varijabla naziv="DomainObject.Predmet.StrankaFormated_1">  MELCON d.o.o. za projektiranje i izvođenje završnih radova u građevinarstvu, ispitivanje elektroinstalacija i rasvjete u steč; ASFALT AB društvo s ograničenom odgovornošću za graditeljstvo; Maja Beram; Zoran Botić; Mate Bučević zastupanog po punomoćniku Ante Vujčić; Denis Čovo; Denis Erceg; Iva Erceg; Kerim Hadžić; Smilja Jurić; Tomislav Knajdl zastupanog po punomoćniku Ante Vujčić; Bruno Kokan; Ratko Kostić; Ivan Kustura; Josip Liović; Frane Malenica; Nedžad Maličević; Ante Mandić; Denis Mešin; Joško Mešin; Velimir Plazonić zastupanog po punomoćniku Ante Vujčić; Ivan Pletikosić; Josip Radić; Isabella Sekovski; Boško Stojić; Branislav Subotić; Ivan Šiljić zastupanog po punomoćniku Ante Vujčić; Dujo Vujević; Ministarstvo financija RH; ČISTOĆA društvo s ograničenom odgovornošću za obavljanje komunalnih djelatnosti održavanja čistoće i odlaganja komunaln; TIM KABEL, društvo s ograničenom odgovornošću za trgovinu; Josip Ajduković; SCHRACK TECHNIK d.o.o. za promet elektrotehničkih uređaja zastupanog po punomoćniku Boran Bušurelo; PRIVREDNA BANKA ZAGREB - DIONIČKO DRUŠTVO zastupanog po punomoćniku Zoran Puljiz; Hrvatski Telekom d.d.; ČULIĆ ELEKTRO CENTAR, društvo s ograničenom odgovornošću za trgovinu, export-import, proizvodnju i usluge; BASIC d.o.o. za trgovinu i usluge; IZODAL društvo s ograničenom odgovornošću za završne radove u građevinarstvu zastupanog po punomoćniku ZOU DRAŽEN VUKOVIĆ I SAŠA LALIĆ; ELEKTROTEHNA d.o.o. za trgovinu i proizvodnju zastupanog po punomoćniku Ivo Staničić; HEP - Opskrba d.o.o. za opskrbu potrošača električnom, toplinskom energijom i plinom; ADRIA WINCH d.o.o. za proizvodnju, projektiranje, promet i usluge; BRODOMERKUR trgovina i usluge, dioničko društvo; ERSTE CARD CLUB društvo s ograničenom odgovornošću za financijsko posredovanje i usluge zastupanog po punomoćniku OD LEKO I PARTNERI; CROATIA osiguranje d.d.; NAPREDNE TEHNOLOGIJE SIES d.o.o. za projektiranje, izvođenje radova i tehničke djelatnosti zastupanog po punomoćniku OD ROŽMAN &amp; OREDIĆ; HEP-Operator distribucijskog sustava d.o.o. za distribuciju i opskrbu električne energije; Petar Vukšić</derivirana_varijabla>
  </DomainObject.Predmet.StrankaFormated>
  <DomainObject.Predmet.StrankaFormatedOIB>
    <izvorni_sadrzaj>  MELCON d.o.o. za projektiranje i izvođenje završnih radova u građevinarstvu, ispitivanje elektroinstalacija i rasvjete u steč, OIB 79326486732; ASFALT AB društvo s ograničenom odgovornošću za graditeljstvo, OIB 80601028296; Maja Beram, OIB 41767350629; Zoran Botić, OIB 65324028331; Mate Bučević, OIB 63838914822 zastupanog po punomoćniku Ante Vujčić; Denis Čovo, OIB 84286187829; Denis Erceg, OIB 23198287125; Iva Erceg, OIB 01597022458; Kerim Hadžić, OIB 54845943480; Smilja Jurić, OIB 16384274597; Tomislav Knajdl, OIB 48185823472 zastupanog po punomoćniku Ante Vujčić; Bruno Kokan, OIB 00347191088; Ratko Kostić, OIB 15873756059; Ivan Kustura, OIB 02255702625; Josip Liović, OIB 59973062201; Frane Malenica, OIB 37237734331; Nedžad Maličević, OIB 96111280506; Ante Mandić, OIB 71225723422; Denis Mešin, OIB 65144986978; Joško Mešin, OIB 89459935337; Velimir Plazonić, OIB 74843779372 zastupanog po punomoćniku Ante Vujčić; Ivan Pletikosić, OIB 40815328079; Josip Radić, OIB 75003226629; Isabella Sekovski, OIB 41898949907; Boško Stojić, OIB 39548148148; Branislav Subotić, OIB 17118186926; Ivan Šiljić, OIB 33027395680 zastupanog po punomoćniku Ante Vujčić; Dujo Vujević, OIB 80528173996; Ministarstvo financija RH, OIB 18683136487; ČISTOĆA društvo s ograničenom odgovornošću za obavljanje komunalnih djelatnosti održavanja čistoće i odlaganja komunaln, OIB 38812451417; TIM KABEL, društvo s ograničenom odgovornošću za trgovinu, OIB 69927324836; Josip Ajduković, OIB 83592073499; SCHRACK TECHNIK d.o.o. za promet elektrotehničkih uređaja, OIB 36365310424 zastupanog po punomoćniku Boran Bušurelo; PRIVREDNA BANKA ZAGREB - DIONIČKO DRUŠTVO, OIB 02535697732 zastupanog po punomoćniku Zoran Puljiz; Hrvatski Telekom d.d., OIB 81793146560; ČULIĆ ELEKTRO CENTAR, društvo s ograničenom odgovornošću za trgovinu, export-import, proizvodnju i usluge, OIB 96434662616; BASIC d.o.o. za trgovinu i usluge, OIB 52072753291; IZODAL društvo s ograničenom odgovornošću za završne radove u građevinarstvu, OIB 07085868781 zastupanog po punomoćniku ZOU DRAŽEN VUKOVIĆ I SAŠA LALIĆ; ELEKTROTEHNA d.o.o. za trgovinu i proizvodnju, OIB 50081287867 zastupanog po punomoćniku Ivo Staničić; HEP - Opskrba d.o.o. za opskrbu potrošača električnom, toplinskom energijom i plinom, OIB 63073332379; ADRIA WINCH d.o.o. za proizvodnju, projektiranje, promet i usluge, OIB 95307107404; BRODOMERKUR trgovina i usluge, dioničko društvo, OIB 33956120458; ERSTE CARD CLUB društvo s ograničenom odgovornošću za financijsko posredovanje i usluge, OIB 85941596441 zastupanog po punomoćniku OD LEKO I PARTNERI; CROATIA osiguranje d.d., OIB 26187994862; NAPREDNE TEHNOLOGIJE SIES d.o.o. za projektiranje, izvođenje radova i tehničke djelatnosti, OIB 68188349196 zastupanog po punomoćniku OD ROŽMAN &amp; OREDIĆ; HEP-Operator distribucijskog sustava d.o.o. za distribuciju i opskrbu električne energije, OIB 46830600751; Petar Vukšić, OIB 77665338459</izvorni_sadrzaj>
    <derivirana_varijabla naziv="DomainObject.Predmet.StrankaFormatedOIB_1">  MELCON d.o.o. za projektiranje i izvođenje završnih radova u građevinarstvu, ispitivanje elektroinstalacija i rasvjete u steč, OIB 79326486732; ASFALT AB društvo s ograničenom odgovornošću za graditeljstvo, OIB 80601028296; Maja Beram, OIB 41767350629; Zoran Botić, OIB 65324028331; Mate Bučević, OIB 63838914822 zastupanog po punomoćniku Ante Vujčić; Denis Čovo, OIB 84286187829; Denis Erceg, OIB 23198287125; Iva Erceg, OIB 01597022458; Kerim Hadžić, OIB 54845943480; Smilja Jurić, OIB 16384274597; Tomislav Knajdl, OIB 48185823472 zastupanog po punomoćniku Ante Vujčić; Bruno Kokan, OIB 00347191088; Ratko Kostić, OIB 15873756059; Ivan Kustura, OIB 02255702625; Josip Liović, OIB 59973062201; Frane Malenica, OIB 37237734331; Nedžad Maličević, OIB 96111280506; Ante Mandić, OIB 71225723422; Denis Mešin, OIB 65144986978; Joško Mešin, OIB 89459935337; Velimir Plazonić, OIB 74843779372 zastupanog po punomoćniku Ante Vujčić; Ivan Pletikosić, OIB 40815328079; Josip Radić, OIB 75003226629; Isabella Sekovski, OIB 41898949907; Boško Stojić, OIB 39548148148; Branislav Subotić, OIB 17118186926; Ivan Šiljić, OIB 33027395680 zastupanog po punomoćniku Ante Vujčić; Dujo Vujević, OIB 80528173996; Ministarstvo financija RH, OIB 18683136487; ČISTOĆA društvo s ograničenom odgovornošću za obavljanje komunalnih djelatnosti održavanja čistoće i odlaganja komunaln, OIB 38812451417; TIM KABEL, društvo s ograničenom odgovornošću za trgovinu, OIB 69927324836; Josip Ajduković, OIB 83592073499; SCHRACK TECHNIK d.o.o. za promet elektrotehničkih uređaja, OIB 36365310424 zastupanog po punomoćniku Boran Bušurelo; PRIVREDNA BANKA ZAGREB - DIONIČKO DRUŠTVO, OIB 02535697732 zastupanog po punomoćniku Zoran Puljiz; Hrvatski Telekom d.d., OIB 81793146560; ČULIĆ ELEKTRO CENTAR, društvo s ograničenom odgovornošću za trgovinu, export-import, proizvodnju i usluge, OIB 96434662616; BASIC d.o.o. za trgovinu i usluge, OIB 52072753291; IZODAL društvo s ograničenom odgovornošću za završne radove u građevinarstvu, OIB 07085868781 zastupanog po punomoćniku ZOU DRAŽEN VUKOVIĆ I SAŠA LALIĆ; ELEKTROTEHNA d.o.o. za trgovinu i proizvodnju, OIB 50081287867 zastupanog po punomoćniku Ivo Staničić; HEP - Opskrba d.o.o. za opskrbu potrošača električnom, toplinskom energijom i plinom, OIB 63073332379; ADRIA WINCH d.o.o. za proizvodnju, projektiranje, promet i usluge, OIB 95307107404; BRODOMERKUR trgovina i usluge, dioničko društvo, OIB 33956120458; ERSTE CARD CLUB društvo s ograničenom odgovornošću za financijsko posredovanje i usluge, OIB 85941596441 zastupanog po punomoćniku OD LEKO I PARTNERI; CROATIA osiguranje d.d., OIB 26187994862; NAPREDNE TEHNOLOGIJE SIES d.o.o. za projektiranje, izvođenje radova i tehničke djelatnosti, OIB 68188349196 zastupanog po punomoćniku OD ROŽMAN &amp; OREDIĆ; HEP-Operator distribucijskog sustava d.o.o. za distribuciju i opskrbu električne energije, OIB 46830600751; Petar Vukšić, OIB 77665338459</derivirana_varijabla>
  </DomainObject.Predmet.StrankaFormatedOIB>
  <DomainObject.Predmet.StrankaFormatedWithAdress>
    <izvorni_sadrzaj> MELCON d.o.o. za projektiranje i izvođenje završnih radova u građevinarstvu, ispitivanje elektroinstalacija i rasvjete u steč, Ulica Don Frane Bulića 205, 21210 Solin; ASFALT AB društvo s ograničenom odgovornošću za graditeljstvo, Ispod Osoja 31, 21210 Blaca; Maja Beram, Cesta Dr.franje Tuđmana 1049, 21217 Kaštel Štafilić; Zoran Botić, Put Žabic 5, 21217 Kaštel Novi; Mate Bučević, Mosećka 10, 21000 Split zastupanog po punomoćniku Ante Vujčić; Denis Čovo, Karakašica 126, 21230 Karakašica; Denis Erceg, Sv. Spasa 7d, 21000 Split; Iva Erceg, Sućidar 21, 21000 Split; Kerim Hadžić, Plitvička 4, 21000 Split; Smilja Jurić, Matoševa Ulica 98, 21210 Solin; Tomislav Knajdl, Gajeva 30a, 21217 Kaštel Stari zastupanog po punomoćniku Ante Vujčić; Bruno Kokan, Vrlička 15, 21000 Split; Ratko Kostić, Dubrovačka 49, 21000 Split; Ivan Kustura, Stupi 4, 21214 Kaštel Lukšić; Josip Liović, Brnaze 189, 21230 Brnaze; Frane Malenica, Ramska 23, 21000 Split; Nedžad Maličević, Ulica Don Frane Bulića 207, 21210 Solin; Ante Mandić, Rimski Put 39, 21212 Kaštel Sućurac; Denis Mešin, Sućidar 14, 21000 Split; Joško Mešin, Sućidar 14, 21000 Split; Velimir Plazonić, Garjak 36, 21236 Garjak zastupanog po punomoćniku Ante Vujčić; Ivan Pletikosić, Hrvace 116, 21233 Hrvace; Josip Radić, Bilice Ii 30, 21000 Split; Isabella Sekovski, Benkovačka 5, 21000 Split; Boško Stojić, Donji Bitelić 3, 21233 Donji Bitelić; Branislav Subotić, Gajeva 20, 21000 Split; Ivan Šiljić, Vojnić Sinjski 95, 21240 Vojnić Sinjski zastupanog po punomoćniku Ante Vujčić; Dujo Vujević, Ulica Petra Kružića 15a, 21210 Solin; Ministarstvo financija RH, Katančićeva 5, 10000 Zagreb; ČISTOĆA društvo s ograničenom odgovornošću za obavljanje komunalnih djelatnosti održavanja čistoće i odlaganja komunaln, Put Plokita 81, 21000 Split; TIM KABEL, društvo s ograničenom odgovornošću za trgovinu, Savska cesta 103, 10360 Sesvete; Josip Ajduković, Put Kuka 5, 21230 Sinj; SCHRACK TECHNIK d.o.o. za promet elektrotehničkih uređaja, Zavrtnica 17, 10000 Zagreb zastupanog po punomoćniku Boran Bušurelo; PRIVREDNA BANKA ZAGREB - DIONIČKO DRUŠTVO, Radnička cesta 50, 10000 Zagreb zastupanog po punomoćniku Zoran Puljiz; Hrvatski Telekom d.d., Roberta Frangeša Mihanovića 9, 10000 Zagreb; ČULIĆ ELEKTRO CENTAR, društvo s ograničenom odgovornošću za trgovinu, export-import, proizvodnju i usluge, Hektorovićeva 31, 21210 Solin; BASIC d.o.o. za trgovinu i usluge, Bjelovarska Ulica 1, 21000 Split; IZODAL društvo s ograničenom odgovornošću za završne radove u građevinarstvu, F. Tuđmana 9, 21212 Kaštel Sućurac zastupanog po punomoćniku ZOU DRAŽEN VUKOVIĆ I SAŠA LALIĆ; ELEKTROTEHNA d.o.o. za trgovinu i proizvodnju, Dračevac 2 D, 21000 Split zastupanog po punomoćniku Ivo Staničić; HEP - Opskrba d.o.o. za opskrbu potrošača električnom, toplinskom energijom i plinom, Ulica grada Vukovara 37, 10000 Zagreb; ADRIA WINCH d.o.o. za proizvodnju, projektiranje, promet i usluge, Mostine 11 B, 21000 Split; BRODOMERKUR trgovina i usluge, dioničko društvo, Poljička Cesta 35, 21000 Split; ERSTE CARD CLUB društvo s ograničenom odgovornošću za financijsko posredovanje i usluge, Praška 5, 10000 Zagreb zastupanog po punomoćniku OD LEKO I PARTNERI; CROATIA osiguranje d.d., Miramarska 22, 10000 Zagreb; NAPREDNE TEHNOLOGIJE SIES d.o.o. za projektiranje, izvođenje radova i tehničke djelatnosti, Karlovačka cesta 55, 47280 Ozalj zastupanog po punomoćniku OD ROŽMAN &amp; OREDIĆ; HEP-Operator distribucijskog sustava d.o.o. za distribuciju i opskrbu električne energije, Ulica grada Vukovara 37, 10000 Zagreb; Petar Vukšić, Krušvar 133, 21232 Krušvar</izvorni_sadrzaj>
    <derivirana_varijabla naziv="DomainObject.Predmet.StrankaFormatedWithAdress_1"> MELCON d.o.o. za projektiranje i izvođenje završnih radova u građevinarstvu, ispitivanje elektroinstalacija i rasvjete u steč, Ulica Don Frane Bulića 205, 21210 Solin; ASFALT AB društvo s ograničenom odgovornošću za graditeljstvo, Ispod Osoja 31, 21210 Blaca; Maja Beram, Cesta Dr.franje Tuđmana 1049, 21217 Kaštel Štafilić; Zoran Botić, Put Žabic 5, 21217 Kaštel Novi; Mate Bučević, Mosećka 10, 21000 Split zastupanog po punomoćniku Ante Vujčić; Denis Čovo, Karakašica 126, 21230 Karakašica; Denis Erceg, Sv. Spasa 7d, 21000 Split; Iva Erceg, Sućidar 21, 21000 Split; Kerim Hadžić, Plitvička 4, 21000 Split; Smilja Jurić, Matoševa Ulica 98, 21210 Solin; Tomislav Knajdl, Gajeva 30a, 21217 Kaštel Stari zastupanog po punomoćniku Ante Vujčić; Bruno Kokan, Vrlička 15, 21000 Split; Ratko Kostić, Dubrovačka 49, 21000 Split; Ivan Kustura, Stupi 4, 21214 Kaštel Lukšić; Josip Liović, Brnaze 189, 21230 Brnaze; Frane Malenica, Ramska 23, 21000 Split; Nedžad Maličević, Ulica Don Frane Bulića 207, 21210 Solin; Ante Mandić, Rimski Put 39, 21212 Kaštel Sućurac; Denis Mešin, Sućidar 14, 21000 Split; Joško Mešin, Sućidar 14, 21000 Split; Velimir Plazonić, Garjak 36, 21236 Garjak zastupanog po punomoćniku Ante Vujčić; Ivan Pletikosić, Hrvace 116, 21233 Hrvace; Josip Radić, Bilice Ii 30, 21000 Split; Isabella Sekovski, Benkovačka 5, 21000 Split; Boško Stojić, Donji Bitelić 3, 21233 Donji Bitelić; Branislav Subotić, Gajeva 20, 21000 Split; Ivan Šiljić, Vojnić Sinjski 95, 21240 Vojnić Sinjski zastupanog po punomoćniku Ante Vujčić; Dujo Vujević, Ulica Petra Kružića 15a, 21210 Solin; Ministarstvo financija RH, Katančićeva 5, 10000 Zagreb; ČISTOĆA društvo s ograničenom odgovornošću za obavljanje komunalnih djelatnosti održavanja čistoće i odlaganja komunaln, Put Plokita 81, 21000 Split; TIM KABEL, društvo s ograničenom odgovornošću za trgovinu, Savska cesta 103, 10360 Sesvete; Josip Ajduković, Put Kuka 5, 21230 Sinj; SCHRACK TECHNIK d.o.o. za promet elektrotehničkih uređaja, Zavrtnica 17, 10000 Zagreb zastupanog po punomoćniku Boran Bušurelo; PRIVREDNA BANKA ZAGREB - DIONIČKO DRUŠTVO, Radnička cesta 50, 10000 Zagreb zastupanog po punomoćniku Zoran Puljiz; Hrvatski Telekom d.d., Roberta Frangeša Mihanovića 9, 10000 Zagreb; ČULIĆ ELEKTRO CENTAR, društvo s ograničenom odgovornošću za trgovinu, export-import, proizvodnju i usluge, Hektorovićeva 31, 21210 Solin; BASIC d.o.o. za trgovinu i usluge, Bjelovarska Ulica 1, 21000 Split; IZODAL društvo s ograničenom odgovornošću za završne radove u građevinarstvu, F. Tuđmana 9, 21212 Kaštel Sućurac zastupanog po punomoćniku ZOU DRAŽEN VUKOVIĆ I SAŠA LALIĆ; ELEKTROTEHNA d.o.o. za trgovinu i proizvodnju, Dračevac 2 D, 21000 Split zastupanog po punomoćniku Ivo Staničić; HEP - Opskrba d.o.o. za opskrbu potrošača električnom, toplinskom energijom i plinom, Ulica grada Vukovara 37, 10000 Zagreb; ADRIA WINCH d.o.o. za proizvodnju, projektiranje, promet i usluge, Mostine 11 B, 21000 Split; BRODOMERKUR trgovina i usluge, dioničko društvo, Poljička Cesta 35, 21000 Split; ERSTE CARD CLUB društvo s ograničenom odgovornošću za financijsko posredovanje i usluge, Praška 5, 10000 Zagreb zastupanog po punomoćniku OD LEKO I PARTNERI; CROATIA osiguranje d.d., Miramarska 22, 10000 Zagreb; NAPREDNE TEHNOLOGIJE SIES d.o.o. za projektiranje, izvođenje radova i tehničke djelatnosti, Karlovačka cesta 55, 47280 Ozalj zastupanog po punomoćniku OD ROŽMAN &amp; OREDIĆ; HEP-Operator distribucijskog sustava d.o.o. za distribuciju i opskrbu električne energije, Ulica grada Vukovara 37, 10000 Zagreb; Petar Vukšić, Krušvar 133, 21232 Krušvar</derivirana_varijabla>
  </DomainObject.Predmet.StrankaFormatedWithAdress>
  <DomainObject.Predmet.StrankaFormatedWithAdressOIB>
    <izvorni_sadrzaj> MELCON d.o.o. za projektiranje i izvođenje završnih radova u građevinarstvu, ispitivanje elektroinstalacija i rasvjete u steč, OIB 79326486732, Ulica Don Frane Bulića 205, 21210 Solin; ASFALT AB društvo s ograničenom odgovornošću za graditeljstvo, OIB 80601028296, Ispod Osoja 31, 21210 Blaca; Maja Beram, OIB 41767350629, Cesta Dr.franje Tuđmana 1049, 21217 Kaštel Štafilić; Zoran Botić, OIB 65324028331, Put Žabic 5, 21217 Kaštel Novi; Mate Bučević, OIB 63838914822, Mosećka 10, 21000 Split zastupanog po punomoćniku Ante Vujčić; Denis Čovo, OIB 84286187829, Karakašica 126, 21230 Karakašica; Denis Erceg, OIB 23198287125, Sv. Spasa 7d, 21000 Split; Iva Erceg, OIB 01597022458, Sućidar 21, 21000 Split; Kerim Hadžić, OIB 54845943480, Plitvička 4, 21000 Split; Smilja Jurić, OIB 16384274597, Matoševa Ulica 98, 21210 Solin; Tomislav Knajdl, OIB 48185823472, Gajeva 30a, 21217 Kaštel Stari zastupanog po punomoćniku Ante Vujčić; Bruno Kokan, OIB 00347191088, Vrlička 15, 21000 Split; Ratko Kostić, OIB 15873756059, Dubrovačka 49, 21000 Split; Ivan Kustura, OIB 02255702625, Stupi 4, 21214 Kaštel Lukšić; Josip Liović, OIB 59973062201, Brnaze 189, 21230 Brnaze; Frane Malenica, OIB 37237734331, Ramska 23, 21000 Split; Nedžad Maličević, OIB 96111280506, Ulica Don Frane Bulića 207, 21210 Solin; Ante Mandić, OIB 71225723422, Rimski Put 39, 21212 Kaštel Sućurac; Denis Mešin, OIB 65144986978, Sućidar 14, 21000 Split; Joško Mešin, OIB 89459935337, Sućidar 14, 21000 Split; Velimir Plazonić, OIB 74843779372, Garjak 36, 21236 Garjak zastupanog po punomoćniku Ante Vujčić; Ivan Pletikosić, OIB 40815328079, Hrvace 116, 21233 Hrvace; Josip Radić, OIB 75003226629, Bilice Ii 30, 21000 Split; Isabella Sekovski, OIB 41898949907, Benkovačka 5, 21000 Split; Boško Stojić, OIB 39548148148, Donji Bitelić 3, 21233 Donji Bitelić; Branislav Subotić, OIB 17118186926, Gajeva 20, 21000 Split; Ivan Šiljić, OIB 33027395680, Vojnić Sinjski 95, 21240 Vojnić Sinjski zastupanog po punomoćniku Ante Vujčić; Dujo Vujević, OIB 80528173996, Ulica Petra Kružića 15a, 21210 Solin; Ministarstvo financija RH, OIB 18683136487, Katančićeva 5, 10000 Zagreb; ČISTOĆA društvo s ograničenom odgovornošću za obavljanje komunalnih djelatnosti održavanja čistoće i odlaganja komunaln, OIB 38812451417, Put Plokita 81, 21000 Split; TIM KABEL, društvo s ograničenom odgovornošću za trgovinu, OIB 69927324836, Savska cesta 103, 10360 Sesvete; Josip Ajduković, OIB 83592073499, Put Kuka 5, 21230 Sinj; SCHRACK TECHNIK d.o.o. za promet elektrotehničkih uređaja, OIB 36365310424, Zavrtnica 17, 10000 Zagreb zastupanog po punomoćniku Boran Bušurelo; PRIVREDNA BANKA ZAGREB - DIONIČKO DRUŠTVO, OIB 02535697732, Radnička cesta 50, 10000 Zagreb zastupanog po punomoćniku Zoran Puljiz; Hrvatski Telekom d.d., OIB 81793146560, Roberta Frangeša Mihanovića 9, 10000 Zagreb; ČULIĆ ELEKTRO CENTAR, društvo s ograničenom odgovornošću za trgovinu, export-import, proizvodnju i usluge, OIB 96434662616, Hektorovićeva 31, 21210 Solin; BASIC d.o.o. za trgovinu i usluge, OIB 52072753291, Bjelovarska Ulica 1, 21000 Split; IZODAL društvo s ograničenom odgovornošću za završne radove u građevinarstvu, OIB 07085868781, F. Tuđmana 9, 21212 Kaštel Sućurac zastupanog po punomoćniku ZOU DRAŽEN VUKOVIĆ I SAŠA LALIĆ; ELEKTROTEHNA d.o.o. za trgovinu i proizvodnju, OIB 50081287867, Dračevac 2 D, 21000 Split zastupanog po punomoćniku Ivo Staničić; HEP - Opskrba d.o.o. za opskrbu potrošača električnom, toplinskom energijom i plinom, OIB 63073332379, Ulica grada Vukovara 37, 10000 Zagreb; ADRIA WINCH d.o.o. za proizvodnju, projektiranje, promet i usluge, OIB 95307107404, Mostine 11 B, 21000 Split; BRODOMERKUR trgovina i usluge, dioničko društvo, OIB 33956120458, Poljička Cesta 35, 21000 Split; ERSTE CARD CLUB društvo s ograničenom odgovornošću za financijsko posredovanje i usluge, OIB 85941596441, Praška 5, 10000 Zagreb zastupanog po punomoćniku OD LEKO I PARTNERI; CROATIA osiguranje d.d., OIB 26187994862, Miramarska 22, 10000 Zagreb; NAPREDNE TEHNOLOGIJE SIES d.o.o. za projektiranje, izvođenje radova i tehničke djelatnosti, OIB 68188349196, Karlovačka cesta 55, 47280 Ozalj zastupanog po punomoćniku OD ROŽMAN &amp; OREDIĆ; HEP-Operator distribucijskog sustava d.o.o. za distribuciju i opskrbu električne energije, OIB 46830600751, Ulica grada Vukovara 37, 10000 Zagreb; Petar Vukšić, OIB 77665338459, Krušvar 133, 21232 Krušvar</izvorni_sadrzaj>
    <derivirana_varijabla naziv="DomainObject.Predmet.StrankaFormatedWithAdressOIB_1"> MELCON d.o.o. za projektiranje i izvođenje završnih radova u građevinarstvu, ispitivanje elektroinstalacija i rasvjete u steč, OIB 79326486732, Ulica Don Frane Bulića 205, 21210 Solin; ASFALT AB društvo s ograničenom odgovornošću za graditeljstvo, OIB 80601028296, Ispod Osoja 31, 21210 Blaca; Maja Beram, OIB 41767350629, Cesta Dr.franje Tuđmana 1049, 21217 Kaštel Štafilić; Zoran Botić, OIB 65324028331, Put Žabic 5, 21217 Kaštel Novi; Mate Bučević, OIB 63838914822, Mosećka 10, 21000 Split zastupanog po punomoćniku Ante Vujčić; Denis Čovo, OIB 84286187829, Karakašica 126, 21230 Karakašica; Denis Erceg, OIB 23198287125, Sv. Spasa 7d, 21000 Split; Iva Erceg, OIB 01597022458, Sućidar 21, 21000 Split; Kerim Hadžić, OIB 54845943480, Plitvička 4, 21000 Split; Smilja Jurić, OIB 16384274597, Matoševa Ulica 98, 21210 Solin; Tomislav Knajdl, OIB 48185823472, Gajeva 30a, 21217 Kaštel Stari zastupanog po punomoćniku Ante Vujčić; Bruno Kokan, OIB 00347191088, Vrlička 15, 21000 Split; Ratko Kostić, OIB 15873756059, Dubrovačka 49, 21000 Split; Ivan Kustura, OIB 02255702625, Stupi 4, 21214 Kaštel Lukšić; Josip Liović, OIB 59973062201, Brnaze 189, 21230 Brnaze; Frane Malenica, OIB 37237734331, Ramska 23, 21000 Split; Nedžad Maličević, OIB 96111280506, Ulica Don Frane Bulića 207, 21210 Solin; Ante Mandić, OIB 71225723422, Rimski Put 39, 21212 Kaštel Sućurac; Denis Mešin, OIB 65144986978, Sućidar 14, 21000 Split; Joško Mešin, OIB 89459935337, Sućidar 14, 21000 Split; Velimir Plazonić, OIB 74843779372, Garjak 36, 21236 Garjak zastupanog po punomoćniku Ante Vujčić; Ivan Pletikosić, OIB 40815328079, Hrvace 116, 21233 Hrvace; Josip Radić, OIB 75003226629, Bilice Ii 30, 21000 Split; Isabella Sekovski, OIB 41898949907, Benkovačka 5, 21000 Split; Boško Stojić, OIB 39548148148, Donji Bitelić 3, 21233 Donji Bitelić; Branislav Subotić, OIB 17118186926, Gajeva 20, 21000 Split; Ivan Šiljić, OIB 33027395680, Vojnić Sinjski 95, 21240 Vojnić Sinjski zastupanog po punomoćniku Ante Vujčić; Dujo Vujević, OIB 80528173996, Ulica Petra Kružića 15a, 21210 Solin; Ministarstvo financija RH, OIB 18683136487, Katančićeva 5, 10000 Zagreb; ČISTOĆA društvo s ograničenom odgovornošću za obavljanje komunalnih djelatnosti održavanja čistoće i odlaganja komunaln, OIB 38812451417, Put Plokita 81, 21000 Split; TIM KABEL, društvo s ograničenom odgovornošću za trgovinu, OIB 69927324836, Savska cesta 103, 10360 Sesvete; Josip Ajduković, OIB 83592073499, Put Kuka 5, 21230 Sinj; SCHRACK TECHNIK d.o.o. za promet elektrotehničkih uređaja, OIB 36365310424, Zavrtnica 17, 10000 Zagreb zastupanog po punomoćniku Boran Bušurelo; PRIVREDNA BANKA ZAGREB - DIONIČKO DRUŠTVO, OIB 02535697732, Radnička cesta 50, 10000 Zagreb zastupanog po punomoćniku Zoran Puljiz; Hrvatski Telekom d.d., OIB 81793146560, Roberta Frangeša Mihanovića 9, 10000 Zagreb; ČULIĆ ELEKTRO CENTAR, društvo s ograničenom odgovornošću za trgovinu, export-import, proizvodnju i usluge, OIB 96434662616, Hektorovićeva 31, 21210 Solin; BASIC d.o.o. za trgovinu i usluge, OIB 52072753291, Bjelovarska Ulica 1, 21000 Split; IZODAL društvo s ograničenom odgovornošću za završne radove u građevinarstvu, OIB 07085868781, F. Tuđmana 9, 21212 Kaštel Sućurac zastupanog po punomoćniku ZOU DRAŽEN VUKOVIĆ I SAŠA LALIĆ; ELEKTROTEHNA d.o.o. za trgovinu i proizvodnju, OIB 50081287867, Dračevac 2 D, 21000 Split zastupanog po punomoćniku Ivo Staničić; HEP - Opskrba d.o.o. za opskrbu potrošača električnom, toplinskom energijom i plinom, OIB 63073332379, Ulica grada Vukovara 37, 10000 Zagreb; ADRIA WINCH d.o.o. za proizvodnju, projektiranje, promet i usluge, OIB 95307107404, Mostine 11 B, 21000 Split; BRODOMERKUR trgovina i usluge, dioničko društvo, OIB 33956120458, Poljička Cesta 35, 21000 Split; ERSTE CARD CLUB društvo s ograničenom odgovornošću za financijsko posredovanje i usluge, OIB 85941596441, Praška 5, 10000 Zagreb zastupanog po punomoćniku OD LEKO I PARTNERI; CROATIA osiguranje d.d., OIB 26187994862, Miramarska 22, 10000 Zagreb; NAPREDNE TEHNOLOGIJE SIES d.o.o. za projektiranje, izvođenje radova i tehničke djelatnosti, OIB 68188349196, Karlovačka cesta 55, 47280 Ozalj zastupanog po punomoćniku OD ROŽMAN &amp; OREDIĆ; HEP-Operator distribucijskog sustava d.o.o. za distribuciju i opskrbu električne energije, OIB 46830600751, Ulica grada Vukovara 37, 10000 Zagreb; Petar Vukšić, OIB 77665338459, Krušvar 133, 21232 Krušvar</derivirana_varijabla>
  </DomainObject.Predmet.StrankaFormatedWithAdressOIB>
  <DomainObject.Predmet.StrankaWithAdress>
    <izvorni_sadrzaj>MELCON d.o.o. za projektiranje i izvođenje završnih radova u građevinarstvu, ispitivanje elektroinstalacija i rasvjete u steč Ulica Don Frane Bulića 205,21210 Solin,ASFALT AB društvo s ograničenom odgovornošću za graditeljstvo Ispod Osoja 31,21210 Blaca,Maja Beram Cesta Dr.franje Tuđmana 1049,21217 Kaštel Štafilić,Zoran Botić Put Žabic 5,21217 Kaštel Novi,Mate Bučević Mosećka 10,21000 Split,Denis Čovo Karakašica 126,21230 Karakašica,Denis Erceg Sv. Spasa 7d,21000 Split,Iva Erceg Sućidar 21,21000 Split,Kerim Hadžić Plitvička 4,21000 Split,Smilja Jurić Matoševa Ulica 98,21210 Solin,Tomislav Knajdl Gajeva 30a,21217 Kaštel Stari,Bruno Kokan Vrlička 15,21000 Split,Ratko Kostić Dubrovačka 49,21000 Split,Ivan Kustura Stupi 4,21214 Kaštel Lukšić,Josip Liović Brnaze 189,21230 Brnaze,Frane Malenica Ramska 23,21000 Split,Nedžad Maličević Ulica Don Frane Bulića 207,21210 Solin,Ante Mandić Rimski Put 39,21212 Kaštel Sućurac,Denis Mešin Sućidar 14,21000 Split,Joško Mešin Sućidar 14,21000 Split,Velimir Plazonić Garjak 36,21236 Garjak,Ivan Pletikosić Hrvace 116,21233 Hrvace,Josip Radić Bilice Ii 30,21000 Split,Isabella Sekovski Benkovačka 5,21000 Split,Boško Stojić Donji Bitelić 3,21233 Donji Bitelić,Branislav Subotić Gajeva 20,21000 Split,Ivan Šiljić Vojnić Sinjski 95,21240 Vojnić Sinjski,Dujo Vujević Ulica Petra Kružića 15a,21210 Solin,Ministarstvo financija RH Katančićeva 5,10000 Zagreb,ČISTOĆA društvo s ograničenom odgovornošću za obavljanje komunalnih djelatnosti održavanja čistoće i odlaganja komunaln Put Plokita 81,21000 Split,TIM KABEL, društvo s ograničenom odgovornošću za trgovinu Savska cesta 103,10360 Sesvete,Josip Ajduković Put Kuka 5,21230 Sinj,SCHRACK TECHNIK d.o.o. za promet elektrotehničkih uređaja Zavrtnica 17,10000 Zagreb,PRIVREDNA BANKA ZAGREB - DIONIČKO DRUŠTVO Radnička cesta 50,10000 Zagreb,Hrvatski Telekom d.d. Roberta Frangeša Mihanovića 9,10000 Zagreb,ČULIĆ ELEKTRO CENTAR, društvo s ograničenom odgovornošću za trgovinu, export-import, proizvodnju i usluge Hektorovićeva 31,21210 Solin,BASIC d.o.o. za trgovinu i usluge Bjelovarska Ulica 1,21000 Split,IZODAL društvo s ograničenom odgovornošću za završne radove u građevinarstvu F. Tuđmana 9,21212 Kaštel Sućurac,ELEKTROTEHNA d.o.o. za trgovinu i proizvodnju Dračevac 2 D,21000 Split,HEP - Opskrba d.o.o. za opskrbu potrošača električnom, toplinskom energijom i plinom Ulica grada Vukovara 37,10000 Zagreb,ADRIA WINCH d.o.o. za proizvodnju, projektiranje, promet i usluge Mostine 11 B,21000 Split,BRODOMERKUR trgovina i usluge, dioničko društvo Poljička Cesta 35,21000 Split,ERSTE CARD CLUB društvo s ograničenom odgovornošću za financijsko posredovanje i usluge Praška 5,10000 Zagreb,CROATIA osiguranje d.d. Miramarska 22,10000 Zagreb,NAPREDNE TEHNOLOGIJE SIES d.o.o. za projektiranje, izvođenje radova i tehničke djelatnosti Karlovačka cesta 55,47280 Ozalj,HEP-Operator distribucijskog sustava d.o.o. za distribuciju i opskrbu električne energije Ulica grada Vukovara 37,10000 Zagreb,Petar Vukšić Krušvar 133,21232 Krušvar</izvorni_sadrzaj>
    <derivirana_varijabla naziv="DomainObject.Predmet.StrankaWithAdress_1">MELCON d.o.o. za projektiranje i izvođenje završnih radova u građevinarstvu, ispitivanje elektroinstalacija i rasvjete u steč Ulica Don Frane Bulića 205,21210 Solin,ASFALT AB društvo s ograničenom odgovornošću za graditeljstvo Ispod Osoja 31,21210 Blaca,Maja Beram Cesta Dr.franje Tuđmana 1049,21217 Kaštel Štafilić,Zoran Botić Put Žabic 5,21217 Kaštel Novi,Mate Bučević Mosećka 10,21000 Split,Denis Čovo Karakašica 126,21230 Karakašica,Denis Erceg Sv. Spasa 7d,21000 Split,Iva Erceg Sućidar 21,21000 Split,Kerim Hadžić Plitvička 4,21000 Split,Smilja Jurić Matoševa Ulica 98,21210 Solin,Tomislav Knajdl Gajeva 30a,21217 Kaštel Stari,Bruno Kokan Vrlička 15,21000 Split,Ratko Kostić Dubrovačka 49,21000 Split,Ivan Kustura Stupi 4,21214 Kaštel Lukšić,Josip Liović Brnaze 189,21230 Brnaze,Frane Malenica Ramska 23,21000 Split,Nedžad Maličević Ulica Don Frane Bulića 207,21210 Solin,Ante Mandić Rimski Put 39,21212 Kaštel Sućurac,Denis Mešin Sućidar 14,21000 Split,Joško Mešin Sućidar 14,21000 Split,Velimir Plazonić Garjak 36,21236 Garjak,Ivan Pletikosić Hrvace 116,21233 Hrvace,Josip Radić Bilice Ii 30,21000 Split,Isabella Sekovski Benkovačka 5,21000 Split,Boško Stojić Donji Bitelić 3,21233 Donji Bitelić,Branislav Subotić Gajeva 20,21000 Split,Ivan Šiljić Vojnić Sinjski 95,21240 Vojnić Sinjski,Dujo Vujević Ulica Petra Kružića 15a,21210 Solin,Ministarstvo financija RH Katančićeva 5,10000 Zagreb,ČISTOĆA društvo s ograničenom odgovornošću za obavljanje komunalnih djelatnosti održavanja čistoće i odlaganja komunaln Put Plokita 81,21000 Split,TIM KABEL, društvo s ograničenom odgovornošću za trgovinu Savska cesta 103,10360 Sesvete,Josip Ajduković Put Kuka 5,21230 Sinj,SCHRACK TECHNIK d.o.o. za promet elektrotehničkih uređaja Zavrtnica 17,10000 Zagreb,PRIVREDNA BANKA ZAGREB - DIONIČKO DRUŠTVO Radnička cesta 50,10000 Zagreb,Hrvatski Telekom d.d. Roberta Frangeša Mihanovića 9,10000 Zagreb,ČULIĆ ELEKTRO CENTAR, društvo s ograničenom odgovornošću za trgovinu, export-import, proizvodnju i usluge Hektorovićeva 31,21210 Solin,BASIC d.o.o. za trgovinu i usluge Bjelovarska Ulica 1,21000 Split,IZODAL društvo s ograničenom odgovornošću za završne radove u građevinarstvu F. Tuđmana 9,21212 Kaštel Sućurac,ELEKTROTEHNA d.o.o. za trgovinu i proizvodnju Dračevac 2 D,21000 Split,HEP - Opskrba d.o.o. za opskrbu potrošača električnom, toplinskom energijom i plinom Ulica grada Vukovara 37,10000 Zagreb,ADRIA WINCH d.o.o. za proizvodnju, projektiranje, promet i usluge Mostine 11 B,21000 Split,BRODOMERKUR trgovina i usluge, dioničko društvo Poljička Cesta 35,21000 Split,ERSTE CARD CLUB društvo s ograničenom odgovornošću za financijsko posredovanje i usluge Praška 5,10000 Zagreb,CROATIA osiguranje d.d. Miramarska 22,10000 Zagreb,NAPREDNE TEHNOLOGIJE SIES d.o.o. za projektiranje, izvođenje radova i tehničke djelatnosti Karlovačka cesta 55,47280 Ozalj,HEP-Operator distribucijskog sustava d.o.o. za distribuciju i opskrbu električne energije Ulica grada Vukovara 37,10000 Zagreb,Petar Vukšić Krušvar 133,21232 Krušvar</derivirana_varijabla>
  </DomainObject.Predmet.StrankaWithAdress>
  <DomainObject.Predmet.StrankaWithAdressOIB>
    <izvorni_sadrzaj>MELCON d.o.o. za projektiranje i izvođenje završnih radova u građevinarstvu, ispitivanje elektroinstalacija i rasvjete u steč, OIB 79326486732, Ulica Don Frane Bulića 205,21210 Solin,ASFALT AB društvo s ograničenom odgovornošću za graditeljstvo, OIB 80601028296, Ispod Osoja 31,21210 Blaca,Maja Beram, OIB 41767350629, Cesta Dr.franje Tuđmana 1049,21217 Kaštel Štafilić,Zoran Botić, OIB 65324028331, Put Žabic 5,21217 Kaštel Novi,Mate Bučević, OIB 63838914822, Mosećka 10,21000 Split,Denis Čovo, OIB 84286187829, Karakašica 126,21230 Karakašica,Denis Erceg, OIB 23198287125, Sv. Spasa 7d,21000 Split,Iva Erceg, OIB 01597022458, Sućidar 21,21000 Split,Kerim Hadžić, OIB 54845943480, Plitvička 4,21000 Split,Smilja Jurić, OIB 16384274597, Matoševa Ulica 98,21210 Solin,Tomislav Knajdl, OIB 48185823472, Gajeva 30a,21217 Kaštel Stari,Bruno Kokan, OIB 00347191088, Vrlička 15,21000 Split,Ratko Kostić, OIB 15873756059, Dubrovačka 49,21000 Split,Ivan Kustura, OIB 02255702625, Stupi 4,21214 Kaštel Lukšić,Josip Liović, OIB 59973062201, Brnaze 189,21230 Brnaze,Frane Malenica, OIB 37237734331, Ramska 23,21000 Split,Nedžad Maličević, OIB 96111280506, Ulica Don Frane Bulića 207,21210 Solin,Ante Mandić, OIB 71225723422, Rimski Put 39,21212 Kaštel Sućurac,Denis Mešin, OIB 65144986978, Sućidar 14,21000 Split,Joško Mešin, OIB 89459935337, Sućidar 14,21000 Split,Velimir Plazonić, OIB 74843779372, Garjak 36,21236 Garjak,Ivan Pletikosić, OIB 40815328079, Hrvace 116,21233 Hrvace,Josip Radić, OIB 75003226629, Bilice Ii 30,21000 Split,Isabella Sekovski, OIB 41898949907, Benkovačka 5,21000 Split,Boško Stojić, OIB 39548148148, Donji Bitelić 3,21233 Donji Bitelić,Branislav Subotić, OIB 17118186926, Gajeva 20,21000 Split,Ivan Šiljić, OIB 33027395680, Vojnić Sinjski 95,21240 Vojnić Sinjski,Dujo Vujević, OIB 80528173996, Ulica Petra Kružića 15a,21210 Solin,Ministarstvo financija RH, OIB 18683136487, Katančićeva 5,10000 Zagreb,ČISTOĆA društvo s ograničenom odgovornošću za obavljanje komunalnih djelatnosti održavanja čistoće i odlaganja komunaln, OIB 38812451417, Put Plokita 81,21000 Split,TIM KABEL, društvo s ograničenom odgovornošću za trgovinu, OIB 69927324836, Savska cesta 103,10360 Sesvete,Josip Ajduković, OIB 83592073499, Put Kuka 5,21230 Sinj,SCHRACK TECHNIK d.o.o. za promet elektrotehničkih uređaja, OIB 36365310424, Zavrtnica 17,10000 Zagreb,PRIVREDNA BANKA ZAGREB - DIONIČKO DRUŠTVO, OIB 02535697732, Radnička cesta 50,10000 Zagreb,Hrvatski Telekom d.d., OIB 81793146560, Roberta Frangeša Mihanovića 9,10000 Zagreb,ČULIĆ ELEKTRO CENTAR, društvo s ograničenom odgovornošću za trgovinu, export-import, proizvodnju i usluge, OIB 96434662616, Hektorovićeva 31,21210 Solin,BASIC d.o.o. za trgovinu i usluge, OIB 52072753291, Bjelovarska Ulica 1,21000 Split,IZODAL društvo s ograničenom odgovornošću za završne radove u građevinarstvu, OIB 07085868781, F. Tuđmana 9,21212 Kaštel Sućurac,ELEKTROTEHNA d.o.o. za trgovinu i proizvodnju, OIB 50081287867, Dračevac 2 D,21000 Split,HEP - Opskrba d.o.o. za opskrbu potrošača električnom, toplinskom energijom i plinom, OIB 63073332379, Ulica grada Vukovara 37,10000 Zagreb,ADRIA WINCH d.o.o. za proizvodnju, projektiranje, promet i usluge, OIB 95307107404, Mostine 11 B,21000 Split,BRODOMERKUR trgovina i usluge, dioničko društvo, OIB 33956120458, Poljička Cesta 35,21000 Split,ERSTE CARD CLUB društvo s ograničenom odgovornošću za financijsko posredovanje i usluge, OIB 85941596441, Praška 5,10000 Zagreb,CROATIA osiguranje d.d., OIB 26187994862, Miramarska 22,10000 Zagreb,NAPREDNE TEHNOLOGIJE SIES d.o.o. za projektiranje, izvođenje radova i tehničke djelatnosti, OIB 68188349196, Karlovačka cesta 55,47280 Ozalj,HEP-Operator distribucijskog sustava d.o.o. za distribuciju i opskrbu električne energije, OIB 46830600751, Ulica grada Vukovara 37,10000 Zagreb,Petar Vukšić, OIB 77665338459, Krušvar 133,21232 Krušvar</izvorni_sadrzaj>
    <derivirana_varijabla naziv="DomainObject.Predmet.StrankaWithAdressOIB_1">MELCON d.o.o. za projektiranje i izvođenje završnih radova u građevinarstvu, ispitivanje elektroinstalacija i rasvjete u steč, OIB 79326486732, Ulica Don Frane Bulića 205,21210 Solin,ASFALT AB društvo s ograničenom odgovornošću za graditeljstvo, OIB 80601028296, Ispod Osoja 31,21210 Blaca,Maja Beram, OIB 41767350629, Cesta Dr.franje Tuđmana 1049,21217 Kaštel Štafilić,Zoran Botić, OIB 65324028331, Put Žabic 5,21217 Kaštel Novi,Mate Bučević, OIB 63838914822, Mosećka 10,21000 Split,Denis Čovo, OIB 84286187829, Karakašica 126,21230 Karakašica,Denis Erceg, OIB 23198287125, Sv. Spasa 7d,21000 Split,Iva Erceg, OIB 01597022458, Sućidar 21,21000 Split,Kerim Hadžić, OIB 54845943480, Plitvička 4,21000 Split,Smilja Jurić, OIB 16384274597, Matoševa Ulica 98,21210 Solin,Tomislav Knajdl, OIB 48185823472, Gajeva 30a,21217 Kaštel Stari,Bruno Kokan, OIB 00347191088, Vrlička 15,21000 Split,Ratko Kostić, OIB 15873756059, Dubrovačka 49,21000 Split,Ivan Kustura, OIB 02255702625, Stupi 4,21214 Kaštel Lukšić,Josip Liović, OIB 59973062201, Brnaze 189,21230 Brnaze,Frane Malenica, OIB 37237734331, Ramska 23,21000 Split,Nedžad Maličević, OIB 96111280506, Ulica Don Frane Bulića 207,21210 Solin,Ante Mandić, OIB 71225723422, Rimski Put 39,21212 Kaštel Sućurac,Denis Mešin, OIB 65144986978, Sućidar 14,21000 Split,Joško Mešin, OIB 89459935337, Sućidar 14,21000 Split,Velimir Plazonić, OIB 74843779372, Garjak 36,21236 Garjak,Ivan Pletikosić, OIB 40815328079, Hrvace 116,21233 Hrvace,Josip Radić, OIB 75003226629, Bilice Ii 30,21000 Split,Isabella Sekovski, OIB 41898949907, Benkovačka 5,21000 Split,Boško Stojić, OIB 39548148148, Donji Bitelić 3,21233 Donji Bitelić,Branislav Subotić, OIB 17118186926, Gajeva 20,21000 Split,Ivan Šiljić, OIB 33027395680, Vojnić Sinjski 95,21240 Vojnić Sinjski,Dujo Vujević, OIB 80528173996, Ulica Petra Kružića 15a,21210 Solin,Ministarstvo financija RH, OIB 18683136487, Katančićeva 5,10000 Zagreb,ČISTOĆA društvo s ograničenom odgovornošću za obavljanje komunalnih djelatnosti održavanja čistoće i odlaganja komunaln, OIB 38812451417, Put Plokita 81,21000 Split,TIM KABEL, društvo s ograničenom odgovornošću za trgovinu, OIB 69927324836, Savska cesta 103,10360 Sesvete,Josip Ajduković, OIB 83592073499, Put Kuka 5,21230 Sinj,SCHRACK TECHNIK d.o.o. za promet elektrotehničkih uređaja, OIB 36365310424, Zavrtnica 17,10000 Zagreb,PRIVREDNA BANKA ZAGREB - DIONIČKO DRUŠTVO, OIB 02535697732, Radnička cesta 50,10000 Zagreb,Hrvatski Telekom d.d., OIB 81793146560, Roberta Frangeša Mihanovića 9,10000 Zagreb,ČULIĆ ELEKTRO CENTAR, društvo s ograničenom odgovornošću za trgovinu, export-import, proizvodnju i usluge, OIB 96434662616, Hektorovićeva 31,21210 Solin,BASIC d.o.o. za trgovinu i usluge, OIB 52072753291, Bjelovarska Ulica 1,21000 Split,IZODAL društvo s ograničenom odgovornošću za završne radove u građevinarstvu, OIB 07085868781, F. Tuđmana 9,21212 Kaštel Sućurac,ELEKTROTEHNA d.o.o. za trgovinu i proizvodnju, OIB 50081287867, Dračevac 2 D,21000 Split,HEP - Opskrba d.o.o. za opskrbu potrošača električnom, toplinskom energijom i plinom, OIB 63073332379, Ulica grada Vukovara 37,10000 Zagreb,ADRIA WINCH d.o.o. za proizvodnju, projektiranje, promet i usluge, OIB 95307107404, Mostine 11 B,21000 Split,BRODOMERKUR trgovina i usluge, dioničko društvo, OIB 33956120458, Poljička Cesta 35,21000 Split,ERSTE CARD CLUB društvo s ograničenom odgovornošću za financijsko posredovanje i usluge, OIB 85941596441, Praška 5,10000 Zagreb,CROATIA osiguranje d.d., OIB 26187994862, Miramarska 22,10000 Zagreb,NAPREDNE TEHNOLOGIJE SIES d.o.o. za projektiranje, izvođenje radova i tehničke djelatnosti, OIB 68188349196, Karlovačka cesta 55,47280 Ozalj,HEP-Operator distribucijskog sustava d.o.o. za distribuciju i opskrbu električne energije, OIB 46830600751, Ulica grada Vukovara 37,10000 Zagreb,Petar Vukšić, OIB 77665338459, Krušvar 133,21232 Krušvar</derivirana_varijabla>
  </DomainObject.Predmet.StrankaWithAdressOIB>
  <DomainObject.Predmet.StrankaNazivFormated>
    <izvorni_sadrzaj>MELCON d.o.o. za projektiranje i izvođenje završnih radova u građevinarstvu, ispitivanje elektroinstalacija i rasvjete u steč,ASFALT AB društvo s ograničenom odgovornošću za graditeljstvo,Maja Beram,Zoran Botić,Mate Bučević,Denis Čovo,Denis Erceg,Iva Erceg,Kerim Hadžić,Smilja Jurić,Tomislav Knajdl,Bruno Kokan,Ratko Kostić,Ivan Kustura,Josip Liović,Frane Malenica,Nedžad Maličević,Ante Mandić,Denis Mešin,Joško Mešin,Velimir Plazonić,Ivan Pletikosić,Josip Radić,Isabella Sekovski,Boško Stojić,Branislav Subotić,Ivan Šiljić,Dujo Vujević,Ministarstvo financija RH,ČISTOĆA društvo s ograničenom odgovornošću za obavljanje komunalnih djelatnosti održavanja čistoće i odlaganja komunaln,TIM KABEL, društvo s ograničenom odgovornošću za trgovinu,Josip Ajduković,SCHRACK TECHNIK d.o.o. za promet elektrotehničkih uređaja,PRIVREDNA BANKA ZAGREB - DIONIČKO DRUŠTVO,Hrvatski Telekom d.d.,ČULIĆ ELEKTRO CENTAR, društvo s ograničenom odgovornošću za trgovinu, export-import, proizvodnju i usluge,BASIC d.o.o. za trgovinu i usluge,IZODAL društvo s ograničenom odgovornošću za završne radove u građevinarstvu,ELEKTROTEHNA d.o.o. za trgovinu i proizvodnju,HEP - Opskrba d.o.o. za opskrbu potrošača električnom, toplinskom energijom i plinom,ADRIA WINCH d.o.o. za proizvodnju, projektiranje, promet i usluge,BRODOMERKUR trgovina i usluge, dioničko društvo,ERSTE CARD CLUB društvo s ograničenom odgovornošću za financijsko posredovanje i usluge,CROATIA osiguranje d.d.,NAPREDNE TEHNOLOGIJE SIES d.o.o. za projektiranje, izvođenje radova i tehničke djelatnosti,HEP-Operator distribucijskog sustava d.o.o. za distribuciju i opskrbu električne energije,Petar Vukšić</izvorni_sadrzaj>
    <derivirana_varijabla naziv="DomainObject.Predmet.StrankaNazivFormated_1">MELCON d.o.o. za projektiranje i izvođenje završnih radova u građevinarstvu, ispitivanje elektroinstalacija i rasvjete u steč,ASFALT AB društvo s ograničenom odgovornošću za graditeljstvo,Maja Beram,Zoran Botić,Mate Bučević,Denis Čovo,Denis Erceg,Iva Erceg,Kerim Hadžić,Smilja Jurić,Tomislav Knajdl,Bruno Kokan,Ratko Kostić,Ivan Kustura,Josip Liović,Frane Malenica,Nedžad Maličević,Ante Mandić,Denis Mešin,Joško Mešin,Velimir Plazonić,Ivan Pletikosić,Josip Radić,Isabella Sekovski,Boško Stojić,Branislav Subotić,Ivan Šiljić,Dujo Vujević,Ministarstvo financija RH,ČISTOĆA društvo s ograničenom odgovornošću za obavljanje komunalnih djelatnosti održavanja čistoće i odlaganja komunaln,TIM KABEL, društvo s ograničenom odgovornošću za trgovinu,Josip Ajduković,SCHRACK TECHNIK d.o.o. za promet elektrotehničkih uređaja,PRIVREDNA BANKA ZAGREB - DIONIČKO DRUŠTVO,Hrvatski Telekom d.d.,ČULIĆ ELEKTRO CENTAR, društvo s ograničenom odgovornošću za trgovinu, export-import, proizvodnju i usluge,BASIC d.o.o. za trgovinu i usluge,IZODAL društvo s ograničenom odgovornošću za završne radove u građevinarstvu,ELEKTROTEHNA d.o.o. za trgovinu i proizvodnju,HEP - Opskrba d.o.o. za opskrbu potrošača električnom, toplinskom energijom i plinom,ADRIA WINCH d.o.o. za proizvodnju, projektiranje, promet i usluge,BRODOMERKUR trgovina i usluge, dioničko društvo,ERSTE CARD CLUB društvo s ograničenom odgovornošću za financijsko posredovanje i usluge,CROATIA osiguranje d.d.,NAPREDNE TEHNOLOGIJE SIES d.o.o. za projektiranje, izvođenje radova i tehničke djelatnosti,HEP-Operator distribucijskog sustava d.o.o. za distribuciju i opskrbu električne energije,Petar Vukšić</derivirana_varijabla>
  </DomainObject.Predmet.StrankaNazivFormated>
  <DomainObject.Predmet.StrankaNazivFormatedOIB>
    <izvorni_sadrzaj>MELCON d.o.o. za projektiranje i izvođenje završnih radova u građevinarstvu, ispitivanje elektroinstalacija i rasvjete u steč, OIB 79326486732,ASFALT AB društvo s ograničenom odgovornošću za graditeljstvo, OIB 80601028296,Maja Beram, OIB 41767350629,Zoran Botić, OIB 65324028331,Mate Bučević, OIB 63838914822,Denis Čovo, OIB 84286187829,Denis Erceg, OIB 23198287125,Iva Erceg, OIB 01597022458,Kerim Hadžić, OIB 54845943480,Smilja Jurić, OIB 16384274597,Tomislav Knajdl, OIB 48185823472,Bruno Kokan, OIB 00347191088,Ratko Kostić, OIB 15873756059,Ivan Kustura, OIB 02255702625,Josip Liović, OIB 59973062201,Frane Malenica, OIB 37237734331,Nedžad Maličević, OIB 96111280506,Ante Mandić, OIB 71225723422,Denis Mešin, OIB 65144986978,Joško Mešin, OIB 89459935337,Velimir Plazonić, OIB 74843779372,Ivan Pletikosić, OIB 40815328079,Josip Radić, OIB 75003226629,Isabella Sekovski, OIB 41898949907,Boško Stojić, OIB 39548148148,Branislav Subotić, OIB 17118186926,Ivan Šiljić, OIB 33027395680,Dujo Vujević, OIB 80528173996,Ministarstvo financija RH, OIB 18683136487,ČISTOĆA društvo s ograničenom odgovornošću za obavljanje komunalnih djelatnosti održavanja čistoće i odlaganja komunaln, OIB 38812451417,TIM KABEL, društvo s ograničenom odgovornošću za trgovinu, OIB 69927324836,Josip Ajduković, OIB 83592073499,SCHRACK TECHNIK d.o.o. za promet elektrotehničkih uređaja, OIB 36365310424,PRIVREDNA BANKA ZAGREB - DIONIČKO DRUŠTVO, OIB 02535697732,Hrvatski Telekom d.d., OIB 81793146560,ČULIĆ ELEKTRO CENTAR, društvo s ograničenom odgovornošću za trgovinu, export-import, proizvodnju i usluge, OIB 96434662616,BASIC d.o.o. za trgovinu i usluge, OIB 52072753291,IZODAL društvo s ograničenom odgovornošću za završne radove u građevinarstvu, OIB 07085868781,ELEKTROTEHNA d.o.o. za trgovinu i proizvodnju, OIB 50081287867,HEP - Opskrba d.o.o. za opskrbu potrošača električnom, toplinskom energijom i plinom, OIB 63073332379,ADRIA WINCH d.o.o. za proizvodnju, projektiranje, promet i usluge, OIB 95307107404,BRODOMERKUR trgovina i usluge, dioničko društvo, OIB 33956120458,ERSTE CARD CLUB društvo s ograničenom odgovornošću za financijsko posredovanje i usluge, OIB 85941596441,CROATIA osiguranje d.d., OIB 26187994862,NAPREDNE TEHNOLOGIJE SIES d.o.o. za projektiranje, izvođenje radova i tehničke djelatnosti, OIB 68188349196,HEP-Operator distribucijskog sustava d.o.o. za distribuciju i opskrbu električne energije, OIB 46830600751,Petar Vukšić, OIB 77665338459</izvorni_sadrzaj>
    <derivirana_varijabla naziv="DomainObject.Predmet.StrankaNazivFormatedOIB_1">MELCON d.o.o. za projektiranje i izvođenje završnih radova u građevinarstvu, ispitivanje elektroinstalacija i rasvjete u steč, OIB 79326486732,ASFALT AB društvo s ograničenom odgovornošću za graditeljstvo, OIB 80601028296,Maja Beram, OIB 41767350629,Zoran Botić, OIB 65324028331,Mate Bučević, OIB 63838914822,Denis Čovo, OIB 84286187829,Denis Erceg, OIB 23198287125,Iva Erceg, OIB 01597022458,Kerim Hadžić, OIB 54845943480,Smilja Jurić, OIB 16384274597,Tomislav Knajdl, OIB 48185823472,Bruno Kokan, OIB 00347191088,Ratko Kostić, OIB 15873756059,Ivan Kustura, OIB 02255702625,Josip Liović, OIB 59973062201,Frane Malenica, OIB 37237734331,Nedžad Maličević, OIB 96111280506,Ante Mandić, OIB 71225723422,Denis Mešin, OIB 65144986978,Joško Mešin, OIB 89459935337,Velimir Plazonić, OIB 74843779372,Ivan Pletikosić, OIB 40815328079,Josip Radić, OIB 75003226629,Isabella Sekovski, OIB 41898949907,Boško Stojić, OIB 39548148148,Branislav Subotić, OIB 17118186926,Ivan Šiljić, OIB 33027395680,Dujo Vujević, OIB 80528173996,Ministarstvo financija RH, OIB 18683136487,ČISTOĆA društvo s ograničenom odgovornošću za obavljanje komunalnih djelatnosti održavanja čistoće i odlaganja komunaln, OIB 38812451417,TIM KABEL, društvo s ograničenom odgovornošću za trgovinu, OIB 69927324836,Josip Ajduković, OIB 83592073499,SCHRACK TECHNIK d.o.o. za promet elektrotehničkih uređaja, OIB 36365310424,PRIVREDNA BANKA ZAGREB - DIONIČKO DRUŠTVO, OIB 02535697732,Hrvatski Telekom d.d., OIB 81793146560,ČULIĆ ELEKTRO CENTAR, društvo s ograničenom odgovornošću za trgovinu, export-import, proizvodnju i usluge, OIB 96434662616,BASIC d.o.o. za trgovinu i usluge, OIB 52072753291,IZODAL društvo s ograničenom odgovornošću za završne radove u građevinarstvu, OIB 07085868781,ELEKTROTEHNA d.o.o. za trgovinu i proizvodnju, OIB 50081287867,HEP - Opskrba d.o.o. za opskrbu potrošača električnom, toplinskom energijom i plinom, OIB 63073332379,ADRIA WINCH d.o.o. za proizvodnju, projektiranje, promet i usluge, OIB 95307107404,BRODOMERKUR trgovina i usluge, dioničko društvo, OIB 33956120458,ERSTE CARD CLUB društvo s ograničenom odgovornošću za financijsko posredovanje i usluge, OIB 85941596441,CROATIA osiguranje d.d., OIB 26187994862,NAPREDNE TEHNOLOGIJE SIES d.o.o. za projektiranje, izvođenje radova i tehničke djelatnosti, OIB 68188349196,HEP-Operator distribucijskog sustava d.o.o. za distribuciju i opskrbu električne energije, OIB 46830600751,Petar Vukšić, OIB 77665338459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MELCON d.o.o. za projektiranje i izvođenje završnih radova u građevinarstvu, ispitivanje elektroinstalacija i rasvjete u steč</item>
      <item>ASFALT AB društvo s ograničenom odgovornošću za graditeljstvo</item>
      <item>Maja Beram</item>
      <item>Zoran Botić</item>
      <item>Mate Bučević zastupanog po punomoćniku Ante Vujčić</item>
      <item>Denis Čovo</item>
      <item>Denis Erceg</item>
      <item>Iva Erceg</item>
      <item>Kerim Hadžić</item>
      <item>Smilja Jurić</item>
      <item>Tomislav Knajdl zastupanog po punomoćniku Ante Vujčić</item>
      <item>Bruno Kokan</item>
      <item>Ratko Kostić</item>
      <item>Ivan Kustura</item>
      <item>Josip Liović</item>
      <item>Frane Malenica</item>
      <item>Nedžad Maličević</item>
      <item>Ante Mandić</item>
      <item>Denis Mešin</item>
      <item>Joško Mešin</item>
      <item>Velimir Plazonić zastupanog po punomoćniku Ante Vujčić</item>
      <item>Ivan Pletikosić</item>
      <item>Josip Radić</item>
      <item>Isabella Sekovski</item>
      <item>Boško Stojić</item>
      <item>Branislav Subotić</item>
      <item>Ivan Šiljić zastupanog po punomoćniku Ante Vujčić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 zastupanog po punomoćniku Boran Bušurelo</item>
      <item>PRIVREDNA BANKA ZAGREB - DIONIČKO DRUŠTVO zastupanog po punomoćniku Zoran Puljiz</item>
      <item>Hrvatski Telekom d.d.</item>
      <item>ČULIĆ ELEKTRO CENTAR, društvo s ograničenom odgovornošću za trgovinu, export-import, proizvodnju i usluge</item>
      <item>BASIC d.o.o. za trgovinu i usluge</item>
      <item>IZODAL društvo s ograničenom odgovornošću za završne radove u građevinarstvu zastupanog po punomoćniku ZOU DRAŽEN VUKOVIĆ I SAŠA LALIĆ</item>
      <item>ELEKTROTEHNA d.o.o. za trgovinu i proizvodnju zastupanog po punomoćniku Ivo Staničić</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 zastupanog po punomoćniku OD LEKO I PARTNERI</item>
      <item>CROATIA osiguranje d.d.</item>
      <item>NAPREDNE TEHNOLOGIJE SIES d.o.o. za projektiranje, izvođenje radova i tehničke djelatnosti zastupanog po punomoćniku OD ROŽMAN &amp; OREDIĆ</item>
      <item>HEP-Operator distribucijskog sustava d.o.o. za distribuciju i opskrbu električne energije</item>
      <item>Petar Vukšić</item>
    </izvorni_sadrzaj>
    <derivirana_varijabla naziv="DomainObject.Predmet.StrankaListFormated_1">
      <item>MELCON d.o.o. za projektiranje i izvođenje završnih radova u građevinarstvu, ispitivanje elektroinstalacija i rasvjete u steč</item>
      <item>ASFALT AB društvo s ograničenom odgovornošću za graditeljstvo</item>
      <item>Maja Beram</item>
      <item>Zoran Botić</item>
      <item>Mate Bučević zastupanog po punomoćniku Ante Vujčić</item>
      <item>Denis Čovo</item>
      <item>Denis Erceg</item>
      <item>Iva Erceg</item>
      <item>Kerim Hadžić</item>
      <item>Smilja Jurić</item>
      <item>Tomislav Knajdl zastupanog po punomoćniku Ante Vujčić</item>
      <item>Bruno Kokan</item>
      <item>Ratko Kostić</item>
      <item>Ivan Kustura</item>
      <item>Josip Liović</item>
      <item>Frane Malenica</item>
      <item>Nedžad Maličević</item>
      <item>Ante Mandić</item>
      <item>Denis Mešin</item>
      <item>Joško Mešin</item>
      <item>Velimir Plazonić zastupanog po punomoćniku Ante Vujčić</item>
      <item>Ivan Pletikosić</item>
      <item>Josip Radić</item>
      <item>Isabella Sekovski</item>
      <item>Boško Stojić</item>
      <item>Branislav Subotić</item>
      <item>Ivan Šiljić zastupanog po punomoćniku Ante Vujčić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 zastupanog po punomoćniku Boran Bušurelo</item>
      <item>PRIVREDNA BANKA ZAGREB - DIONIČKO DRUŠTVO zastupanog po punomoćniku Zoran Puljiz</item>
      <item>Hrvatski Telekom d.d.</item>
      <item>ČULIĆ ELEKTRO CENTAR, društvo s ograničenom odgovornošću za trgovinu, export-import, proizvodnju i usluge</item>
      <item>BASIC d.o.o. za trgovinu i usluge</item>
      <item>IZODAL društvo s ograničenom odgovornošću za završne radove u građevinarstvu zastupanog po punomoćniku ZOU DRAŽEN VUKOVIĆ I SAŠA LALIĆ</item>
      <item>ELEKTROTEHNA d.o.o. za trgovinu i proizvodnju zastupanog po punomoćniku Ivo Staničić</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 zastupanog po punomoćniku OD LEKO I PARTNERI</item>
      <item>CROATIA osiguranje d.d.</item>
      <item>NAPREDNE TEHNOLOGIJE SIES d.o.o. za projektiranje, izvođenje radova i tehničke djelatnosti zastupanog po punomoćniku OD ROŽMAN &amp; OREDIĆ</item>
      <item>HEP-Operator distribucijskog sustava d.o.o. za distribuciju i opskrbu električne energije</item>
      <item>Petar Vukšić</item>
    </derivirana_varijabla>
  </DomainObject.Predmet.StrankaListFormated>
  <DomainObject.Predmet.StrankaListFormatedOIB>
    <izvorni_sadrzaj>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 zastupanog po punomoćniku Ante Vujčić</item>
      <item>Denis Čovo, OIB 84286187829</item>
      <item>Denis Erceg, OIB 23198287125</item>
      <item>Iva Erceg, OIB 01597022458</item>
      <item>Kerim Hadžić, OIB 54845943480</item>
      <item>Smilja Jurić, OIB 16384274597</item>
      <item>Tomislav Knajdl, OIB 48185823472 zastupanog po punomoćniku Ante Vujčić</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 zastupanog po punomoćniku Ante Vujčić</item>
      <item>Ivan Pletikosić, OIB 40815328079</item>
      <item>Josip Radić, OIB 75003226629</item>
      <item>Isabella Sekovski, OIB 41898949907</item>
      <item>Boško Stojić, OIB 39548148148</item>
      <item>Branislav Subotić, OIB 17118186926</item>
      <item>Ivan Šiljić, OIB 33027395680 zastupanog po punomoćniku Ante Vujčić</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 zastupanog po punomoćniku Boran Bušurelo</item>
      <item>PRIVREDNA BANKA ZAGREB - DIONIČKO DRUŠTVO, OIB 02535697732 zastupanog po punomoćniku Zoran Puljiz</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 zastupanog po punomoćniku ZOU DRAŽEN VUKOVIĆ I SAŠA LALIĆ</item>
      <item>ELEKTROTEHNA d.o.o. za trgovinu i proizvodnju, OIB 50081287867 zastupanog po punomoćniku Ivo Staničić</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 zastupanog po punomoćniku OD LEKO I PARTNERI</item>
      <item>CROATIA osiguranje d.d., OIB 26187994862</item>
      <item>NAPREDNE TEHNOLOGIJE SIES d.o.o. za projektiranje, izvođenje radova i tehničke djelatnosti, OIB 68188349196 zastupanog po punomoćniku OD ROŽMAN &amp; OREDIĆ</item>
      <item>HEP-Operator distribucijskog sustava d.o.o. za distribuciju i opskrbu električne energije, OIB 46830600751</item>
      <item>Petar Vukšić, OIB 77665338459</item>
    </izvorni_sadrzaj>
    <derivirana_varijabla naziv="DomainObject.Predmet.StrankaListFormatedOIB_1">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 zastupanog po punomoćniku Ante Vujčić</item>
      <item>Denis Čovo, OIB 84286187829</item>
      <item>Denis Erceg, OIB 23198287125</item>
      <item>Iva Erceg, OIB 01597022458</item>
      <item>Kerim Hadžić, OIB 54845943480</item>
      <item>Smilja Jurić, OIB 16384274597</item>
      <item>Tomislav Knajdl, OIB 48185823472 zastupanog po punomoćniku Ante Vujčić</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 zastupanog po punomoćniku Ante Vujčić</item>
      <item>Ivan Pletikosić, OIB 40815328079</item>
      <item>Josip Radić, OIB 75003226629</item>
      <item>Isabella Sekovski, OIB 41898949907</item>
      <item>Boško Stojić, OIB 39548148148</item>
      <item>Branislav Subotić, OIB 17118186926</item>
      <item>Ivan Šiljić, OIB 33027395680 zastupanog po punomoćniku Ante Vujčić</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 zastupanog po punomoćniku Boran Bušurelo</item>
      <item>PRIVREDNA BANKA ZAGREB - DIONIČKO DRUŠTVO, OIB 02535697732 zastupanog po punomoćniku Zoran Puljiz</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 zastupanog po punomoćniku ZOU DRAŽEN VUKOVIĆ I SAŠA LALIĆ</item>
      <item>ELEKTROTEHNA d.o.o. za trgovinu i proizvodnju, OIB 50081287867 zastupanog po punomoćniku Ivo Staničić</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 zastupanog po punomoćniku OD LEKO I PARTNERI</item>
      <item>CROATIA osiguranje d.d., OIB 26187994862</item>
      <item>NAPREDNE TEHNOLOGIJE SIES d.o.o. za projektiranje, izvođenje radova i tehničke djelatnosti, OIB 68188349196 zastupanog po punomoćniku OD ROŽMAN &amp; OREDIĆ</item>
      <item>HEP-Operator distribucijskog sustava d.o.o. za distribuciju i opskrbu električne energije, OIB 46830600751</item>
      <item>Petar Vukšić, OIB 77665338459</item>
    </derivirana_varijabla>
  </DomainObject.Predmet.StrankaListFormatedOIB>
  <DomainObject.Predmet.StrankaListFormatedWithAdress>
    <izvorni_sadrzaj>
      <item>MELCON d.o.o. za projektiranje i izvođenje završnih radova u građevinarstvu, ispitivanje elektroinstalacija i rasvjete u steč, Ulica Don Frane Bulića 205, 21210 Solin</item>
      <item>ASFALT AB društvo s ograničenom odgovornošću za graditeljstvo, Ispod Osoja 31, 21210 Blaca</item>
      <item>Maja Beram, Cesta Dr.franje Tuđmana 1049, 21217 Kaštel Štafilić</item>
      <item>Zoran Botić, Put Žabic 5, 21217 Kaštel Novi</item>
      <item>Mate Bučević, Mosećka 10, 21000 Split zastupanog po punomoćniku Ante Vujčić</item>
      <item>Denis Čovo, Karakašica 126, 21230 Karakašica</item>
      <item>Denis Erceg, Sv. Spasa 7d, 21000 Split</item>
      <item>Iva Erceg, Sućidar 21, 21000 Split</item>
      <item>Kerim Hadžić, Plitvička 4, 21000 Split</item>
      <item>Smilja Jurić, Matoševa Ulica 98, 21210 Solin</item>
      <item>Tomislav Knajdl, Gajeva 30a, 21217 Kaštel Stari zastupanog po punomoćniku Ante Vujčić</item>
      <item>Bruno Kokan, Vrlička 15, 21000 Split</item>
      <item>Ratko Kostić, Dubrovačka 49, 21000 Split</item>
      <item>Ivan Kustura, Stupi 4, 21214 Kaštel Lukšić</item>
      <item>Josip Liović, Brnaze 189, 21230 Brnaze</item>
      <item>Frane Malenica, Ramska 23, 21000 Split</item>
      <item>Nedžad Maličević, Ulica Don Frane Bulića 207, 21210 Solin</item>
      <item>Ante Mandić, Rimski Put 39, 21212 Kaštel Sućurac</item>
      <item>Denis Mešin, Sućidar 14, 21000 Split</item>
      <item>Joško Mešin, Sućidar 14, 21000 Split</item>
      <item>Velimir Plazonić, Garjak 36, 21236 Garjak zastupanog po punomoćniku Ante Vujčić</item>
      <item>Ivan Pletikosić, Hrvace 116, 21233 Hrvace</item>
      <item>Josip Radić, Bilice Ii 30, 21000 Split</item>
      <item>Isabella Sekovski, Benkovačka 5, 21000 Split</item>
      <item>Boško Stojić, Donji Bitelić 3, 21233 Donji Bitelić</item>
      <item>Branislav Subotić, Gajeva 20, 21000 Split</item>
      <item>Ivan Šiljić, Vojnić Sinjski 95, 21240 Vojnić Sinjski zastupanog po punomoćniku Ante Vujčić</item>
      <item>Dujo Vujević, Ulica Petra Kružića 15a, 21210 Solin</item>
      <item>Ministarstvo financija RH, Katančićeva 5, 10000 Zagreb</item>
      <item>ČISTOĆA društvo s ograničenom odgovornošću za obavljanje komunalnih djelatnosti održavanja čistoće i odlaganja komunaln, Put Plokita 81, 21000 Split</item>
      <item>TIM KABEL, društvo s ograničenom odgovornošću za trgovinu, Savska cesta 103, 10360 Sesvete</item>
      <item>Josip Ajduković, Put Kuka 5, 21230 Sinj</item>
      <item>SCHRACK TECHNIK d.o.o. za promet elektrotehničkih uređaja, Zavrtnica 17, 10000 Zagreb zastupanog po punomoćniku Boran Bušurelo</item>
      <item>PRIVREDNA BANKA ZAGREB - DIONIČKO DRUŠTVO, Radnička cesta 50, 10000 Zagreb zastupanog po punomoćniku Zoran Puljiz</item>
      <item>Hrvatski Telekom d.d., Roberta Frangeša Mihanovića 9, 10000 Zagreb</item>
      <item>ČULIĆ ELEKTRO CENTAR, društvo s ograničenom odgovornošću za trgovinu, export-import, proizvodnju i usluge, Hektorovićeva 31, 21210 Solin</item>
      <item>BASIC d.o.o. za trgovinu i usluge, Bjelovarska Ulica 1, 21000 Split</item>
      <item>IZODAL društvo s ograničenom odgovornošću za završne radove u građevinarstvu, F. Tuđmana 9, 21212 Kaštel Sućurac zastupanog po punomoćniku ZOU DRAŽEN VUKOVIĆ I SAŠA LALIĆ</item>
      <item>ELEKTROTEHNA d.o.o. za trgovinu i proizvodnju, Dračevac 2 D, 21000 Split zastupanog po punomoćniku Ivo Staničić</item>
      <item>HEP - Opskrba d.o.o. za opskrbu potrošača električnom, toplinskom energijom i plinom, Ulica grada Vukovara 37, 10000 Zagreb</item>
      <item>ADRIA WINCH d.o.o. za proizvodnju, projektiranje, promet i usluge, Mostine 11 B, 21000 Split</item>
      <item>BRODOMERKUR trgovina i usluge, dioničko društvo, Poljička Cesta 35, 21000 Split</item>
      <item>ERSTE CARD CLUB društvo s ograničenom odgovornošću za financijsko posredovanje i usluge, Praška 5, 10000 Zagreb zastupanog po punomoćniku OD LEKO I PARTNERI</item>
      <item>CROATIA osiguranje d.d., Miramarska 22, 10000 Zagreb</item>
      <item>NAPREDNE TEHNOLOGIJE SIES d.o.o. za projektiranje, izvođenje radova i tehničke djelatnosti, Karlovačka cesta 55, 47280 Ozalj zastupanog po punomoćniku OD ROŽMAN &amp; OREDIĆ</item>
      <item>HEP-Operator distribucijskog sustava d.o.o. za distribuciju i opskrbu električne energije, Ulica grada Vukovara 37, 10000 Zagreb</item>
      <item>Petar Vukšić, Krušvar 133, 21232 Krušvar</item>
    </izvorni_sadrzaj>
    <derivirana_varijabla naziv="DomainObject.Predmet.StrankaListFormatedWithAdress_1">
      <item>MELCON d.o.o. za projektiranje i izvođenje završnih radova u građevinarstvu, ispitivanje elektroinstalacija i rasvjete u steč, Ulica Don Frane Bulića 205, 21210 Solin</item>
      <item>ASFALT AB društvo s ograničenom odgovornošću za graditeljstvo, Ispod Osoja 31, 21210 Blaca</item>
      <item>Maja Beram, Cesta Dr.franje Tuđmana 1049, 21217 Kaštel Štafilić</item>
      <item>Zoran Botić, Put Žabic 5, 21217 Kaštel Novi</item>
      <item>Mate Bučević, Mosećka 10, 21000 Split zastupanog po punomoćniku Ante Vujčić</item>
      <item>Denis Čovo, Karakašica 126, 21230 Karakašica</item>
      <item>Denis Erceg, Sv. Spasa 7d, 21000 Split</item>
      <item>Iva Erceg, Sućidar 21, 21000 Split</item>
      <item>Kerim Hadžić, Plitvička 4, 21000 Split</item>
      <item>Smilja Jurić, Matoševa Ulica 98, 21210 Solin</item>
      <item>Tomislav Knajdl, Gajeva 30a, 21217 Kaštel Stari zastupanog po punomoćniku Ante Vujčić</item>
      <item>Bruno Kokan, Vrlička 15, 21000 Split</item>
      <item>Ratko Kostić, Dubrovačka 49, 21000 Split</item>
      <item>Ivan Kustura, Stupi 4, 21214 Kaštel Lukšić</item>
      <item>Josip Liović, Brnaze 189, 21230 Brnaze</item>
      <item>Frane Malenica, Ramska 23, 21000 Split</item>
      <item>Nedžad Maličević, Ulica Don Frane Bulića 207, 21210 Solin</item>
      <item>Ante Mandić, Rimski Put 39, 21212 Kaštel Sućurac</item>
      <item>Denis Mešin, Sućidar 14, 21000 Split</item>
      <item>Joško Mešin, Sućidar 14, 21000 Split</item>
      <item>Velimir Plazonić, Garjak 36, 21236 Garjak zastupanog po punomoćniku Ante Vujčić</item>
      <item>Ivan Pletikosić, Hrvace 116, 21233 Hrvace</item>
      <item>Josip Radić, Bilice Ii 30, 21000 Split</item>
      <item>Isabella Sekovski, Benkovačka 5, 21000 Split</item>
      <item>Boško Stojić, Donji Bitelić 3, 21233 Donji Bitelić</item>
      <item>Branislav Subotić, Gajeva 20, 21000 Split</item>
      <item>Ivan Šiljić, Vojnić Sinjski 95, 21240 Vojnić Sinjski zastupanog po punomoćniku Ante Vujčić</item>
      <item>Dujo Vujević, Ulica Petra Kružića 15a, 21210 Solin</item>
      <item>Ministarstvo financija RH, Katančićeva 5, 10000 Zagreb</item>
      <item>ČISTOĆA društvo s ograničenom odgovornošću za obavljanje komunalnih djelatnosti održavanja čistoće i odlaganja komunaln, Put Plokita 81, 21000 Split</item>
      <item>TIM KABEL, društvo s ograničenom odgovornošću za trgovinu, Savska cesta 103, 10360 Sesvete</item>
      <item>Josip Ajduković, Put Kuka 5, 21230 Sinj</item>
      <item>SCHRACK TECHNIK d.o.o. za promet elektrotehničkih uređaja, Zavrtnica 17, 10000 Zagreb zastupanog po punomoćniku Boran Bušurelo</item>
      <item>PRIVREDNA BANKA ZAGREB - DIONIČKO DRUŠTVO, Radnička cesta 50, 10000 Zagreb zastupanog po punomoćniku Zoran Puljiz</item>
      <item>Hrvatski Telekom d.d., Roberta Frangeša Mihanovića 9, 10000 Zagreb</item>
      <item>ČULIĆ ELEKTRO CENTAR, društvo s ograničenom odgovornošću za trgovinu, export-import, proizvodnju i usluge, Hektorovićeva 31, 21210 Solin</item>
      <item>BASIC d.o.o. za trgovinu i usluge, Bjelovarska Ulica 1, 21000 Split</item>
      <item>IZODAL društvo s ograničenom odgovornošću za završne radove u građevinarstvu, F. Tuđmana 9, 21212 Kaštel Sućurac zastupanog po punomoćniku ZOU DRAŽEN VUKOVIĆ I SAŠA LALIĆ</item>
      <item>ELEKTROTEHNA d.o.o. za trgovinu i proizvodnju, Dračevac 2 D, 21000 Split zastupanog po punomoćniku Ivo Staničić</item>
      <item>HEP - Opskrba d.o.o. za opskrbu potrošača električnom, toplinskom energijom i plinom, Ulica grada Vukovara 37, 10000 Zagreb</item>
      <item>ADRIA WINCH d.o.o. za proizvodnju, projektiranje, promet i usluge, Mostine 11 B, 21000 Split</item>
      <item>BRODOMERKUR trgovina i usluge, dioničko društvo, Poljička Cesta 35, 21000 Split</item>
      <item>ERSTE CARD CLUB društvo s ograničenom odgovornošću za financijsko posredovanje i usluge, Praška 5, 10000 Zagreb zastupanog po punomoćniku OD LEKO I PARTNERI</item>
      <item>CROATIA osiguranje d.d., Miramarska 22, 10000 Zagreb</item>
      <item>NAPREDNE TEHNOLOGIJE SIES d.o.o. za projektiranje, izvođenje radova i tehničke djelatnosti, Karlovačka cesta 55, 47280 Ozalj zastupanog po punomoćniku OD ROŽMAN &amp; OREDIĆ</item>
      <item>HEP-Operator distribucijskog sustava d.o.o. za distribuciju i opskrbu električne energije, Ulica grada Vukovara 37, 10000 Zagreb</item>
      <item>Petar Vukšić, Krušvar 133, 21232 Krušvar</item>
    </derivirana_varijabla>
  </DomainObject.Predmet.StrankaListFormatedWithAdress>
  <DomainObject.Predmet.StrankaListFormatedWithAdressOIB>
    <izvorni_sadrzaj>
      <item>MELCON d.o.o. za projektiranje i izvođenje završnih radova u građevinarstvu, ispitivanje elektroinstalacija i rasvjete u steč, OIB 79326486732, Ulica Don Frane Bulića 205, 21210 Solin</item>
      <item>ASFALT AB društvo s ograničenom odgovornošću za graditeljstvo, OIB 80601028296, Ispod Osoja 31, 21210 Blaca</item>
      <item>Maja Beram, OIB 41767350629, Cesta Dr.franje Tuđmana 1049, 21217 Kaštel Štafilić</item>
      <item>Zoran Botić, OIB 65324028331, Put Žabic 5, 21217 Kaštel Novi</item>
      <item>Mate Bučević, OIB 63838914822, Mosećka 10, 21000 Split zastupanog po punomoćniku Ante Vujčić</item>
      <item>Denis Čovo, OIB 84286187829, Karakašica 126, 21230 Karakašica</item>
      <item>Denis Erceg, OIB 23198287125, Sv. Spasa 7d, 21000 Split</item>
      <item>Iva Erceg, OIB 01597022458, Sućidar 21, 21000 Split</item>
      <item>Kerim Hadžić, OIB 54845943480, Plitvička 4, 21000 Split</item>
      <item>Smilja Jurić, OIB 16384274597, Matoševa Ulica 98, 21210 Solin</item>
      <item>Tomislav Knajdl, OIB 48185823472, Gajeva 30a, 21217 Kaštel Stari zastupanog po punomoćniku Ante Vujčić</item>
      <item>Bruno Kokan, OIB 00347191088, Vrlička 15, 21000 Split</item>
      <item>Ratko Kostić, OIB 15873756059, Dubrovačka 49, 21000 Split</item>
      <item>Ivan Kustura, OIB 02255702625, Stupi 4, 21214 Kaštel Lukšić</item>
      <item>Josip Liović, OIB 59973062201, Brnaze 189, 21230 Brnaze</item>
      <item>Frane Malenica, OIB 37237734331, Ramska 23, 21000 Split</item>
      <item>Nedžad Maličević, OIB 96111280506, Ulica Don Frane Bulića 207, 21210 Solin</item>
      <item>Ante Mandić, OIB 71225723422, Rimski Put 39, 21212 Kaštel Sućurac</item>
      <item>Denis Mešin, OIB 65144986978, Sućidar 14, 21000 Split</item>
      <item>Joško Mešin, OIB 89459935337, Sućidar 14, 21000 Split</item>
      <item>Velimir Plazonić, OIB 74843779372, Garjak 36, 21236 Garjak zastupanog po punomoćniku Ante Vujčić</item>
      <item>Ivan Pletikosić, OIB 40815328079, Hrvace 116, 21233 Hrvace</item>
      <item>Josip Radić, OIB 75003226629, Bilice Ii 30, 21000 Split</item>
      <item>Isabella Sekovski, OIB 41898949907, Benkovačka 5, 21000 Split</item>
      <item>Boško Stojić, OIB 39548148148, Donji Bitelić 3, 21233 Donji Bitelić</item>
      <item>Branislav Subotić, OIB 17118186926, Gajeva 20, 21000 Split</item>
      <item>Ivan Šiljić, OIB 33027395680, Vojnić Sinjski 95, 21240 Vojnić Sinjski zastupanog po punomoćniku Ante Vujčić</item>
      <item>Dujo Vujević, OIB 80528173996, Ulica Petra Kružića 15a, 21210 Solin</item>
      <item>Ministarstvo financija RH, OIB 18683136487, Katančićeva 5, 10000 Zagreb</item>
      <item>ČISTOĆA društvo s ograničenom odgovornošću za obavljanje komunalnih djelatnosti održavanja čistoće i odlaganja komunaln, OIB 38812451417, Put Plokita 81, 21000 Split</item>
      <item>TIM KABEL, društvo s ograničenom odgovornošću za trgovinu, OIB 69927324836, Savska cesta 103, 10360 Sesvete</item>
      <item>Josip Ajduković, OIB 83592073499, Put Kuka 5, 21230 Sinj</item>
      <item>SCHRACK TECHNIK d.o.o. za promet elektrotehničkih uređaja, OIB 36365310424, Zavrtnica 17, 10000 Zagreb zastupanog po punomoćniku Boran Bušurelo</item>
      <item>PRIVREDNA BANKA ZAGREB - DIONIČKO DRUŠTVO, OIB 02535697732, Radnička cesta 50, 10000 Zagreb zastupanog po punomoćniku Zoran Puljiz</item>
      <item>Hrvatski Telekom d.d., OIB 81793146560, Roberta Frangeša Mihanovića 9, 10000 Zagreb</item>
      <item>ČULIĆ ELEKTRO CENTAR, društvo s ograničenom odgovornošću za trgovinu, export-import, proizvodnju i usluge, OIB 96434662616, Hektorovićeva 31, 21210 Solin</item>
      <item>BASIC d.o.o. za trgovinu i usluge, OIB 52072753291, Bjelovarska Ulica 1, 21000 Split</item>
      <item>IZODAL društvo s ograničenom odgovornošću za završne radove u građevinarstvu, OIB 07085868781, F. Tuđmana 9, 21212 Kaštel Sućurac zastupanog po punomoćniku ZOU DRAŽEN VUKOVIĆ I SAŠA LALIĆ</item>
      <item>ELEKTROTEHNA d.o.o. za trgovinu i proizvodnju, OIB 50081287867, Dračevac 2 D, 21000 Split zastupanog po punomoćniku Ivo Staničić</item>
      <item>HEP - Opskrba d.o.o. za opskrbu potrošača električnom, toplinskom energijom i plinom, OIB 63073332379, Ulica grada Vukovara 37, 10000 Zagreb</item>
      <item>ADRIA WINCH d.o.o. za proizvodnju, projektiranje, promet i usluge, OIB 95307107404, Mostine 11 B, 21000 Split</item>
      <item>BRODOMERKUR trgovina i usluge, dioničko društvo, OIB 33956120458, Poljička Cesta 35, 21000 Split</item>
      <item>ERSTE CARD CLUB društvo s ograničenom odgovornošću za financijsko posredovanje i usluge, OIB 85941596441, Praška 5, 10000 Zagreb zastupanog po punomoćniku OD LEKO I PARTNERI</item>
      <item>CROATIA osiguranje d.d., OIB 26187994862, Miramarska 22, 10000 Zagreb</item>
      <item>NAPREDNE TEHNOLOGIJE SIES d.o.o. za projektiranje, izvođenje radova i tehničke djelatnosti, OIB 68188349196, Karlovačka cesta 55, 47280 Ozalj zastupanog po punomoćniku OD ROŽMAN &amp; OREDIĆ</item>
      <item>HEP-Operator distribucijskog sustava d.o.o. za distribuciju i opskrbu električne energije, OIB 46830600751, Ulica grada Vukovara 37, 10000 Zagreb</item>
      <item>Petar Vukšić, OIB 77665338459, Krušvar 133, 21232 Krušvar</item>
    </izvorni_sadrzaj>
    <derivirana_varijabla naziv="DomainObject.Predmet.StrankaListFormatedWithAdressOIB_1">
      <item>MELCON d.o.o. za projektiranje i izvođenje završnih radova u građevinarstvu, ispitivanje elektroinstalacija i rasvjete u steč, OIB 79326486732, Ulica Don Frane Bulića 205, 21210 Solin</item>
      <item>ASFALT AB društvo s ograničenom odgovornošću za graditeljstvo, OIB 80601028296, Ispod Osoja 31, 21210 Blaca</item>
      <item>Maja Beram, OIB 41767350629, Cesta Dr.franje Tuđmana 1049, 21217 Kaštel Štafilić</item>
      <item>Zoran Botić, OIB 65324028331, Put Žabic 5, 21217 Kaštel Novi</item>
      <item>Mate Bučević, OIB 63838914822, Mosećka 10, 21000 Split zastupanog po punomoćniku Ante Vujčić</item>
      <item>Denis Čovo, OIB 84286187829, Karakašica 126, 21230 Karakašica</item>
      <item>Denis Erceg, OIB 23198287125, Sv. Spasa 7d, 21000 Split</item>
      <item>Iva Erceg, OIB 01597022458, Sućidar 21, 21000 Split</item>
      <item>Kerim Hadžić, OIB 54845943480, Plitvička 4, 21000 Split</item>
      <item>Smilja Jurić, OIB 16384274597, Matoševa Ulica 98, 21210 Solin</item>
      <item>Tomislav Knajdl, OIB 48185823472, Gajeva 30a, 21217 Kaštel Stari zastupanog po punomoćniku Ante Vujčić</item>
      <item>Bruno Kokan, OIB 00347191088, Vrlička 15, 21000 Split</item>
      <item>Ratko Kostić, OIB 15873756059, Dubrovačka 49, 21000 Split</item>
      <item>Ivan Kustura, OIB 02255702625, Stupi 4, 21214 Kaštel Lukšić</item>
      <item>Josip Liović, OIB 59973062201, Brnaze 189, 21230 Brnaze</item>
      <item>Frane Malenica, OIB 37237734331, Ramska 23, 21000 Split</item>
      <item>Nedžad Maličević, OIB 96111280506, Ulica Don Frane Bulića 207, 21210 Solin</item>
      <item>Ante Mandić, OIB 71225723422, Rimski Put 39, 21212 Kaštel Sućurac</item>
      <item>Denis Mešin, OIB 65144986978, Sućidar 14, 21000 Split</item>
      <item>Joško Mešin, OIB 89459935337, Sućidar 14, 21000 Split</item>
      <item>Velimir Plazonić, OIB 74843779372, Garjak 36, 21236 Garjak zastupanog po punomoćniku Ante Vujčić</item>
      <item>Ivan Pletikosić, OIB 40815328079, Hrvace 116, 21233 Hrvace</item>
      <item>Josip Radić, OIB 75003226629, Bilice Ii 30, 21000 Split</item>
      <item>Isabella Sekovski, OIB 41898949907, Benkovačka 5, 21000 Split</item>
      <item>Boško Stojić, OIB 39548148148, Donji Bitelić 3, 21233 Donji Bitelić</item>
      <item>Branislav Subotić, OIB 17118186926, Gajeva 20, 21000 Split</item>
      <item>Ivan Šiljić, OIB 33027395680, Vojnić Sinjski 95, 21240 Vojnić Sinjski zastupanog po punomoćniku Ante Vujčić</item>
      <item>Dujo Vujević, OIB 80528173996, Ulica Petra Kružića 15a, 21210 Solin</item>
      <item>Ministarstvo financija RH, OIB 18683136487, Katančićeva 5, 10000 Zagreb</item>
      <item>ČISTOĆA društvo s ograničenom odgovornošću za obavljanje komunalnih djelatnosti održavanja čistoće i odlaganja komunaln, OIB 38812451417, Put Plokita 81, 21000 Split</item>
      <item>TIM KABEL, društvo s ograničenom odgovornošću za trgovinu, OIB 69927324836, Savska cesta 103, 10360 Sesvete</item>
      <item>Josip Ajduković, OIB 83592073499, Put Kuka 5, 21230 Sinj</item>
      <item>SCHRACK TECHNIK d.o.o. za promet elektrotehničkih uređaja, OIB 36365310424, Zavrtnica 17, 10000 Zagreb zastupanog po punomoćniku Boran Bušurelo</item>
      <item>PRIVREDNA BANKA ZAGREB - DIONIČKO DRUŠTVO, OIB 02535697732, Radnička cesta 50, 10000 Zagreb zastupanog po punomoćniku Zoran Puljiz</item>
      <item>Hrvatski Telekom d.d., OIB 81793146560, Roberta Frangeša Mihanovića 9, 10000 Zagreb</item>
      <item>ČULIĆ ELEKTRO CENTAR, društvo s ograničenom odgovornošću za trgovinu, export-import, proizvodnju i usluge, OIB 96434662616, Hektorovićeva 31, 21210 Solin</item>
      <item>BASIC d.o.o. za trgovinu i usluge, OIB 52072753291, Bjelovarska Ulica 1, 21000 Split</item>
      <item>IZODAL društvo s ograničenom odgovornošću za završne radove u građevinarstvu, OIB 07085868781, F. Tuđmana 9, 21212 Kaštel Sućurac zastupanog po punomoćniku ZOU DRAŽEN VUKOVIĆ I SAŠA LALIĆ</item>
      <item>ELEKTROTEHNA d.o.o. za trgovinu i proizvodnju, OIB 50081287867, Dračevac 2 D, 21000 Split zastupanog po punomoćniku Ivo Staničić</item>
      <item>HEP - Opskrba d.o.o. za opskrbu potrošača električnom, toplinskom energijom i plinom, OIB 63073332379, Ulica grada Vukovara 37, 10000 Zagreb</item>
      <item>ADRIA WINCH d.o.o. za proizvodnju, projektiranje, promet i usluge, OIB 95307107404, Mostine 11 B, 21000 Split</item>
      <item>BRODOMERKUR trgovina i usluge, dioničko društvo, OIB 33956120458, Poljička Cesta 35, 21000 Split</item>
      <item>ERSTE CARD CLUB društvo s ograničenom odgovornošću za financijsko posredovanje i usluge, OIB 85941596441, Praška 5, 10000 Zagreb zastupanog po punomoćniku OD LEKO I PARTNERI</item>
      <item>CROATIA osiguranje d.d., OIB 26187994862, Miramarska 22, 10000 Zagreb</item>
      <item>NAPREDNE TEHNOLOGIJE SIES d.o.o. za projektiranje, izvođenje radova i tehničke djelatnosti, OIB 68188349196, Karlovačka cesta 55, 47280 Ozalj zastupanog po punomoćniku OD ROŽMAN &amp; OREDIĆ</item>
      <item>HEP-Operator distribucijskog sustava d.o.o. za distribuciju i opskrbu električne energije, OIB 46830600751, Ulica grada Vukovara 37, 10000 Zagreb</item>
      <item>Petar Vukšić, OIB 77665338459, Krušvar 133, 21232 Krušvar</item>
    </derivirana_varijabla>
  </DomainObject.Predmet.StrankaListFormatedWithAdressOIB>
  <DomainObject.Predmet.StrankaListNazivFormated>
    <izvorni_sadrzaj>
      <item>MELCON d.o.o. za projektiranje i izvođenje završnih radova u građevinarstvu, ispitivanje elektroinstalacija i rasvjete u steč</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HEP-Operator distribucijskog sustava d.o.o. za distribuciju i opskrbu električne energije</item>
      <item>Petar Vukšić</item>
    </izvorni_sadrzaj>
    <derivirana_varijabla naziv="DomainObject.Predmet.StrankaListNazivFormated_1">
      <item>MELCON d.o.o. za projektiranje i izvođenje završnih radova u građevinarstvu, ispitivanje elektroinstalacija i rasvjete u steč</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HEP-Operator distribucijskog sustava d.o.o. za distribuciju i opskrbu električne energije</item>
      <item>Petar Vukšić</item>
    </derivirana_varijabla>
  </DomainObject.Predmet.StrankaListNazivFormated>
  <DomainObject.Predmet.StrankaListNazivFormatedOIB>
    <izvorni_sadrzaj>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item>
      <item>Denis Čovo, OIB 84286187829</item>
      <item>Denis Erceg, OIB 23198287125</item>
      <item>Iva Erceg, OIB 01597022458</item>
      <item>Kerim Hadžić, OIB 54845943480</item>
      <item>Smilja Jurić, OIB 16384274597</item>
      <item>Tomislav Knajdl, OIB 48185823472</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item>
      <item>Ivan Pletikosić, OIB 40815328079</item>
      <item>Josip Radić, OIB 75003226629</item>
      <item>Isabella Sekovski, OIB 41898949907</item>
      <item>Boško Stojić, OIB 39548148148</item>
      <item>Branislav Subotić, OIB 17118186926</item>
      <item>Ivan Šiljić, OIB 33027395680</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item>
      <item>PRIVREDNA BANKA ZAGREB - DIONIČKO DRUŠTVO, OIB 02535697732</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item>
      <item>ELEKTROTEHNA d.o.o. za trgovinu i proizvodnju, OIB 50081287867</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item>
      <item>CROATIA osiguranje d.d., OIB 26187994862</item>
      <item>NAPREDNE TEHNOLOGIJE SIES d.o.o. za projektiranje, izvođenje radova i tehničke djelatnosti, OIB 68188349196</item>
      <item>HEP-Operator distribucijskog sustava d.o.o. za distribuciju i opskrbu električne energije, OIB 46830600751</item>
      <item>Petar Vukšić, OIB 77665338459</item>
    </izvorni_sadrzaj>
    <derivirana_varijabla naziv="DomainObject.Predmet.StrankaListNazivFormatedOIB_1">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item>
      <item>Denis Čovo, OIB 84286187829</item>
      <item>Denis Erceg, OIB 23198287125</item>
      <item>Iva Erceg, OIB 01597022458</item>
      <item>Kerim Hadžić, OIB 54845943480</item>
      <item>Smilja Jurić, OIB 16384274597</item>
      <item>Tomislav Knajdl, OIB 48185823472</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item>
      <item>Ivan Pletikosić, OIB 40815328079</item>
      <item>Josip Radić, OIB 75003226629</item>
      <item>Isabella Sekovski, OIB 41898949907</item>
      <item>Boško Stojić, OIB 39548148148</item>
      <item>Branislav Subotić, OIB 17118186926</item>
      <item>Ivan Šiljić, OIB 33027395680</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item>
      <item>PRIVREDNA BANKA ZAGREB - DIONIČKO DRUŠTVO, OIB 02535697732</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item>
      <item>ELEKTROTEHNA d.o.o. za trgovinu i proizvodnju, OIB 50081287867</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item>
      <item>CROATIA osiguranje d.d., OIB 26187994862</item>
      <item>NAPREDNE TEHNOLOGIJE SIES d.o.o. za projektiranje, izvođenje radova i tehničke djelatnosti, OIB 68188349196</item>
      <item>HEP-Operator distribucijskog sustava d.o.o. za distribuciju i opskrbu električne energije, OIB 46830600751</item>
      <item>Petar Vukšić, OIB 77665338459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Joško Mešin</item>
      <item>Denis Mešin</item>
      <item>Boran Bušurelo punomoćnik sudionika u postupku SCHRACK TECHNIK d.o.o. za promet elektrotehničkih uređaja</item>
      <item>Zoran Puljiz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izvorni_sadrzaj>
    <derivirana_varijabla naziv="DomainObject.Predmet.OstaliListFormated_1">
      <item>Joško Mešin</item>
      <item>Denis Mešin</item>
      <item>Boran Bušurelo punomoćnik sudionika u postupku SCHRACK TECHNIK d.o.o. za promet elektrotehničkih uređaja</item>
      <item>Zoran Puljiz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derivirana_varijabla>
  </DomainObject.Predmet.OstaliListFormated>
  <DomainObject.Predmet.OstaliListFormatedOIB>
    <izvorni_sadrzaj>
      <item>Joško Mešin, OIB 89459935337</item>
      <item>Denis Mešin, OIB 65144986978</item>
      <item>Boran Bušurelo punomoćnik sudionika u postupku SCHRACK TECHNIK d.o.o. za promet elektrotehničkih uređaja</item>
      <item>Zoran Puljiz, OIB 58345109800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izvorni_sadrzaj>
    <derivirana_varijabla naziv="DomainObject.Predmet.OstaliListFormatedOIB_1">
      <item>Joško Mešin, OIB 89459935337</item>
      <item>Denis Mešin, OIB 65144986978</item>
      <item>Boran Bušurelo punomoćnik sudionika u postupku SCHRACK TECHNIK d.o.o. za promet elektrotehničkih uređaja</item>
      <item>Zoran Puljiz, OIB 58345109800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derivirana_varijabla>
  </DomainObject.Predmet.OstaliListFormatedOIB>
  <DomainObject.Predmet.OstaliListFormatedWithAdress>
    <izvorni_sadrzaj>
      <item>Joško Mešin, Sućidar 14, 21000 Split</item>
      <item>Denis Mešin, Sućidar 14, 21000 Split</item>
      <item>Boran Bušurelo, Ilica 13, 10000 Zagreb punomoćnik sudionika u postupku SCHRACK TECHNIK d.o.o. za promet elektrotehničkih uređaja</item>
      <item>Zoran Puljiz,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izvorni_sadrzaj>
    <derivirana_varijabla naziv="DomainObject.Predmet.OstaliListFormatedWithAdress_1">
      <item>Joško Mešin, Sućidar 14, 21000 Split</item>
      <item>Denis Mešin, Sućidar 14, 21000 Split</item>
      <item>Boran Bušurelo, Ilica 13, 10000 Zagreb punomoćnik sudionika u postupku SCHRACK TECHNIK d.o.o. za promet elektrotehničkih uređaja</item>
      <item>Zoran Puljiz,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derivirana_varijabla>
  </DomainObject.Predmet.OstaliListFormatedWithAdress>
  <DomainObject.Predmet.OstaliListFormatedWithAdressOIB>
    <izvorni_sadrzaj>
      <item>Joško Mešin, OIB 89459935337, Sućidar 14, 21000 Split</item>
      <item>Denis Mešin, OIB 65144986978, Sućidar 14, 21000 Split</item>
      <item>Boran Bušurelo, Ilica 13, 10000 Zagreb punomoćnik sudionika u postupku SCHRACK TECHNIK d.o.o. za promet elektrotehničkih uređaja</item>
      <item>Zoran Puljiz, OIB 58345109800,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izvorni_sadrzaj>
    <derivirana_varijabla naziv="DomainObject.Predmet.OstaliListFormatedWithAdressOIB_1">
      <item>Joško Mešin, OIB 89459935337, Sućidar 14, 21000 Split</item>
      <item>Denis Mešin, OIB 65144986978, Sućidar 14, 21000 Split</item>
      <item>Boran Bušurelo, Ilica 13, 10000 Zagreb punomoćnik sudionika u postupku SCHRACK TECHNIK d.o.o. za promet elektrotehničkih uređaja</item>
      <item>Zoran Puljiz, OIB 58345109800,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derivirana_varijabla>
  </DomainObject.Predmet.OstaliListFormatedWithAdressOIB>
  <DomainObject.Predmet.OstaliListNazivFormated>
    <izvorni_sadrzaj>
      <item>Joško Mešin</item>
      <item>Denis Mešin</item>
      <item>Boran Bušurelo</item>
      <item>Zoran Puljiz</item>
      <item>ZOU DRAŽEN VUKOVIĆ I SAŠA LALIĆ</item>
      <item>OD ROŽMAN &amp; OREDIĆ</item>
      <item>OD LEKO I PARTNERI</item>
      <item>Ivo Staničić</item>
      <item>Ante Vujčić</item>
    </izvorni_sadrzaj>
    <derivirana_varijabla naziv="DomainObject.Predmet.OstaliListNazivFormated_1">
      <item>Joško Mešin</item>
      <item>Denis Mešin</item>
      <item>Boran Bušurelo</item>
      <item>Zoran Puljiz</item>
      <item>ZOU DRAŽEN VUKOVIĆ I SAŠA LALIĆ</item>
      <item>OD ROŽMAN &amp; OREDIĆ</item>
      <item>OD LEKO I PARTNERI</item>
      <item>Ivo Staničić</item>
      <item>Ante Vujčić</item>
    </derivirana_varijabla>
  </DomainObject.Predmet.OstaliListNazivFormated>
  <DomainObject.Predmet.OstaliListNazivFormatedOIB>
    <izvorni_sadrzaj>
      <item>Joško Mešin, OIB 89459935337</item>
      <item>Denis Mešin, OIB 65144986978</item>
      <item>Boran Bušurelo</item>
      <item>Zoran Puljiz, OIB 58345109800</item>
      <item>ZOU DRAŽEN VUKOVIĆ I SAŠA LALIĆ</item>
      <item>OD ROŽMAN &amp; OREDIĆ</item>
      <item>OD LEKO I PARTNERI</item>
      <item>Ivo Staničić</item>
      <item>Ante Vujčić</item>
    </izvorni_sadrzaj>
    <derivirana_varijabla naziv="DomainObject.Predmet.OstaliListNazivFormatedOIB_1">
      <item>Joško Mešin, OIB 89459935337</item>
      <item>Denis Mešin, OIB 65144986978</item>
      <item>Boran Bušurelo</item>
      <item>Zoran Puljiz, OIB 58345109800</item>
      <item>ZOU DRAŽEN VUKOVIĆ I SAŠA LALIĆ</item>
      <item>OD ROŽMAN &amp; OREDIĆ</item>
      <item>OD LEKO I PARTNERI</item>
      <item>Ivo Staničić</item>
      <item>Ante Vujčić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2016.</izvorni_sadrzaj>
    <derivirana_varijabla naziv="DomainObject.Datum_1">14. listopada 2016.</derivirana_varijabla>
  </DomainObject.Datum>
  <DomainObject.PoslovniBrojDokumenta>
    <izvorni_sadrzaj/>
    <derivirana_varijabla naziv="DomainObject.PoslovniBrojDokumenta_1"/>
  </DomainObject.PoslovniBrojDokumenta>
  <DomainObject.Predmet.StrankaIDrugi>
    <izvorni_sadrzaj>MELCON d.o.o. za projektiranje i izvođenje završnih radova u građevinarstvu, ispitivanje elektroinstalacija i rasvjete u steč i dr.</izvorni_sadrzaj>
    <derivirana_varijabla naziv="DomainObject.Predmet.StrankaIDrugi_1">MELCON d.o.o. za projektiranje i izvođenje završnih radova u građevinarstvu, ispitivanje elektroinstalacija i rasvjete u steč i dr.</derivirana_varijabla>
  </DomainObject.Predmet.StrankaIDrugi>
  <DomainObject.Predmet.ProtustrankaIDrugi>
    <izvorni_sadrzaj/>
    <derivirana_varijabla naziv="DomainObject.Predmet.ProtustrankaIDrugi_1"/>
  </DomainObject.Predmet.ProtustrankaIDrugi>
  <DomainObject.Predmet.StrankaIDrugiAdressOIB>
    <izvorni_sadrzaj>MELCON d.o.o. za projektiranje i izvođenje završnih radova u građevinarstvu, ispitivanje elektroinstalacija i rasvjete u steč, OIB 79326486732, Ulica Don Frane Bulića 205, 21210 Solin i dr.</izvorni_sadrzaj>
    <derivirana_varijabla naziv="DomainObject.Predmet.StrankaIDrugiAdressOIB_1">MELCON d.o.o. za projektiranje i izvođenje završnih radova u građevinarstvu, ispitivanje elektroinstalacija i rasvjete u steč, OIB 79326486732, Ulica Don Frane Bulića 205, 21210 Solin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MELCON d.o.o. za projektiranje i izvođenje završnih radova u građevinarstvu, ispitivanje elektroinstalacija i rasvjete u steč</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HEP-Operator distribucijskog sustava d.o.o. za distribuciju i opskrbu električne energije</item>
      <item>Petar Vukšić</item>
      <item>Joško Mešin</item>
      <item>Denis Mešin</item>
      <item>Boran Bušurelo</item>
      <item>Zoran Puljiz</item>
      <item>ZOU DRAŽEN VUKOVIĆ I SAŠA LALIĆ</item>
      <item>OD ROŽMAN &amp; OREDIĆ</item>
      <item>OD LEKO I PARTNERI</item>
      <item>Ivo Staničić</item>
      <item>Ante Vujčić</item>
    </izvorni_sadrzaj>
    <derivirana_varijabla naziv="DomainObject.Predmet.SudioniciListNaziv_1">
      <item>MELCON d.o.o. za projektiranje i izvođenje završnih radova u građevinarstvu, ispitivanje elektroinstalacija i rasvjete u steč</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HEP-Operator distribucijskog sustava d.o.o. za distribuciju i opskrbu električne energije</item>
      <item>Petar Vukšić</item>
      <item>Joško Mešin</item>
      <item>Denis Mešin</item>
      <item>Boran Bušurelo</item>
      <item>Zoran Puljiz</item>
      <item>ZOU DRAŽEN VUKOVIĆ I SAŠA LALIĆ</item>
      <item>OD ROŽMAN &amp; OREDIĆ</item>
      <item>OD LEKO I PARTNERI</item>
      <item>Ivo Staničić</item>
      <item>Ante Vujčić</item>
    </derivirana_varijabla>
  </DomainObject.Predmet.SudioniciListNaziv>
  <DomainObject.Predmet.SudioniciListAdressOIB>
    <izvorni_sadrzaj>
      <item>MELCON d.o.o. za projektiranje i izvođenje završnih radova u građevinarstvu, ispitivanje elektroinstalacija i rasvjete u steč, OIB 79326486732, Ulica Don Frane Bulića 205,21210 Solin</item>
      <item>ASFALT AB društvo s ograničenom odgovornošću za graditeljstvo, OIB 80601028296, Ispod Osoja 31,21210 Blaca</item>
      <item>Maja Beram, OIB 41767350629, Cesta Dr.franje Tuđmana 1049,21217 Kaštel Štafilić</item>
      <item>Zoran Botić, OIB 65324028331, Put Žabic 5,21217 Kaštel Novi</item>
      <item>Mate Bučević, OIB 63838914822, Mosećka 10,21000 Split</item>
      <item>Denis Čovo, OIB 84286187829, Karakašica 126,21230 Karakašica</item>
      <item>Denis Erceg, OIB 23198287125, Sv. Spasa 7d,21000 Split</item>
      <item>Iva Erceg, OIB 01597022458, Sućidar 21,21000 Split</item>
      <item>Kerim Hadžić, OIB 54845943480, Plitvička 4,21000 Split</item>
      <item>Smilja Jurić, OIB 16384274597, Matoševa Ulica 98,21210 Solin</item>
      <item>Tomislav Knajdl, OIB 48185823472, Gajeva 30a,21217 Kaštel Stari</item>
      <item>Bruno Kokan, OIB 00347191088, Vrlička 15,21000 Split</item>
      <item>Ratko Kostić, OIB 15873756059, Dubrovačka 49,21000 Split</item>
      <item>Ivan Kustura, OIB 02255702625, Stupi 4,21214 Kaštel Lukšić</item>
      <item>Josip Liović, OIB 59973062201, Brnaze 189,21230 Brnaze</item>
      <item>Frane Malenica, OIB 37237734331, Ramska 23,21000 Split</item>
      <item>Nedžad Maličević, OIB 96111280506, Ulica Don Frane Bulića 207,21210 Solin</item>
      <item>Ante Mandić, OIB 71225723422, Rimski Put 39,21212 Kaštel Sućurac</item>
      <item>Denis Mešin, OIB 65144986978, Sućidar 14,21000 Split</item>
      <item>Joško Mešin, OIB 89459935337, Sućidar 14,21000 Split</item>
      <item>Velimir Plazonić, OIB 74843779372, Garjak 36,21236 Garjak</item>
      <item>Ivan Pletikosić, OIB 40815328079, Hrvace 116,21233 Hrvace</item>
      <item>Josip Radić, OIB 75003226629, Bilice Ii 30,21000 Split</item>
      <item>Isabella Sekovski, OIB 41898949907, Benkovačka 5,21000 Split</item>
      <item>Boško Stojić, OIB 39548148148, Donji Bitelić 3,21233 Donji Bitelić</item>
      <item>Branislav Subotić, OIB 17118186926, Gajeva 20,21000 Split</item>
      <item>Ivan Šiljić, OIB 33027395680, Vojnić Sinjski 95,21240 Vojnić Sinjski</item>
      <item>Dujo Vujević, OIB 80528173996, Ulica Petra Kružića 15a,21210 Solin</item>
      <item>Ministarstvo financija RH, OIB 18683136487, Katančićeva 5,10000 Zagreb</item>
      <item>ČISTOĆA društvo s ograničenom odgovornošću za obavljanje komunalnih djelatnosti održavanja čistoće i odlaganja komunaln, OIB 38812451417, Put Plokita 81,21000 Split</item>
      <item>TIM KABEL, društvo s ograničenom odgovornošću za trgovinu, OIB 69927324836, Savska cesta 103,10360 Sesvete</item>
      <item>Josip Ajduković, OIB 83592073499, Put Kuka 5,21230 Sinj</item>
      <item>SCHRACK TECHNIK d.o.o. za promet elektrotehničkih uređaja, OIB 36365310424, Zavrtnica 17,10000 Zagreb</item>
      <item>PRIVREDNA BANKA ZAGREB - DIONIČKO DRUŠTVO, OIB 02535697732, Radnička cesta 50,10000 Zagreb</item>
      <item>Hrvatski Telekom d.d., OIB 81793146560, Roberta Frangeša Mihanovića 9,10000 Zagreb</item>
      <item>ČULIĆ ELEKTRO CENTAR, društvo s ograničenom odgovornošću za trgovinu, export-import, proizvodnju i usluge, OIB 96434662616, Hektorovićeva 31,21210 Solin</item>
      <item>BASIC d.o.o. za trgovinu i usluge, OIB 52072753291, Bjelovarska Ulica 1,21000 Split</item>
      <item>IZODAL društvo s ograničenom odgovornošću za završne radove u građevinarstvu, OIB 07085868781, F. Tuđmana 9,21212 Kaštel Sućurac</item>
      <item>ELEKTROTEHNA d.o.o. za trgovinu i proizvodnju, OIB 50081287867, Dračevac 2 D,21000 Split</item>
      <item>HEP - Opskrba d.o.o. za opskrbu potrošača električnom, toplinskom energijom i plinom, OIB 63073332379, Ulica grada Vukovara 37,10000 Zagreb</item>
      <item>ADRIA WINCH d.o.o. za proizvodnju, projektiranje, promet i usluge, OIB 95307107404, Mostine 11 B,21000 Split</item>
      <item>BRODOMERKUR trgovina i usluge, dioničko društvo, OIB 33956120458, Poljička Cesta 35,21000 Split</item>
      <item>ERSTE CARD CLUB društvo s ograničenom odgovornošću za financijsko posredovanje i usluge, OIB 85941596441, Praška 5,10000 Zagreb</item>
      <item>CROATIA osiguranje d.d., OIB 26187994862, Miramarska 22,10000 Zagreb</item>
      <item>NAPREDNE TEHNOLOGIJE SIES d.o.o. za projektiranje, izvođenje radova i tehničke djelatnosti, OIB 68188349196, Karlovačka cesta 55,47280 Ozalj</item>
      <item>HEP-Operator distribucijskog sustava d.o.o. za distribuciju i opskrbu električne energije, OIB 46830600751, Ulica grada Vukovara 37,10000 Zagreb</item>
      <item>Petar Vukšić, OIB 77665338459, Krušvar 133,21232 Krušvar</item>
      <item>Joško Mešin, OIB 89459935337, Sućidar 14,21000 Split</item>
      <item>Denis Mešin, OIB 65144986978, Sućidar 14,21000 Split</item>
      <item>Boran Bušurelo, Ilica 13,10000 Zagreb</item>
      <item>Zoran Puljiz, OIB 58345109800, Grahorova 24,10000 Zagreb</item>
      <item>ZOU DRAŽEN VUKOVIĆ I SAŠA LALIĆ, Hrvatske mornarice 1D,21000 Split</item>
      <item>OD ROŽMAN &amp; OREDIĆ, Dr. V. Mačeka 1,47000 Karlovac</item>
      <item>OD LEKO I PARTNERI, Domagojeva 18,10000 Zagreb</item>
      <item>Ivo Staničić, Ivana Gundulića 26 A/II,21000 Split</item>
      <item>Ante Vujčić, Trg hrvatske bratske zajednice 2b/II,21000 Split</item>
    </izvorni_sadrzaj>
    <derivirana_varijabla naziv="DomainObject.Predmet.SudioniciListAdressOIB_1">
      <item>MELCON d.o.o. za projektiranje i izvođenje završnih radova u građevinarstvu, ispitivanje elektroinstalacija i rasvjete u steč, OIB 79326486732, Ulica Don Frane Bulića 205,21210 Solin</item>
      <item>ASFALT AB društvo s ograničenom odgovornošću za graditeljstvo, OIB 80601028296, Ispod Osoja 31,21210 Blaca</item>
      <item>Maja Beram, OIB 41767350629, Cesta Dr.franje Tuđmana 1049,21217 Kaštel Štafilić</item>
      <item>Zoran Botić, OIB 65324028331, Put Žabic 5,21217 Kaštel Novi</item>
      <item>Mate Bučević, OIB 63838914822, Mosećka 10,21000 Split</item>
      <item>Denis Čovo, OIB 84286187829, Karakašica 126,21230 Karakašica</item>
      <item>Denis Erceg, OIB 23198287125, Sv. Spasa 7d,21000 Split</item>
      <item>Iva Erceg, OIB 01597022458, Sućidar 21,21000 Split</item>
      <item>Kerim Hadžić, OIB 54845943480, Plitvička 4,21000 Split</item>
      <item>Smilja Jurić, OIB 16384274597, Matoševa Ulica 98,21210 Solin</item>
      <item>Tomislav Knajdl, OIB 48185823472, Gajeva 30a,21217 Kaštel Stari</item>
      <item>Bruno Kokan, OIB 00347191088, Vrlička 15,21000 Split</item>
      <item>Ratko Kostić, OIB 15873756059, Dubrovačka 49,21000 Split</item>
      <item>Ivan Kustura, OIB 02255702625, Stupi 4,21214 Kaštel Lukšić</item>
      <item>Josip Liović, OIB 59973062201, Brnaze 189,21230 Brnaze</item>
      <item>Frane Malenica, OIB 37237734331, Ramska 23,21000 Split</item>
      <item>Nedžad Maličević, OIB 96111280506, Ulica Don Frane Bulića 207,21210 Solin</item>
      <item>Ante Mandić, OIB 71225723422, Rimski Put 39,21212 Kaštel Sućurac</item>
      <item>Denis Mešin, OIB 65144986978, Sućidar 14,21000 Split</item>
      <item>Joško Mešin, OIB 89459935337, Sućidar 14,21000 Split</item>
      <item>Velimir Plazonić, OIB 74843779372, Garjak 36,21236 Garjak</item>
      <item>Ivan Pletikosić, OIB 40815328079, Hrvace 116,21233 Hrvace</item>
      <item>Josip Radić, OIB 75003226629, Bilice Ii 30,21000 Split</item>
      <item>Isabella Sekovski, OIB 41898949907, Benkovačka 5,21000 Split</item>
      <item>Boško Stojić, OIB 39548148148, Donji Bitelić 3,21233 Donji Bitelić</item>
      <item>Branislav Subotić, OIB 17118186926, Gajeva 20,21000 Split</item>
      <item>Ivan Šiljić, OIB 33027395680, Vojnić Sinjski 95,21240 Vojnić Sinjski</item>
      <item>Dujo Vujević, OIB 80528173996, Ulica Petra Kružića 15a,21210 Solin</item>
      <item>Ministarstvo financija RH, OIB 18683136487, Katančićeva 5,10000 Zagreb</item>
      <item>ČISTOĆA društvo s ograničenom odgovornošću za obavljanje komunalnih djelatnosti održavanja čistoće i odlaganja komunaln, OIB 38812451417, Put Plokita 81,21000 Split</item>
      <item>TIM KABEL, društvo s ograničenom odgovornošću za trgovinu, OIB 69927324836, Savska cesta 103,10360 Sesvete</item>
      <item>Josip Ajduković, OIB 83592073499, Put Kuka 5,21230 Sinj</item>
      <item>SCHRACK TECHNIK d.o.o. za promet elektrotehničkih uređaja, OIB 36365310424, Zavrtnica 17,10000 Zagreb</item>
      <item>PRIVREDNA BANKA ZAGREB - DIONIČKO DRUŠTVO, OIB 02535697732, Radnička cesta 50,10000 Zagreb</item>
      <item>Hrvatski Telekom d.d., OIB 81793146560, Roberta Frangeša Mihanovića 9,10000 Zagreb</item>
      <item>ČULIĆ ELEKTRO CENTAR, društvo s ograničenom odgovornošću za trgovinu, export-import, proizvodnju i usluge, OIB 96434662616, Hektorovićeva 31,21210 Solin</item>
      <item>BASIC d.o.o. za trgovinu i usluge, OIB 52072753291, Bjelovarska Ulica 1,21000 Split</item>
      <item>IZODAL društvo s ograničenom odgovornošću za završne radove u građevinarstvu, OIB 07085868781, F. Tuđmana 9,21212 Kaštel Sućurac</item>
      <item>ELEKTROTEHNA d.o.o. za trgovinu i proizvodnju, OIB 50081287867, Dračevac 2 D,21000 Split</item>
      <item>HEP - Opskrba d.o.o. za opskrbu potrošača električnom, toplinskom energijom i plinom, OIB 63073332379, Ulica grada Vukovara 37,10000 Zagreb</item>
      <item>ADRIA WINCH d.o.o. za proizvodnju, projektiranje, promet i usluge, OIB 95307107404, Mostine 11 B,21000 Split</item>
      <item>BRODOMERKUR trgovina i usluge, dioničko društvo, OIB 33956120458, Poljička Cesta 35,21000 Split</item>
      <item>ERSTE CARD CLUB društvo s ograničenom odgovornošću za financijsko posredovanje i usluge, OIB 85941596441, Praška 5,10000 Zagreb</item>
      <item>CROATIA osiguranje d.d., OIB 26187994862, Miramarska 22,10000 Zagreb</item>
      <item>NAPREDNE TEHNOLOGIJE SIES d.o.o. za projektiranje, izvođenje radova i tehničke djelatnosti, OIB 68188349196, Karlovačka cesta 55,47280 Ozalj</item>
      <item>HEP-Operator distribucijskog sustava d.o.o. za distribuciju i opskrbu električne energije, OIB 46830600751, Ulica grada Vukovara 37,10000 Zagreb</item>
      <item>Petar Vukšić, OIB 77665338459, Krušvar 133,21232 Krušvar</item>
      <item>Joško Mešin, OIB 89459935337, Sućidar 14,21000 Split</item>
      <item>Denis Mešin, OIB 65144986978, Sućidar 14,21000 Split</item>
      <item>Boran Bušurelo, Ilica 13,10000 Zagreb</item>
      <item>Zoran Puljiz, OIB 58345109800, Grahorova 24,10000 Zagreb</item>
      <item>ZOU DRAŽEN VUKOVIĆ I SAŠA LALIĆ, Hrvatske mornarice 1D,21000 Split</item>
      <item>OD ROŽMAN &amp; OREDIĆ, Dr. V. Mačeka 1,47000 Karlovac</item>
      <item>OD LEKO I PARTNERI, Domagojeva 18,10000 Zagreb</item>
      <item>Ivo Staničić, Ivana Gundulića 26 A/II,21000 Split</item>
      <item>Ante Vujčić, Trg hrvatske bratske zajednice 2b/II,21000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79326486732</item>
      <item>, OIB 80601028296</item>
      <item>, OIB 41767350629</item>
      <item>, OIB 65324028331</item>
      <item>, OIB 63838914822</item>
      <item>, OIB 84286187829</item>
      <item>, OIB 23198287125</item>
      <item>, OIB 01597022458</item>
      <item>, OIB 54845943480</item>
      <item>, OIB 16384274597</item>
      <item>, OIB 48185823472</item>
      <item>, OIB 00347191088</item>
      <item>, OIB 15873756059</item>
      <item>, OIB 02255702625</item>
      <item>, OIB 59973062201</item>
      <item>, OIB 37237734331</item>
      <item>, OIB 96111280506</item>
      <item>, OIB 71225723422</item>
      <item>, OIB 65144986978</item>
      <item>, OIB 89459935337</item>
      <item>, OIB 74843779372</item>
      <item>, OIB 40815328079</item>
      <item>, OIB 75003226629</item>
      <item>, OIB 41898949907</item>
      <item>, OIB 39548148148</item>
      <item>, OIB 17118186926</item>
      <item>, OIB 33027395680</item>
      <item>, OIB 80528173996</item>
      <item>, OIB 18683136487</item>
      <item>, OIB 38812451417</item>
      <item>, OIB 69927324836</item>
      <item>, OIB 83592073499</item>
      <item>, OIB 36365310424</item>
      <item>, OIB 02535697732</item>
      <item>, OIB 81793146560</item>
      <item>, OIB 96434662616</item>
      <item>, OIB 52072753291</item>
      <item>, OIB 07085868781</item>
      <item>, OIB 50081287867</item>
      <item>, OIB 63073332379</item>
      <item>, OIB 95307107404</item>
      <item>, OIB 33956120458</item>
      <item>, OIB 85941596441</item>
      <item>, OIB 26187994862</item>
      <item>, OIB 68188349196</item>
      <item>, OIB 46830600751</item>
      <item>, OIB 77665338459</item>
      <item>, OIB 89459935337</item>
      <item>, OIB 65144986978</item>
      <item>, OIB null</item>
      <item>, OIB 58345109800</item>
      <item>, OIB null</item>
      <item>, OIB null</item>
      <item>, OIB null</item>
      <item>, OIB null</item>
      <item>, OIB null</item>
    </izvorni_sadrzaj>
    <derivirana_varijabla naziv="DomainObject.Predmet.SudioniciListNazivOIB_1">
      <item>, OIB 79326486732</item>
      <item>, OIB 80601028296</item>
      <item>, OIB 41767350629</item>
      <item>, OIB 65324028331</item>
      <item>, OIB 63838914822</item>
      <item>, OIB 84286187829</item>
      <item>, OIB 23198287125</item>
      <item>, OIB 01597022458</item>
      <item>, OIB 54845943480</item>
      <item>, OIB 16384274597</item>
      <item>, OIB 48185823472</item>
      <item>, OIB 00347191088</item>
      <item>, OIB 15873756059</item>
      <item>, OIB 02255702625</item>
      <item>, OIB 59973062201</item>
      <item>, OIB 37237734331</item>
      <item>, OIB 96111280506</item>
      <item>, OIB 71225723422</item>
      <item>, OIB 65144986978</item>
      <item>, OIB 89459935337</item>
      <item>, OIB 74843779372</item>
      <item>, OIB 40815328079</item>
      <item>, OIB 75003226629</item>
      <item>, OIB 41898949907</item>
      <item>, OIB 39548148148</item>
      <item>, OIB 17118186926</item>
      <item>, OIB 33027395680</item>
      <item>, OIB 80528173996</item>
      <item>, OIB 18683136487</item>
      <item>, OIB 38812451417</item>
      <item>, OIB 69927324836</item>
      <item>, OIB 83592073499</item>
      <item>, OIB 36365310424</item>
      <item>, OIB 02535697732</item>
      <item>, OIB 81793146560</item>
      <item>, OIB 96434662616</item>
      <item>, OIB 52072753291</item>
      <item>, OIB 07085868781</item>
      <item>, OIB 50081287867</item>
      <item>, OIB 63073332379</item>
      <item>, OIB 95307107404</item>
      <item>, OIB 33956120458</item>
      <item>, OIB 85941596441</item>
      <item>, OIB 26187994862</item>
      <item>, OIB 68188349196</item>
      <item>, OIB 46830600751</item>
      <item>, OIB 77665338459</item>
      <item>, OIB 89459935337</item>
      <item>, OIB 65144986978</item>
      <item>, OIB null</item>
      <item>, OIB 58345109800</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40EEC2-5A38-4740-9CD8-349137DFC2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4</properties:Pages>
  <properties:Words>1181</properties:Words>
  <properties:Characters>6990</properties:Characters>
  <properties:Lines>610</properties:Lines>
  <properties:Paragraphs>340</properties:Paragraphs>
  <properties:TotalTime>482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7948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2015-03-11T12:35:00Z</dcterms:created>
  <dc:creator>Trgovački sud Split</dc:creator>
  <cp:lastModifiedBy>Katarina Mikulić</cp:lastModifiedBy>
  <cp:lastPrinted>2016-10-14T09:39:00Z</cp:lastPrinted>
  <dcterms:modified xmlns:xsi="http://www.w3.org/2001/XMLSchema-instance" xsi:type="dcterms:W3CDTF">2016-10-14T09:42:00Z</dcterms:modified>
  <cp:revision>156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