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bbfbc" w14:paraId="a4bbfbc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FF6FB4">
        <w:t>2388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3F7520">
        <w:t>24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983835" w:rsidRPr="00983835">
        <w:t>ZAJEDNICA UDRUGA UDOVICA HRVATSKIH BRANITELJA IZ DOMOVINSKOG RATA REPUBLIKE HRVATSKE</w:t>
      </w:r>
      <w:r w:rsidR="00983835">
        <w:t xml:space="preserve">, Zagreb, </w:t>
      </w:r>
      <w:r w:rsidR="00983835" w:rsidRPr="00983835">
        <w:t>Domagojeva 9</w:t>
      </w:r>
      <w:r w:rsidR="000566AD" w:rsidRPr="008317CC">
        <w:t xml:space="preserve">, OIB: </w:t>
      </w:r>
      <w:r w:rsidR="00983835" w:rsidRPr="00983835">
        <w:t>26885701205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983835">
        <w:t>176.601,55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3F7520">
        <w:t>24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983835" w:rsidP="00F8310C" w:rsidR="00F8310C">
      <w:r>
        <w:t>1. e-</w:t>
      </w:r>
      <w:r w:rsidR="00F8310C" w:rsidRPr="009C5689">
        <w:t>oglasna plo</w:t>
      </w:r>
      <w:r w:rsidR="00AC6D81">
        <w:t>č</w:t>
      </w:r>
      <w:r w:rsidR="00F8310C" w:rsidRPr="009C5689">
        <w:t>a 45 dana</w:t>
      </w:r>
    </w:p>
    <w:p w:rsidRDefault="00D62FF6" w:rsidP="00F8310C" w:rsidR="00D62FF6" w:rsidRPr="009C5689">
      <w:r>
        <w:t xml:space="preserve">2. </w:t>
      </w:r>
      <w:r w:rsidRPr="002D6935">
        <w:t>dužnik na adresu-</w:t>
      </w:r>
      <w:r w:rsidR="00983835" w:rsidRPr="00983835">
        <w:t xml:space="preserve"> ZAJEDNICA UDRUGA UDOVICA HRVATSKIH BRANITELJA IZ DOMOVINSKOG RATA REPUBLIKE HRVATSKE</w:t>
      </w:r>
      <w:r w:rsidR="00983835">
        <w:t xml:space="preserve">, Zagreb, </w:t>
      </w:r>
      <w:r w:rsidR="00983835" w:rsidRPr="00983835">
        <w:t>Domagojeva 9</w:t>
      </w:r>
    </w:p>
    <w:sectPr w:rsidSect="00ED6AA8" w:rsidR="00D62FF6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191B" w:rsidR="0012191B">
      <w:r>
        <w:separator/>
      </w:r>
    </w:p>
  </w:endnote>
  <w:endnote w:id="0" w:type="continuationSeparator">
    <w:p w:rsidRDefault="0012191B" w:rsidR="00121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191B" w:rsidR="0012191B">
      <w:r>
        <w:separator/>
      </w:r>
    </w:p>
  </w:footnote>
  <w:footnote w:id="0" w:type="continuationSeparator">
    <w:p w:rsidRDefault="0012191B" w:rsidR="00121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38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114EAD"/>
    <w:rsid w:val="0012191B"/>
    <w:rsid w:val="00133A3B"/>
    <w:rsid w:val="00185571"/>
    <w:rsid w:val="001E50FB"/>
    <w:rsid w:val="001F6933"/>
    <w:rsid w:val="00230A63"/>
    <w:rsid w:val="00262CA3"/>
    <w:rsid w:val="00263D6D"/>
    <w:rsid w:val="00264D19"/>
    <w:rsid w:val="00297E94"/>
    <w:rsid w:val="002A78B9"/>
    <w:rsid w:val="002B758E"/>
    <w:rsid w:val="00325398"/>
    <w:rsid w:val="0038246E"/>
    <w:rsid w:val="00384CCE"/>
    <w:rsid w:val="003D35F9"/>
    <w:rsid w:val="003E3A15"/>
    <w:rsid w:val="003F7520"/>
    <w:rsid w:val="00413F4C"/>
    <w:rsid w:val="004B337A"/>
    <w:rsid w:val="004F3962"/>
    <w:rsid w:val="0053446F"/>
    <w:rsid w:val="00572798"/>
    <w:rsid w:val="00590AEF"/>
    <w:rsid w:val="00591994"/>
    <w:rsid w:val="005A0039"/>
    <w:rsid w:val="005B65E9"/>
    <w:rsid w:val="005D476D"/>
    <w:rsid w:val="005E4AB8"/>
    <w:rsid w:val="005F0073"/>
    <w:rsid w:val="005F4627"/>
    <w:rsid w:val="00627F6A"/>
    <w:rsid w:val="00631643"/>
    <w:rsid w:val="00657B8E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83835"/>
    <w:rsid w:val="009C5689"/>
    <w:rsid w:val="009C6F6E"/>
    <w:rsid w:val="00A71431"/>
    <w:rsid w:val="00A72573"/>
    <w:rsid w:val="00AC2E3E"/>
    <w:rsid w:val="00AC4528"/>
    <w:rsid w:val="00AC6D81"/>
    <w:rsid w:val="00AD027A"/>
    <w:rsid w:val="00B82F18"/>
    <w:rsid w:val="00C405FD"/>
    <w:rsid w:val="00C836B9"/>
    <w:rsid w:val="00C958E9"/>
    <w:rsid w:val="00CE7362"/>
    <w:rsid w:val="00D01B78"/>
    <w:rsid w:val="00D62FF6"/>
    <w:rsid w:val="00D66226"/>
    <w:rsid w:val="00EC3302"/>
    <w:rsid w:val="00ED6AA8"/>
    <w:rsid w:val="00F034D3"/>
    <w:rsid w:val="00F510B3"/>
    <w:rsid w:val="00F8310C"/>
    <w:rsid w:val="00FD78CF"/>
    <w:rsid w:val="00FF6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78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78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78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78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78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78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78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78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78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78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2388</izvorni_sadrzaj>
    <derivirana_varijabla naziv="DomainObject.Predmet.Broj_1">2388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St-2388/2015</izvorni_sadrzaj>
    <derivirana_varijabla naziv="DomainObject.Predmet.OznakaBroj_1">St-2388/2015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ZAJEDNICA UDRUGA UDOVICA HRVATSKIH BRANITELJA IZ DOMOVINSKOG RATA REPUBLIKE HRVATSKE</izvorni_sadrzaj>
    <derivirana_varijabla naziv="DomainObject.Predmet.ProtustrankaFormated_1">  ZAJEDNICA UDRUGA UDOVICA HRVATSKIH BRANITELJA IZ DOMOVINSKOG RATA REPUBLIKE HRVATSKE</derivirana_varijabla>
  </DomainObject.Predmet.ProtustrankaFormated>
  <DomainObject.Predmet.ProtustrankaFormatedOIB>
    <izvorni_sadrzaj>  ZAJEDNICA UDRUGA UDOVICA HRVATSKIH BRANITELJA IZ DOMOVINSKOG RATA REPUBLIKE HRVATSKE, OIB 26885701205</izvorni_sadrzaj>
    <derivirana_varijabla naziv="DomainObject.Predmet.ProtustrankaFormatedOIB_1">  ZAJEDNICA UDRUGA UDOVICA HRVATSKIH BRANITELJA IZ DOMOVINSKOG RATA REPUBLIKE HRVATSKE, OIB 26885701205</derivirana_varijabla>
  </DomainObject.Predmet.ProtustrankaFormatedOIB>
  <DomainObject.Predmet.ProtustrankaFormatedWithAdress>
    <izvorni_sadrzaj> ZAJEDNICA UDRUGA UDOVICA HRVATSKIH BRANITELJA IZ DOMOVINSKOG RATA REPUBLIKE HRVATSKE, Domagojeva 9, 10000 Zagreb</izvorni_sadrzaj>
    <derivirana_varijabla naziv="DomainObject.Predmet.ProtustrankaFormatedWithAdress_1"> ZAJEDNICA UDRUGA UDOVICA HRVATSKIH BRANITELJA IZ DOMOVINSKOG RATA REPUBLIKE HRVATSKE, Domagojeva 9, 10000 Zagreb</derivirana_varijabla>
  </DomainObject.Predmet.ProtustrankaFormatedWithAdress>
  <DomainObject.Predmet.ProtustrankaFormatedWithAdressOIB>
    <izvorni_sadrzaj> ZAJEDNICA UDRUGA UDOVICA HRVATSKIH BRANITELJA IZ DOMOVINSKOG RATA REPUBLIKE HRVATSKE, OIB 26885701205, Domagojeva 9, 10000 Zagreb</izvorni_sadrzaj>
    <derivirana_varijabla naziv="DomainObject.Predmet.ProtustrankaFormatedWithAdressOIB_1"> ZAJEDNICA UDRUGA UDOVICA HRVATSKIH BRANITELJA IZ DOMOVINSKOG RATA REPUBLIKE HRVATSKE, OIB 26885701205, Domagojeva 9, 10000 Zagreb</derivirana_varijabla>
  </DomainObject.Predmet.ProtustrankaFormatedWithAdressOIB>
  <DomainObject.Predmet.ProtustrankaWithAdress>
    <izvorni_sadrzaj>ZAJEDNICA UDRUGA UDOVICA HRVATSKIH BRANITELJA IZ DOMOVINSKOG RATA REPUBLIKE HRVATSKE Domagojeva 9, 10000 Zagreb</izvorni_sadrzaj>
    <derivirana_varijabla naziv="DomainObject.Predmet.ProtustrankaWithAdress_1">ZAJEDNICA UDRUGA UDOVICA HRVATSKIH BRANITELJA IZ DOMOVINSKOG RATA REPUBLIKE HRVATSKE Domagojeva 9, 10000 Zagreb</derivirana_varijabla>
  </DomainObject.Predmet.ProtustrankaWithAdress>
  <DomainObject.Predmet.ProtustrankaWithAdressOIB>
    <izvorni_sadrzaj>ZAJEDNICA UDRUGA UDOVICA HRVATSKIH BRANITELJA IZ DOMOVINSKOG RATA REPUBLIKE HRVATSKE, OIB 26885701205, Domagojeva 9, 10000 Zagreb</izvorni_sadrzaj>
    <derivirana_varijabla naziv="DomainObject.Predmet.ProtustrankaWithAdressOIB_1">ZAJEDNICA UDRUGA UDOVICA HRVATSKIH BRANITELJA IZ DOMOVINSKOG RATA REPUBLIKE HRVATSKE, OIB 26885701205, Domagojeva 9, 10000 Zagreb</derivirana_varijabla>
  </DomainObject.Predmet.ProtustrankaWithAdressOIB>
  <DomainObject.Predmet.ProtustrankaNazivFormated>
    <izvorni_sadrzaj>ZAJEDNICA UDRUGA UDOVICA HRVATSKIH BRANITELJA IZ DOMOVINSKOG RATA REPUBLIKE HRVATSKE</izvorni_sadrzaj>
    <derivirana_varijabla naziv="DomainObject.Predmet.ProtustrankaNazivFormated_1">ZAJEDNICA UDRUGA UDOVICA HRVATSKIH BRANITELJA IZ DOMOVINSKOG RATA REPUBLIKE HRVATSKE</derivirana_varijabla>
  </DomainObject.Predmet.ProtustrankaNazivFormated>
  <DomainObject.Predmet.ProtustrankaNazivFormatedOIB>
    <izvorni_sadrzaj>ZAJEDNICA UDRUGA UDOVICA HRVATSKIH BRANITELJA IZ DOMOVINSKOG RATA REPUBLIKE HRVATSKE, OIB 26885701205</izvorni_sadrzaj>
    <derivirana_varijabla naziv="DomainObject.Predmet.ProtustrankaNazivFormatedOIB_1">ZAJEDNICA UDRUGA UDOVICA HRVATSKIH BRANITELJA IZ DOMOVINSKOG RATA REPUBLIKE HRVATSKE, OIB 26885701205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ZAJEDNICA UDRUGA UDOVICA HRVATSKIH BRANITELJA IZ DOMOVINSKOG RATA REPUBLIKE HRVATSKE</item>
    </izvorni_sadrzaj>
    <derivirana_varijabla naziv="DomainObject.Predmet.ProtuStrankaListFormated_1">
      <item>ZAJEDNICA UDRUGA UDOVICA HRVATSKIH BRANITELJA IZ DOMOVINSKOG RATA REPUBLIKE HRVATSKE</item>
    </derivirana_varijabla>
  </DomainObject.Predmet.ProtuStrankaListFormated>
  <DomainObject.Predmet.ProtuStrankaListFormatedOIB>
    <izvorni_sadrzaj>
      <item>ZAJEDNICA UDRUGA UDOVICA HRVATSKIH BRANITELJA IZ DOMOVINSKOG RATA REPUBLIKE HRVATSKE, OIB 26885701205</item>
    </izvorni_sadrzaj>
    <derivirana_varijabla naziv="DomainObject.Predmet.ProtuStrankaListFormatedOIB_1">
      <item>ZAJEDNICA UDRUGA UDOVICA HRVATSKIH BRANITELJA IZ DOMOVINSKOG RATA REPUBLIKE HRVATSKE, OIB 26885701205</item>
    </derivirana_varijabla>
  </DomainObject.Predmet.ProtuStrankaListFormatedOIB>
  <DomainObject.Predmet.ProtuStrankaListFormatedWithAdress>
    <izvorni_sadrzaj>
      <item>ZAJEDNICA UDRUGA UDOVICA HRVATSKIH BRANITELJA IZ DOMOVINSKOG RATA REPUBLIKE HRVATSKE, Domagojeva 9, 10000 Zagreb</item>
    </izvorni_sadrzaj>
    <derivirana_varijabla naziv="DomainObject.Predmet.ProtuStrankaListFormatedWithAdress_1">
      <item>ZAJEDNICA UDRUGA UDOVICA HRVATSKIH BRANITELJA IZ DOMOVINSKOG RATA REPUBLIKE HRVATSKE, Domagojeva 9, 10000 Zagreb</item>
    </derivirana_varijabla>
  </DomainObject.Predmet.ProtuStrankaListFormatedWithAdress>
  <DomainObject.Predmet.ProtuStrankaListFormatedWithAdressOIB>
    <izvorni_sadrzaj>
      <item>ZAJEDNICA UDRUGA UDOVICA HRVATSKIH BRANITELJA IZ DOMOVINSKOG RATA REPUBLIKE HRVATSKE, OIB 26885701205, Domagojeva 9, 10000 Zagreb</item>
    </izvorni_sadrzaj>
    <derivirana_varijabla naziv="DomainObject.Predmet.ProtuStrankaListFormatedWithAdressOIB_1">
      <item>ZAJEDNICA UDRUGA UDOVICA HRVATSKIH BRANITELJA IZ DOMOVINSKOG RATA REPUBLIKE HRVATSKE, OIB 26885701205, Domagojeva 9, 10000 Zagreb</item>
    </derivirana_varijabla>
  </DomainObject.Predmet.ProtuStrankaListFormatedWithAdressOIB>
  <DomainObject.Predmet.ProtuStrankaListNazivFormated>
    <izvorni_sadrzaj>
      <item>ZAJEDNICA UDRUGA UDOVICA HRVATSKIH BRANITELJA IZ DOMOVINSKOG RATA REPUBLIKE HRVATSKE</item>
    </izvorni_sadrzaj>
    <derivirana_varijabla naziv="DomainObject.Predmet.ProtuStrankaListNazivFormated_1">
      <item>ZAJEDNICA UDRUGA UDOVICA HRVATSKIH BRANITELJA IZ DOMOVINSKOG RATA REPUBLIKE HRVATSKE</item>
    </derivirana_varijabla>
  </DomainObject.Predmet.ProtuStrankaListNazivFormated>
  <DomainObject.Predmet.ProtuStrankaListNazivFormatedOIB>
    <izvorni_sadrzaj>
      <item>ZAJEDNICA UDRUGA UDOVICA HRVATSKIH BRANITELJA IZ DOMOVINSKOG RATA REPUBLIKE HRVATSKE, OIB 26885701205</item>
    </izvorni_sadrzaj>
    <derivirana_varijabla naziv="DomainObject.Predmet.ProtuStrankaListNazivFormatedOIB_1">
      <item>ZAJEDNICA UDRUGA UDOVICA HRVATSKIH BRANITELJA IZ DOMOVINSKOG RATA REPUBLIKE HRVATSKE, OIB 26885701205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ZAJEDNICA UDRUGA UDOVICA HRVATSKIH BRANITELJA IZ DOMOVINSKOG RATA REPUBLIKE HRVATSKE</izvorni_sadrzaj>
    <derivirana_varijabla naziv="DomainObject.Predmet.ProtustrankaIDrugi_1">ZAJEDNICA UDRUGA UDOVICA HRVATSKIH BRANITELJA IZ DOMOVINSKOG RATA REPUBLIKE HRVATSKE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ZAJEDNICA UDRUGA UDOVICA HRVATSKIH BRANITELJA IZ DOMOVINSKOG RATA REPUBLIKE HRVATSKE, OIB 26885701205, Domagojeva 9, 10000 Zagreb</izvorni_sadrzaj>
    <derivirana_varijabla naziv="DomainObject.Predmet.ProtustrankaIDrugiAdressOIB_1">ZAJEDNICA UDRUGA UDOVICA HRVATSKIH BRANITELJA IZ DOMOVINSKOG RATA REPUBLIKE HRVATSKE, OIB 26885701205, Domagojeva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ZAJEDNICA UDRUGA UDOVICA HRVATSKIH BRANITELJA IZ DOMOVINSKOG RATA REPUBLIKE HRVATSKE</item>
      <item>FINA Regionalni centar Zagreb</item>
    </izvorni_sadrzaj>
    <derivirana_varijabla naziv="DomainObject.Predmet.SudioniciListNaziv_1">
      <item>ZAJEDNICA UDRUGA UDOVICA HRVATSKIH BRANITELJA IZ DOMOVINSKOG RATA REPUBLIKE HRVATSKE</item>
      <item>FINA Regionalni centar Zagreb</item>
    </derivirana_varijabla>
  </DomainObject.Predmet.SudioniciListNaziv>
  <DomainObject.Predmet.SudioniciListAdressOIB>
    <izvorni_sadrzaj>
      <item>ZAJEDNICA UDRUGA UDOVICA HRVATSKIH BRANITELJA IZ DOMOVINSKOG RATA REPUBLIKE HRVATSKE, OIB 26885701205, Domagojeva 9,10000 Zagreb</item>
      <item>FINA Regionalni centar Zagreb, OIB 85821130368, Trg svibanjskih žrtava 1995. 1,10000 Zagreb</item>
    </izvorni_sadrzaj>
    <derivirana_varijabla naziv="DomainObject.Predmet.SudioniciListAdressOIB_1">
      <item>ZAJEDNICA UDRUGA UDOVICA HRVATSKIH BRANITELJA IZ DOMOVINSKOG RATA REPUBLIKE HRVATSKE, OIB 26885701205, Domagojeva 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26885701205</item>
      <item>, OIB 85821130368</item>
    </izvorni_sadrzaj>
    <derivirana_varijabla naziv="DomainObject.Predmet.SudioniciListNazivOIB_1">
      <item>, OIB 26885701205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791A4C-19E7-4D22-85C6-DBDC1E806F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263</properties:Words>
  <properties:Characters>1475</properties:Characters>
  <properties:Lines>46</properties:Lines>
  <properties:Paragraphs>18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2015-11-20T10:02:00Z</dcterms:created>
  <dc:creator>ilukac</dc:creator>
  <cp:lastModifiedBy>Ljubica Radošević</cp:lastModifiedBy>
  <cp:lastPrinted>2015-11-20T10:08:00Z</cp:lastPrinted>
  <dcterms:modified xmlns:xsi="http://www.w3.org/2001/XMLSchema-instance" xsi:type="dcterms:W3CDTF">2015-11-24T10:10:00Z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