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42aa" w14:paraId="3e342aa" w:rsidRDefault="001A1289" w:rsidP="00D77B0F" w:rsidR="005402B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>REPUBLIKA HRVATSKA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TRGOVAČKI SUD U ZAGREBU                                                       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Zagreb , Amruševa 2/II </w:t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</w:t>
      </w:r>
      <w:r w:rsidRPr="006029CB">
        <w:rPr>
          <w:sz w:val="22"/>
          <w:szCs w:val="22"/>
        </w:rPr>
        <w:t>12 St-</w:t>
      </w:r>
      <w:r w:rsidR="00743F94">
        <w:rPr>
          <w:sz w:val="22"/>
          <w:szCs w:val="22"/>
        </w:rPr>
        <w:t>90</w:t>
      </w:r>
      <w:r w:rsidRPr="006029CB">
        <w:rPr>
          <w:sz w:val="22"/>
          <w:szCs w:val="22"/>
        </w:rPr>
        <w:t>/</w:t>
      </w:r>
      <w:r w:rsidR="00743F94">
        <w:rPr>
          <w:sz w:val="22"/>
          <w:szCs w:val="22"/>
        </w:rPr>
        <w:t>99</w:t>
      </w:r>
    </w:p>
    <w:p w:rsidRDefault="00D77B0F" w:rsidP="00D77B0F" w:rsidR="00D77B0F">
      <w:pPr>
        <w:jc w:val="both"/>
      </w:pPr>
      <w:r w:rsidRPr="006029CB">
        <w:rPr>
          <w:sz w:val="22"/>
          <w:szCs w:val="22"/>
        </w:rPr>
        <w:t xml:space="preserve"> </w:t>
      </w:r>
    </w:p>
    <w:p w:rsidRDefault="008351C4" w:rsidP="00D77B0F" w:rsidR="00D77B0F" w:rsidRPr="009F3C69">
      <w:pPr>
        <w:jc w:val="center"/>
      </w:pPr>
      <w:r>
        <w:t xml:space="preserve"> R  J  E  Š  E  NJ  E</w:t>
      </w:r>
    </w:p>
    <w:p w:rsidRDefault="00D77B0F" w:rsidP="00D77B0F" w:rsidR="00D77B0F" w:rsidRPr="009F3C69">
      <w:pPr>
        <w:jc w:val="both"/>
      </w:pPr>
    </w:p>
    <w:p w:rsidRDefault="00D77B0F" w:rsidP="00D77B0F" w:rsidR="00D77B0F">
      <w:pPr>
        <w:ind w:firstLine="708"/>
        <w:jc w:val="both"/>
      </w:pPr>
      <w:r w:rsidRPr="009F3C69">
        <w:t xml:space="preserve">TRGOVAČKI SUD U ZAGREBU po stečajnom sucu Nini Radiću , u stečajnom postupku  nad trgovačkim društvom </w:t>
      </w:r>
      <w:r w:rsidR="00743F94">
        <w:t>EUROSPED međunarodno otpremništvo, društvo s ograničenom odgovornošću u stečaju, Zagreb, Jankomir 25, MBS:080083651</w:t>
      </w:r>
      <w:r w:rsidRPr="009F3C69">
        <w:t>,</w:t>
      </w:r>
      <w:r>
        <w:t xml:space="preserve"> sada stečajna masa </w:t>
      </w:r>
      <w:r w:rsidR="00743F94">
        <w:t>EUROSPED međunarodno otpremništvo, društvo s ograničenom odgovornošću , Zagreb, Jankomir 25,</w:t>
      </w:r>
      <w:r w:rsidR="00743F94" w:rsidRPr="00743F94">
        <w:t xml:space="preserve"> </w:t>
      </w:r>
      <w:r w:rsidR="00743F94">
        <w:t xml:space="preserve">MBS:080083651, </w:t>
      </w:r>
      <w:r w:rsidRPr="009F3C69">
        <w:t xml:space="preserve"> </w:t>
      </w:r>
      <w:r w:rsidR="00743F94">
        <w:t>07</w:t>
      </w:r>
      <w:r w:rsidRPr="009F3C69">
        <w:t xml:space="preserve">. </w:t>
      </w:r>
      <w:r w:rsidR="00743F94">
        <w:t>rujna</w:t>
      </w:r>
      <w:r>
        <w:t xml:space="preserve"> 2016</w:t>
      </w:r>
      <w:r w:rsidRPr="009F3C69">
        <w:t>. godine,</w:t>
      </w:r>
    </w:p>
    <w:p w:rsidRDefault="00D77B0F" w:rsidP="00D77B0F" w:rsidR="00D77B0F" w:rsidRPr="006100EF">
      <w:pPr>
        <w:jc w:val="both"/>
      </w:pPr>
    </w:p>
    <w:p w:rsidRDefault="00D77B0F" w:rsidP="00D77B0F" w:rsidR="00D77B0F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D77B0F" w:rsidP="00D77B0F" w:rsidR="00D77B0F">
      <w:pPr>
        <w:jc w:val="both"/>
      </w:pPr>
    </w:p>
    <w:p w:rsidRDefault="008351C4" w:rsidP="008351C4" w:rsidR="008351C4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>
        <w:t xml:space="preserve">nad stečajna masa </w:t>
      </w:r>
      <w:r w:rsidR="00743F94">
        <w:t>EUROSPED međunarodno otpremništvo, društvo s ograničenom odgovornošću , Zagreb, Jankomir 25,</w:t>
      </w:r>
      <w:r w:rsidR="00743F94" w:rsidRPr="00743F94">
        <w:t xml:space="preserve"> </w:t>
      </w:r>
      <w:r w:rsidR="00743F94">
        <w:t>MBS:080083651</w:t>
      </w:r>
      <w:r w:rsidR="001D1286">
        <w:t xml:space="preserve">4 , </w:t>
      </w:r>
      <w:r w:rsidRPr="007D4DAB">
        <w:t xml:space="preserve">zaključen </w:t>
      </w:r>
      <w:r>
        <w:t>2</w:t>
      </w:r>
      <w:r w:rsidR="00743F94">
        <w:t>5</w:t>
      </w:r>
      <w:r w:rsidRPr="007D4DAB">
        <w:t xml:space="preserve">. </w:t>
      </w:r>
      <w:r>
        <w:t xml:space="preserve"> </w:t>
      </w:r>
      <w:r w:rsidR="00743F94">
        <w:t>studenog</w:t>
      </w:r>
      <w:r>
        <w:t xml:space="preserve"> 201</w:t>
      </w:r>
      <w:r w:rsidR="00743F94">
        <w:t>3</w:t>
      </w:r>
      <w:r w:rsidR="005402BF">
        <w:t>. godine</w:t>
      </w:r>
      <w:r w:rsidRPr="007D4DAB">
        <w:t>.</w:t>
      </w:r>
    </w:p>
    <w:p w:rsidRDefault="008351C4" w:rsidP="008351C4" w:rsidR="008351C4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Trgovačkog suda u Zagrebu upisati će se podaci za stečajnu masu.</w:t>
      </w:r>
    </w:p>
    <w:p w:rsidRDefault="00D77B0F" w:rsidP="00D77B0F" w:rsidR="00D77B0F">
      <w:pPr>
        <w:rPr>
          <w:b/>
        </w:rPr>
      </w:pPr>
    </w:p>
    <w:p w:rsidRDefault="00D77B0F" w:rsidP="00D77B0F" w:rsidR="00D77B0F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D77B0F" w:rsidP="00D77B0F" w:rsidR="00D77B0F">
      <w:pPr>
        <w:jc w:val="both"/>
        <w:rPr>
          <w:b/>
        </w:rPr>
      </w:pPr>
    </w:p>
    <w:p w:rsidRDefault="008351C4" w:rsidP="00C25E96" w:rsidR="00C25E96">
      <w:pPr>
        <w:jc w:val="both"/>
      </w:pPr>
      <w:r>
        <w:t xml:space="preserve">U predmetu protiv stečajnog dužnika pod brojem St </w:t>
      </w:r>
      <w:r w:rsidR="00743F94">
        <w:t>90</w:t>
      </w:r>
      <w:r>
        <w:t>/</w:t>
      </w:r>
      <w:r w:rsidR="00743F94">
        <w:t>99</w:t>
      </w:r>
      <w:r>
        <w:t xml:space="preserve"> donijeto je rješenje o  zaključenju stečajnog postupka</w:t>
      </w:r>
      <w:r w:rsidR="001D1286">
        <w:t xml:space="preserve"> nad </w:t>
      </w:r>
      <w:r w:rsidR="00743F94">
        <w:t>EUROSPED međunarodno otpremništvo, društvo s ograničenom odgovornošću , Zagreb, Jankomir 25,</w:t>
      </w:r>
      <w:r w:rsidR="00743F94" w:rsidRPr="00743F94">
        <w:t xml:space="preserve"> </w:t>
      </w:r>
      <w:r w:rsidR="00743F94">
        <w:t>MBS:080083651, sve kao u rješenju od 25</w:t>
      </w:r>
      <w:r w:rsidR="001F3C0B">
        <w:t xml:space="preserve">. </w:t>
      </w:r>
      <w:r w:rsidR="00743F94">
        <w:t>studenog</w:t>
      </w:r>
      <w:r w:rsidR="001F3C0B">
        <w:t xml:space="preserve"> 201</w:t>
      </w:r>
      <w:r w:rsidR="00743F94">
        <w:t>3</w:t>
      </w:r>
      <w:r w:rsidR="001F3C0B">
        <w:t xml:space="preserve">., godine. </w:t>
      </w:r>
    </w:p>
    <w:p w:rsidRDefault="00C25E96" w:rsidP="00C25E96" w:rsidR="00D77B0F">
      <w:pPr>
        <w:jc w:val="both"/>
      </w:pPr>
      <w:r>
        <w:t xml:space="preserve">Subjekt brisan iz registra i za vođenje sudskih postupaka nužan mu je OIB u procesnom smislu. Prema prijedlogu stečajnog upravitelja postoje </w:t>
      </w:r>
      <w:r w:rsidR="00743F94">
        <w:t xml:space="preserve"> uvjeti za unovčenje stečajne mase </w:t>
      </w:r>
      <w:r>
        <w:t xml:space="preserve">pa je </w:t>
      </w:r>
      <w:r w:rsidR="001F3C0B">
        <w:t xml:space="preserve">  sud</w:t>
      </w:r>
      <w:r w:rsidR="00743F94">
        <w:t xml:space="preserve"> </w:t>
      </w:r>
      <w:r w:rsidR="001F3C0B">
        <w:t xml:space="preserve"> riješio kao u izreci u skladu s člankom 17. </w:t>
      </w:r>
      <w:r>
        <w:t xml:space="preserve">i 199. </w:t>
      </w:r>
      <w:r w:rsidR="001F3C0B">
        <w:t xml:space="preserve">Stečajnog zakona . </w:t>
      </w:r>
    </w:p>
    <w:p w:rsidRDefault="00C25E96" w:rsidP="00D77B0F" w:rsidR="00C25E96">
      <w:pPr>
        <w:jc w:val="center"/>
      </w:pPr>
    </w:p>
    <w:p w:rsidRDefault="00D77B0F" w:rsidP="00D77B0F" w:rsidR="00D77B0F">
      <w:pPr>
        <w:jc w:val="center"/>
      </w:pPr>
      <w:r w:rsidRPr="006100EF">
        <w:t xml:space="preserve">U Zagrebu, </w:t>
      </w:r>
      <w:r w:rsidR="00C25E96">
        <w:t>07</w:t>
      </w:r>
      <w:r w:rsidRPr="006100EF">
        <w:t xml:space="preserve">. </w:t>
      </w:r>
      <w:r w:rsidR="00C25E96">
        <w:t>rujna</w:t>
      </w:r>
      <w:r>
        <w:t xml:space="preserve"> </w:t>
      </w:r>
      <w:r w:rsidRPr="006100EF">
        <w:t xml:space="preserve"> 20</w:t>
      </w:r>
      <w:r>
        <w:t>16</w:t>
      </w:r>
      <w:r w:rsidRPr="006100EF">
        <w:t>. godine</w:t>
      </w:r>
    </w:p>
    <w:p w:rsidRDefault="00D77B0F" w:rsidP="00D77B0F" w:rsidR="00D77B0F">
      <w:pPr>
        <w:jc w:val="center"/>
      </w:pPr>
    </w:p>
    <w:p w:rsidRDefault="00D77B0F" w:rsidP="00D77B0F" w:rsidR="00D77B0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77B0F" w:rsidP="00D77B0F" w:rsidR="00D77B0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</w:t>
      </w:r>
      <w:r w:rsidR="00654CA2">
        <w:t xml:space="preserve">v.r. </w:t>
      </w:r>
    </w:p>
    <w:p w:rsidRDefault="00D77B0F" w:rsidP="00D77B0F" w:rsidR="00D77B0F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77B0F" w:rsidP="00D77B0F" w:rsidR="00D77B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77B0F" w:rsidP="00654CA2" w:rsidR="00654CA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54CA2">
        <w:t xml:space="preserve">                                     </w:t>
      </w:r>
    </w:p>
    <w:p w:rsidRDefault="00D77B0F" w:rsidP="00D77B0F" w:rsidR="00D77B0F" w:rsidRPr="001F3C0B">
      <w:pPr>
        <w:jc w:val="both"/>
        <w:rPr>
          <w:rFonts w:cs="Arial" w:hAnsi="Arial" w:ascii="Arial"/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73290">
        <w:rPr>
          <w:sz w:val="22"/>
          <w:szCs w:val="22"/>
        </w:rPr>
        <w:t>Za točnost otpravka: Tatjana Slaviček</w:t>
      </w:r>
    </w:p>
    <w:sectPr w:rsidR="00D77B0F" w:rsidRPr="001F3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0CE0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21B3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F30"/>
    <w:rsid w:val="001A1289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286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3C0B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8AB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1CE3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1996"/>
    <w:rsid w:val="002E29D0"/>
    <w:rsid w:val="002E302A"/>
    <w:rsid w:val="002E4C38"/>
    <w:rsid w:val="002E6807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7E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676E"/>
    <w:rsid w:val="00457E1D"/>
    <w:rsid w:val="00460578"/>
    <w:rsid w:val="00460A25"/>
    <w:rsid w:val="00463E40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2BF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4CA2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12F1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3F94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65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1C4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290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5E96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C5A44"/>
    <w:rsid w:val="00CD032A"/>
    <w:rsid w:val="00CD0DCD"/>
    <w:rsid w:val="00CD1031"/>
    <w:rsid w:val="00CD1842"/>
    <w:rsid w:val="00CD1E3A"/>
    <w:rsid w:val="00CD40DD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187C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166"/>
    <w:rsid w:val="00D74A50"/>
    <w:rsid w:val="00D76A71"/>
    <w:rsid w:val="00D7757C"/>
    <w:rsid w:val="00D77B0F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1C71"/>
    <w:rsid w:val="00EE2112"/>
    <w:rsid w:val="00EE3836"/>
    <w:rsid w:val="00EE3ED9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6AE8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4ED"/>
    <w:rsid w:val="00F43DAD"/>
    <w:rsid w:val="00F43EA7"/>
    <w:rsid w:val="00F4421D"/>
    <w:rsid w:val="00F45006"/>
    <w:rsid w:val="00F46039"/>
    <w:rsid w:val="00F4795E"/>
    <w:rsid w:val="00F47F53"/>
    <w:rsid w:val="00F5005D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3C82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C8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C8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C8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C8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C8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C8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C8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C8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St-90/1999-75</izvorni_sadrzaj>
    <derivirana_varijabla naziv="DomainObject.Oznaka_1">St-90/1999-75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2000.</izvorni_sadrzaj>
    <derivirana_varijabla naziv="DomainObject.Predmet.DatumOsnivanja_1">3.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2013.</izvorni_sadrzaj>
    <derivirana_varijabla naziv="DomainObject.Predmet.DatumRjesavanja_1">27.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2000-03-03 PREDMET Spojen St-196/99 i 267/99 od 06.03.2000 IN2 napomene: 2007-07-16 PREDMET podn. Žup. drž. odvj. od 13.7.07.-Grad Zagreb preuzima zast. IN2 napomene: 2007-10-31 PREDMET podnesak (Ivica Ćutuk) od 30.10.2007. IN2 napomene: 2008-04-27 PREDMET SPIS PRESIGNIRAN IZ REF. SUTKINJE RUNDEK rj. od 25.04.2008. 10 Su-30/08 IN2 napomene: 2010-06-07 PREDMET oglasna ploča- zaključak od 14.5.2010. IN2 napomene: 2009-04-17 PREDMET ogl.pločao od  09.03.2009. IN2 napomene: 2009-05-12 PREDMET ogl.ploča od 30.04.2009. IN2 napomene: 2009-05-22 PREDMET podnesak (OTP banka d.d.) od 21.05.2009. IN2 napomene: 2009-05-27 PREDMET Oglasna ploča od 25.05.09. IN2 napomene: 2009-07-07 PREDMET ogl.ploča od 04.06.2009. IN2 napomene: 0009-07-21 PREDMET izviješće stečaj. upravitelja Markičević IN2 napomene: 2009-09-14 PREDMET podnesak (Maržić i partneri) od 11.09.2009. IN2 napomene: 2009-10-12 PREDMET ogl.ploča od 28.09.2009. IN2 napomene: 2009-10-14 PREDMET ogl.ploča od 07.09.2009. IN2 napomene: 2009-10-27 PREDMET podnesak (Karlovačka banka d.d.) od 21.10.2009. IN2 napomene: 2009-11-10 PREDMET podnesak (Odvj. ured Krajinović) od 09.11.2009. IN2 napomene: 2009-11-20 PREDMET ogl.ploča od 03.11.2009. IN2 napomene: 2009-11-20 PREDMET ogl.ploča od 03.11.2009. IN2 napomene: 2009-11-20 PREDMET ogl.ploča od 02.11.2009. IN2 napomene: 2009-11-20 PREDMET ogl.ploča od 02.11.2009. IN2 napomene: 2010-02-02 PREDMET Odluka VTS-Pž-7555/09-4 od 22.12.2009. poslana u vijeće dana 02.02.2010. IN2 napomene: 2010-02-09 PREDMET ogl. ploča od 09.02.2010. IN2 napomene: 2010-03-17 PREDMET ogl. ploča od 17.03.2010. IN2 napomene: 2010-04-13 PREDMET ogl. ploča od 13.04.2010. IN2 napomene: 2010-04-15 PREDMET Podnesak (ZAGREBAČKA BANKA d.d.) od 15.04.2010. IN2 napomene: 2010-05-10 PREDMET ogl. ploča od 10.05.2010. IN2 napomene: 2010-06-15 PREDMET ogl. ploča od 15.06.2010. IN2 napomene: 2010-06-23 PREDMET Podnesak (ŽUPANIJSKI SUD u ŠIBENIKU) od 17.06.2010. IN2 napomene: 2010-06-24 PREDMET Podnesak (OGS ZG) od 24.06.2010. IN2 napomene: 2010-08-02 PREDMET Podnesak (KRLOVAČKA BANKA d.d.) od 02.08.2010. IN2 napomene: 2010-09-06 PREDMET ogl. ploča od 06.09.2010. IN2 napomene: 2010-10-18 PREDMET ogl. ploča od 18.10.2010. IN2 napomene: 2010-11-22 PREDMET Podnesak (ZAGREBAČKA BANKA) od 22.11.2010. IN2 napomene: 2010-11-23 PREDMET ogl. ploča od 23.11.2010. IN2 napomene: 2010-12-10 PREDMET ogl. ploča od 10.12.2010. IN2 napomene: 2010-12-28 PREDMET Podnesak (ZAGREBAČKA BANKA d.d.) od 28.12.2010. IN2 napomene: 2011-01-25 PREDMET ogl. ploča od 25.01.2011. IN2 napomene: 2011-02-04 PREDMET ogl. ploča od 04.02.2011. IN2 napomene: 2011-02-17 PREDMET ogl. ploča od 17.02.2011. IN2 napomene: 2011-03-07 PREDMET ogl. ploča od 04.03.2011. IN2 napomene: 2011-03-24 PREDMET Podnesak (OGS ZG) od 24.03.2011. IN2 napomene: 2011-04-01 PREDMET Podnesak (OGS ZG) od 31.03.2011. Povijest stečajnih upravitelja: 03.04.2000.-14.11.2007. ANTE ŠOJAT; 14.11.2007.- MIRON MARKIČEVIĆ;  -14.11.2007. ANTE ŠOJAT;</izvorni_sadrzaj>
    <derivirana_varijabla naziv="DomainObject.Predmet.Opis_1">MIGRIRANO IZ IN2 IN2 napomene: 2000-03-03 PREDMET Spojen St-196/99 i 267/99 od 06.03.2000 IN2 napomene: 2007-07-16 PREDMET podn. Žup. drž. odvj. od 13.7.07.-Grad Zagreb preuzima zast. IN2 napomene: 2007-10-31 PREDMET podnesak (Ivica Ćutuk) od 30.10.2007. IN2 napomene: 2008-04-27 PREDMET SPIS PRESIGNIRAN IZ REF. SUTKINJE RUNDEK rj. od 25.04.2008. 10 Su-30/08 IN2 napomene: 2010-06-07 PREDMET oglasna ploča- zaključak od 14.5.2010. IN2 napomene: 2009-04-17 PREDMET ogl.pločao od  09.03.2009. IN2 napomene: 2009-05-12 PREDMET ogl.ploča od 30.04.2009. IN2 napomene: 2009-05-22 PREDMET podnesak (OTP banka d.d.) od 21.05.2009. IN2 napomene: 2009-05-27 PREDMET Oglasna ploča od 25.05.09. IN2 napomene: 2009-07-07 PREDMET ogl.ploča od 04.06.2009. IN2 napomene: 0009-07-21 PREDMET izviješće stečaj. upravitelja Markičević IN2 napomene: 2009-09-14 PREDMET podnesak (Maržić i partneri) od 11.09.2009. IN2 napomene: 2009-10-12 PREDMET ogl.ploča od 28.09.2009. IN2 napomene: 2009-10-14 PREDMET ogl.ploča od 07.09.2009. IN2 napomene: 2009-10-27 PREDMET podnesak (Karlovačka banka d.d.) od 21.10.2009. IN2 napomene: 2009-11-10 PREDMET podnesak (Odvj. ured Krajinović) od 09.11.2009. IN2 napomene: 2009-11-20 PREDMET ogl.ploča od 03.11.2009. IN2 napomene: 2009-11-20 PREDMET ogl.ploča od 03.11.2009. IN2 napomene: 2009-11-20 PREDMET ogl.ploča od 02.11.2009. IN2 napomene: 2009-11-20 PREDMET ogl.ploča od 02.11.2009. IN2 napomene: 2010-02-02 PREDMET Odluka VTS-Pž-7555/09-4 od 22.12.2009. poslana u vijeće dana 02.02.2010. IN2 napomene: 2010-02-09 PREDMET ogl. ploča od 09.02.2010. IN2 napomene: 2010-03-17 PREDMET ogl. ploča od 17.03.2010. IN2 napomene: 2010-04-13 PREDMET ogl. ploča od 13.04.2010. IN2 napomene: 2010-04-15 PREDMET Podnesak (ZAGREBAČKA BANKA d.d.) od 15.04.2010. IN2 napomene: 2010-05-10 PREDMET ogl. ploča od 10.05.2010. IN2 napomene: 2010-06-15 PREDMET ogl. ploča od 15.06.2010. IN2 napomene: 2010-06-23 PREDMET Podnesak (ŽUPANIJSKI SUD u ŠIBENIKU) od 17.06.2010. IN2 napomene: 2010-06-24 PREDMET Podnesak (OGS ZG) od 24.06.2010. IN2 napomene: 2010-08-02 PREDMET Podnesak (KRLOVAČKA BANKA d.d.) od 02.08.2010. IN2 napomene: 2010-09-06 PREDMET ogl. ploča od 06.09.2010. IN2 napomene: 2010-10-18 PREDMET ogl. ploča od 18.10.2010. IN2 napomene: 2010-11-22 PREDMET Podnesak (ZAGREBAČKA BANKA) od 22.11.2010. IN2 napomene: 2010-11-23 PREDMET ogl. ploča od 23.11.2010. IN2 napomene: 2010-12-10 PREDMET ogl. ploča od 10.12.2010. IN2 napomene: 2010-12-28 PREDMET Podnesak (ZAGREBAČKA BANKA d.d.) od 28.12.2010. IN2 napomene: 2011-01-25 PREDMET ogl. ploča od 25.01.2011. IN2 napomene: 2011-02-04 PREDMET ogl. ploča od 04.02.2011. IN2 napomene: 2011-02-17 PREDMET ogl. ploča od 17.02.2011. IN2 napomene: 2011-03-07 PREDMET ogl. ploča od 04.03.2011. IN2 napomene: 2011-03-24 PREDMET Podnesak (OGS ZG) od 24.03.2011. IN2 napomene: 2011-04-01 PREDMET Podnesak (OGS ZG) od 31.03.2011. Povijest stečajnih upravitelja: 03.04.2000.-14.11.2007. ANTE ŠOJAT; 14.11.2007.- MIRON MARKIČEVIĆ;  -14.11.2007. ANTE ŠOJAT;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St-90/1999</izvorni_sadrzaj>
    <derivirana_varijabla naziv="DomainObject.Predmet.OznakaBroj_1">St-90/1999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EUROSPED međunarodno otpremništvo, društvo s ograničenom odgovornošću</izvorni_sadrzaj>
    <derivirana_varijabla naziv="DomainObject.Predmet.ProtustrankaFormated_1">  EUROSPED međunarodno otpremništvo, društvo s ograničenom odgovornošću</derivirana_varijabla>
  </DomainObject.Predmet.ProtustrankaFormated>
  <DomainObject.Predmet.ProtustrankaFormatedOIB>
    <izvorni_sadrzaj>  EUROSPED međunarodno otpremništvo, društvo s ograničenom odgovornošću, OIB 11414725741</izvorni_sadrzaj>
    <derivirana_varijabla naziv="DomainObject.Predmet.ProtustrankaFormatedOIB_1">  EUROSPED međunarodno otpremništvo, društvo s ograničenom odgovornošću, OIB 11414725741</derivirana_varijabla>
  </DomainObject.Predmet.ProtustrankaFormatedOIB>
  <DomainObject.Predmet.ProtustrankaFormatedWithAdress>
    <izvorni_sadrzaj> EUROSPED međunarodno otpremništvo, društvo s ograničenom odgovornošću, Jankomir 25, 10000 Zagreb</izvorni_sadrzaj>
    <derivirana_varijabla naziv="DomainObject.Predmet.ProtustrankaFormatedWithAdress_1"> EUROSPED međunarodno otpremništvo, društvo s ograničenom odgovornošću, Jankomir 25, 10000 Zagreb</derivirana_varijabla>
  </DomainObject.Predmet.ProtustrankaFormatedWithAdress>
  <DomainObject.Predmet.ProtustrankaFormatedWithAdressOIB>
    <izvorni_sadrzaj> EUROSPED međunarodno otpremništvo, društvo s ograničenom odgovornošću, OIB 11414725741, Jankomir 25, 10000 Zagreb</izvorni_sadrzaj>
    <derivirana_varijabla naziv="DomainObject.Predmet.ProtustrankaFormatedWithAdressOIB_1"> EUROSPED međunarodno otpremništvo, društvo s ograničenom odgovornošću, OIB 11414725741, Jankomir 25, 10000 Zagreb</derivirana_varijabla>
  </DomainObject.Predmet.ProtustrankaFormatedWithAdressOIB>
  <DomainObject.Predmet.ProtustrankaWithAdress>
    <izvorni_sadrzaj>EUROSPED međunarodno otpremništvo, društvo s ograničenom odgovornošću Jankomir 25, 10000 Zagreb</izvorni_sadrzaj>
    <derivirana_varijabla naziv="DomainObject.Predmet.ProtustrankaWithAdress_1">EUROSPED međunarodno otpremništvo, društvo s ograničenom odgovornošću Jankomir 25, 10000 Zagreb</derivirana_varijabla>
  </DomainObject.Predmet.ProtustrankaWithAdress>
  <DomainObject.Predmet.ProtustrankaWithAdressOIB>
    <izvorni_sadrzaj>EUROSPED međunarodno otpremništvo, društvo s ograničenom odgovornošću, OIB 11414725741, Jankomir 25, 10000 Zagreb</izvorni_sadrzaj>
    <derivirana_varijabla naziv="DomainObject.Predmet.ProtustrankaWithAdressOIB_1">EUROSPED međunarodno otpremništvo, društvo s ograničenom odgovornošću, OIB 11414725741, Jankomir 25, 10000 Zagreb</derivirana_varijabla>
  </DomainObject.Predmet.ProtustrankaWithAdressOIB>
  <DomainObject.Predmet.ProtustrankaNazivFormated>
    <izvorni_sadrzaj>EUROSPED međunarodno otpremništvo, društvo s ograničenom odgovornošću</izvorni_sadrzaj>
    <derivirana_varijabla naziv="DomainObject.Predmet.ProtustrankaNazivFormated_1">EUROSPED međunarodno otpremništvo, društvo s ograničenom odgovornošću</derivirana_varijabla>
  </DomainObject.Predmet.ProtustrankaNazivFormated>
  <DomainObject.Predmet.ProtustrankaNazivFormatedOIB>
    <izvorni_sadrzaj>EUROSPED međunarodno otpremništvo, društvo s ograničenom odgovornošću, OIB 11414725741</izvorni_sadrzaj>
    <derivirana_varijabla naziv="DomainObject.Predmet.ProtustrankaNazivFormatedOIB_1">EUROSPED međunarodno otpremništvo, društvo s ograničenom odgovornošću, OIB 11414725741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DUBROVAČKA BANKA d.d.</izvorni_sadrzaj>
    <derivirana_varijabla naziv="DomainObject.Predmet.StrankaFormated_1">  DUBROVAČKA BANKA d.d.</derivirana_varijabla>
  </DomainObject.Predmet.StrankaFormated>
  <DomainObject.Predmet.StrankaFormatedOIB>
    <izvorni_sadrzaj>  DUBROVAČKA BANKA d.d., OIB 87369064827</izvorni_sadrzaj>
    <derivirana_varijabla naziv="DomainObject.Predmet.StrankaFormatedOIB_1">  DUBROVAČKA BANKA d.d., OIB 87369064827</derivirana_varijabla>
  </DomainObject.Predmet.StrankaFormatedOIB>
  <DomainObject.Predmet.StrankaFormatedWithAdress>
    <izvorni_sadrzaj> DUBROVAČKA BANKA d.d., Put Republike 9, Dubrovink</izvorni_sadrzaj>
    <derivirana_varijabla naziv="DomainObject.Predmet.StrankaFormatedWithAdress_1"> DUBROVAČKA BANKA d.d., Put Republike 9, Dubrovink</derivirana_varijabla>
  </DomainObject.Predmet.StrankaFormatedWithAdress>
  <DomainObject.Predmet.StrankaFormatedWithAdressOIB>
    <izvorni_sadrzaj> DUBROVAČKA BANKA d.d., OIB 87369064827, Put Republike 9, Dubrovink</izvorni_sadrzaj>
    <derivirana_varijabla naziv="DomainObject.Predmet.StrankaFormatedWithAdressOIB_1"> DUBROVAČKA BANKA d.d., OIB 87369064827, Put Republike 9, Dubrovink</derivirana_varijabla>
  </DomainObject.Predmet.StrankaFormatedWithAdressOIB>
  <DomainObject.Predmet.StrankaWithAdress>
    <izvorni_sadrzaj>DUBROVAČKA BANKA d.d. Put Republike 9,Dubrovink</izvorni_sadrzaj>
    <derivirana_varijabla naziv="DomainObject.Predmet.StrankaWithAdress_1">DUBROVAČKA BANKA d.d. Put Republike 9,Dubrovink</derivirana_varijabla>
  </DomainObject.Predmet.StrankaWithAdress>
  <DomainObject.Predmet.StrankaWithAdressOIB>
    <izvorni_sadrzaj>DUBROVAČKA BANKA d.d., OIB 87369064827, Put Republike 9,Dubrovink</izvorni_sadrzaj>
    <derivirana_varijabla naziv="DomainObject.Predmet.StrankaWithAdressOIB_1">DUBROVAČKA BANKA d.d., OIB 87369064827, Put Republike 9,Dubrovink</derivirana_varijabla>
  </DomainObject.Predmet.StrankaWithAdressOIB>
  <DomainObject.Predmet.StrankaNazivFormated>
    <izvorni_sadrzaj>DUBROVAČKA BANKA d.d.</izvorni_sadrzaj>
    <derivirana_varijabla naziv="DomainObject.Predmet.StrankaNazivFormated_1">DUBROVAČKA BANKA d.d.</derivirana_varijabla>
  </DomainObject.Predmet.StrankaNazivFormated>
  <DomainObject.Predmet.StrankaNazivFormatedOIB>
    <izvorni_sadrzaj>DUBROVAČKA BANKA d.d., OIB 87369064827</izvorni_sadrzaj>
    <derivirana_varijabla naziv="DomainObject.Predmet.StrankaNazivFormatedOIB_1">DUBROVAČKA BANKA d.d., OIB 87369064827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DUBROVAČKA BANKA d.d.</item>
    </izvorni_sadrzaj>
    <derivirana_varijabla naziv="DomainObject.Predmet.StrankaListFormated_1">
      <item>DUBROVAČKA BANKA d.d.</item>
    </derivirana_varijabla>
  </DomainObject.Predmet.StrankaListFormated>
  <DomainObject.Predmet.StrankaListFormatedOIB>
    <izvorni_sadrzaj>
      <item>DUBROVAČKA BANKA d.d., OIB 87369064827</item>
    </izvorni_sadrzaj>
    <derivirana_varijabla naziv="DomainObject.Predmet.StrankaListFormatedOIB_1">
      <item>DUBROVAČKA BANKA d.d., OIB 87369064827</item>
    </derivirana_varijabla>
  </DomainObject.Predmet.StrankaListFormatedOIB>
  <DomainObject.Predmet.StrankaListFormatedWithAdress>
    <izvorni_sadrzaj>
      <item>DUBROVAČKA BANKA d.d., Put Republike 9, Dubrovink</item>
    </izvorni_sadrzaj>
    <derivirana_varijabla naziv="DomainObject.Predmet.StrankaListFormatedWithAdress_1">
      <item>DUBROVAČKA BANKA d.d., Put Republike 9, Dubrovink</item>
    </derivirana_varijabla>
  </DomainObject.Predmet.StrankaListFormatedWithAdress>
  <DomainObject.Predmet.StrankaListFormatedWithAdressOIB>
    <izvorni_sadrzaj>
      <item>DUBROVAČKA BANKA d.d., OIB 87369064827, Put Republike 9, Dubrovink</item>
    </izvorni_sadrzaj>
    <derivirana_varijabla naziv="DomainObject.Predmet.StrankaListFormatedWithAdressOIB_1">
      <item>DUBROVAČKA BANKA d.d., OIB 87369064827, Put Republike 9, Dubrovink</item>
    </derivirana_varijabla>
  </DomainObject.Predmet.StrankaListFormatedWithAdressOIB>
  <DomainObject.Predmet.StrankaListNazivFormated>
    <izvorni_sadrzaj>
      <item>DUBROVAČKA BANKA d.d.</item>
    </izvorni_sadrzaj>
    <derivirana_varijabla naziv="DomainObject.Predmet.StrankaListNazivFormated_1">
      <item>DUBROVAČKA BANKA d.d.</item>
    </derivirana_varijabla>
  </DomainObject.Predmet.StrankaListNazivFormated>
  <DomainObject.Predmet.StrankaListNazivFormatedOIB>
    <izvorni_sadrzaj>
      <item>DUBROVAČKA BANKA d.d., OIB 87369064827</item>
    </izvorni_sadrzaj>
    <derivirana_varijabla naziv="DomainObject.Predmet.StrankaListNazivFormatedOIB_1">
      <item>DUBROVAČKA BANKA d.d., OIB 87369064827</item>
    </derivirana_varijabla>
  </DomainObject.Predmet.StrankaListNazivFormatedOIB>
  <DomainObject.Predmet.ProtuStrankaListFormated>
    <izvorni_sadrzaj>
      <item>EUROSPED međunarodno otpremništvo, društvo s ograničenom odgovornošću</item>
    </izvorni_sadrzaj>
    <derivirana_varijabla naziv="DomainObject.Predmet.ProtuStrankaListFormated_1">
      <item>EUROSPED međunarodno otpremništvo, društvo s ograničenom odgovornošću</item>
    </derivirana_varijabla>
  </DomainObject.Predmet.ProtuStrankaListFormated>
  <DomainObject.Predmet.ProtuStrankaListFormatedOIB>
    <izvorni_sadrzaj>
      <item>EUROSPED međunarodno otpremništvo, društvo s ograničenom odgovornošću, OIB 11414725741</item>
    </izvorni_sadrzaj>
    <derivirana_varijabla naziv="DomainObject.Predmet.ProtuStrankaListFormatedOIB_1">
      <item>EUROSPED međunarodno otpremništvo, društvo s ograničenom odgovornošću, OIB 11414725741</item>
    </derivirana_varijabla>
  </DomainObject.Predmet.ProtuStrankaListFormatedOIB>
  <DomainObject.Predmet.ProtuStrankaListFormatedWithAdress>
    <izvorni_sadrzaj>
      <item>EUROSPED međunarodno otpremništvo, društvo s ograničenom odgovornošću, Jankomir 25, 10000 Zagreb</item>
    </izvorni_sadrzaj>
    <derivirana_varijabla naziv="DomainObject.Predmet.ProtuStrankaListFormatedWithAdress_1">
      <item>EUROSPED međunarodno otpremništvo, društvo s ograničenom odgovornošću, Jankomir 25, 10000 Zagreb</item>
    </derivirana_varijabla>
  </DomainObject.Predmet.ProtuStrankaListFormatedWithAdress>
  <DomainObject.Predmet.ProtuStrankaListFormatedWithAdressOIB>
    <izvorni_sadrzaj>
      <item>EUROSPED međunarodno otpremništvo, društvo s ograničenom odgovornošću, OIB 11414725741, Jankomir 25, 10000 Zagreb</item>
    </izvorni_sadrzaj>
    <derivirana_varijabla naziv="DomainObject.Predmet.ProtuStrankaListFormatedWithAdressOIB_1">
      <item>EUROSPED međunarodno otpremništvo, društvo s ograničenom odgovornošću, OIB 11414725741, Jankomir 25, 10000 Zagreb</item>
    </derivirana_varijabla>
  </DomainObject.Predmet.ProtuStrankaListFormatedWithAdressOIB>
  <DomainObject.Predmet.ProtuStrankaListNazivFormated>
    <izvorni_sadrzaj>
      <item>EUROSPED međunarodno otpremništvo, društvo s ograničenom odgovornošću</item>
    </izvorni_sadrzaj>
    <derivirana_varijabla naziv="DomainObject.Predmet.ProtuStrankaListNazivFormated_1">
      <item>EUROSPED međunarodno otpremništvo, društvo s ograničenom odgovornošću</item>
    </derivirana_varijabla>
  </DomainObject.Predmet.ProtuStrankaListNazivFormated>
  <DomainObject.Predmet.ProtuStrankaListNazivFormatedOIB>
    <izvorni_sadrzaj>
      <item>EUROSPED međunarodno otpremništvo, društvo s ograničenom odgovornošću, OIB 11414725741</item>
    </izvorni_sadrzaj>
    <derivirana_varijabla naziv="DomainObject.Predmet.ProtuStrankaListNazivFormatedOIB_1">
      <item>EUROSPED međunarodno otpremništvo, društvo s ograničenom odgovornošću, OIB 11414725741</item>
    </derivirana_varijabla>
  </DomainObject.Predmet.ProtuStrankaListNazivFormatedOIB>
  <DomainObject.Predmet.OstaliListFormated>
    <izvorni_sadrzaj>
      <item>Marinko Paić</item>
      <item>Tomislav Crnčić</item>
      <item>Mladen Mrvelj</item>
    </izvorni_sadrzaj>
    <derivirana_varijabla naziv="DomainObject.Predmet.OstaliListFormated_1">
      <item>Marinko Paić</item>
      <item>Tomislav Crnčić</item>
      <item>Mladen Mrvelj</item>
    </derivirana_varijabla>
  </DomainObject.Predmet.OstaliListFormated>
  <DomainObject.Predmet.OstaliListFormatedOIB>
    <izvorni_sadrzaj>
      <item>Marinko Paić, OIB 55654806007</item>
      <item>Tomislav Crnčić, OIB </item>
      <item>Mladen Mrvelj, OIB 53483214286</item>
    </izvorni_sadrzaj>
    <derivirana_varijabla naziv="DomainObject.Predmet.OstaliListFormatedOIB_1">
      <item>Marinko Paić, OIB 55654806007</item>
      <item>Tomislav Crnčić, OIB </item>
      <item>Mladen Mrvelj, OIB 53483214286</item>
    </derivirana_varijabla>
  </DomainObject.Predmet.OstaliListFormatedOIB>
  <DomainObject.Predmet.OstaliListFormatedWithAdress>
    <izvorni_sadrzaj>
      <item>Marinko Paić, 6. Požarinje 6, 10000 Zagreb</item>
      <item>Tomislav Crnčić, Mesićeva 10, 10450 Klinča Sela</item>
      <item>Mladen Mrvelj, Kulmerska 25, 10000 Zagreb</item>
    </izvorni_sadrzaj>
    <derivirana_varijabla naziv="DomainObject.Predmet.OstaliListFormatedWithAdress_1">
      <item>Marinko Paić, 6. Požarinje 6, 10000 Zagreb</item>
      <item>Tomislav Crnčić, Mesićeva 10, 10450 Klinča Sela</item>
      <item>Mladen Mrvelj, Kulmerska 25, 10000 Zagreb</item>
    </derivirana_varijabla>
  </DomainObject.Predmet.OstaliListFormatedWithAdress>
  <DomainObject.Predmet.OstaliListFormatedWithAdressOIB>
    <izvorni_sadrzaj>
      <item>Marinko Paić, OIB 55654806007, 6. Požarinje 6, 10000 Zagreb</item>
      <item>Tomislav Crnčić, OIB , Mesićeva 10, 10450 Klinča Sela</item>
      <item>Mladen Mrvelj, OIB 53483214286, Kulmerska 25, 10000 Zagreb</item>
    </izvorni_sadrzaj>
    <derivirana_varijabla naziv="DomainObject.Predmet.OstaliListFormatedWithAdressOIB_1">
      <item>Marinko Paić, OIB 55654806007, 6. Požarinje 6, 10000 Zagreb</item>
      <item>Tomislav Crnčić, OIB , Mesićeva 10, 10450 Klinča Sela</item>
      <item>Mladen Mrvelj, OIB 53483214286, Kulmerska 25, 10000 Zagreb</item>
    </derivirana_varijabla>
  </DomainObject.Predmet.OstaliListFormatedWithAdressOIB>
  <DomainObject.Predmet.OstaliListNazivFormated>
    <izvorni_sadrzaj>
      <item>Marinko Paić</item>
      <item>Tomislav Crnčić</item>
      <item>Mladen Mrvelj</item>
    </izvorni_sadrzaj>
    <derivirana_varijabla naziv="DomainObject.Predmet.OstaliListNazivFormated_1">
      <item>Marinko Paić</item>
      <item>Tomislav Crnčić</item>
      <item>Mladen Mrvelj</item>
    </derivirana_varijabla>
  </DomainObject.Predmet.OstaliListNazivFormated>
  <DomainObject.Predmet.OstaliListNazivFormatedOIB>
    <izvorni_sadrzaj>
      <item>Marinko Paić, OIB 55654806007</item>
      <item>Tomislav Crnčić, OIB </item>
      <item>Mladen Mrvelj, OIB 53483214286</item>
    </izvorni_sadrzaj>
    <derivirana_varijabla naziv="DomainObject.Predmet.OstaliListNazivFormatedOIB_1">
      <item>Marinko Paić, OIB 55654806007</item>
      <item>Tomislav Crnčić, OIB </item>
      <item>Mladen Mrvelj, OIB 53483214286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St-90/1999-75</izvorni_sadrzaj>
    <derivirana_varijabla naziv="DomainObject.PoslovniBrojDokumenta_1">St-90/1999-75</derivirana_varijabla>
  </DomainObject.PoslovniBrojDokumenta>
  <DomainObject.Predmet.StrankaIDrugi>
    <izvorni_sadrzaj>DUBROVAČKA BANKA d.d.</izvorni_sadrzaj>
    <derivirana_varijabla naziv="DomainObject.Predmet.StrankaIDrugi_1">DUBROVAČKA BANKA d.d.</derivirana_varijabla>
  </DomainObject.Predmet.StrankaIDrugi>
  <DomainObject.Predmet.ProtustrankaIDrugi>
    <izvorni_sadrzaj>EUROSPED međunarodno otpremništvo, društvo s ograničenom odgovornošću</izvorni_sadrzaj>
    <derivirana_varijabla naziv="DomainObject.Predmet.ProtustrankaIDrugi_1">EUROSPED međunarodno otpremništvo, društvo s ograničenom odgovornošću</derivirana_varijabla>
  </DomainObject.Predmet.ProtustrankaIDrugi>
  <DomainObject.Predmet.StrankaIDrugiAdressOIB>
    <izvorni_sadrzaj>DUBROVAČKA BANKA d.d., OIB 87369064827, Put Republike 9, Dubrovink</izvorni_sadrzaj>
    <derivirana_varijabla naziv="DomainObject.Predmet.StrankaIDrugiAdressOIB_1">DUBROVAČKA BANKA d.d., OIB 87369064827, Put Republike 9, Dubrovink</derivirana_varijabla>
  </DomainObject.Predmet.StrankaIDrugiAdressOIB>
  <DomainObject.Predmet.ProtustrankaIDrugiAdressOIB>
    <izvorni_sadrzaj>EUROSPED međunarodno otpremništvo, društvo s ograničenom odgovornošću, OIB 11414725741, Jankomir 25, 10000 Zagreb</izvorni_sadrzaj>
    <derivirana_varijabla naziv="DomainObject.Predmet.ProtustrankaIDrugiAdressOIB_1">EUROSPED međunarodno otpremništvo, društvo s ograničenom odgovornošću, OIB 11414725741,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2013.</izvorni_sadrzaj>
    <derivirana_varijabla naziv="DomainObject.Predmet.OdlukaRjesenje.DatumDonosenjaOdluke_1">25. studenog 2013.</derivirana_varijabla>
  </DomainObject.Predmet.OdlukaRjesenje.DatumDonosenjaOdluke>
  <DomainObject.Predmet.OdlukaRjesenje.DatumPravomocnosti>
    <izvorni_sadrzaj>19. prosinca 2013.</izvorni_sadrzaj>
    <derivirana_varijabla naziv="DomainObject.Predmet.OdlukaRjesenje.DatumPravomocnosti_1">19. prosinca 2013.</derivirana_varijabla>
  </DomainObject.Predmet.OdlukaRjesenje.DatumPravomocnosti>
  <DomainObject.Predmet.OdlukaRjesenje.Oznaka>
    <izvorni_sadrzaj>St-90/1999-54</izvorni_sadrzaj>
    <derivirana_varijabla naziv="DomainObject.Predmet.OdlukaRjesenje.Oznaka_1">St-90/1999-54</derivirana_varijabla>
  </DomainObject.Predmet.OdlukaRjesenje.Oznaka>
  <DomainObject.Predmet.SudioniciListNaziv>
    <izvorni_sadrzaj>
      <item>DUBROVAČKA BANKA d.d.</item>
      <item>EUROSPED međunarodno otpremništvo, društvo s ograničenom odgovornošću</item>
      <item>Marinko Paić</item>
      <item>Tomislav Crnčić</item>
      <item>Mladen Mrvelj</item>
    </izvorni_sadrzaj>
    <derivirana_varijabla naziv="DomainObject.Predmet.SudioniciListNaziv_1">
      <item>DUBROVAČKA BANKA d.d.</item>
      <item>EUROSPED međunarodno otpremništvo, društvo s ograničenom odgovornošću</item>
      <item>Marinko Paić</item>
      <item>Tomislav Crnčić</item>
      <item>Mladen Mrvelj</item>
    </derivirana_varijabla>
  </DomainObject.Predmet.SudioniciListNaziv>
  <DomainObject.Predmet.SudioniciListAdressOIB>
    <izvorni_sadrzaj>
      <item>DUBROVAČKA BANKA d.d., OIB 87369064827, Put Republike 9,Dubrovink</item>
      <item>EUROSPED međunarodno otpremništvo, društvo s ograničenom odgovornošću, OIB 11414725741, Jankomir 25,10000 Zagreb</item>
      <item>Marinko Paić, OIB 55654806007, 6. Požarinje 6,10000 Zagreb</item>
      <item>Tomislav Crnčić, OIB , Mesićeva 10,10450 Klinča Sela</item>
      <item>Mladen Mrvelj, OIB 53483214286, Kulmerska 25,10000 Zagreb</item>
    </izvorni_sadrzaj>
    <derivirana_varijabla naziv="DomainObject.Predmet.SudioniciListAdressOIB_1">
      <item>DUBROVAČKA BANKA d.d., OIB 87369064827, Put Republike 9,Dubrovink</item>
      <item>EUROSPED međunarodno otpremništvo, društvo s ograničenom odgovornošću, OIB 11414725741, Jankomir 25,10000 Zagreb</item>
      <item>Marinko Paić, OIB 55654806007, 6. Požarinje 6,10000 Zagreb</item>
      <item>Tomislav Crnčić, OIB , Mesićeva 10,10450 Klinča Sela</item>
      <item>Mladen Mrvelj, OIB 53483214286, Kulmerska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87369064827</item>
      <item>, OIB 11414725741</item>
      <item>, OIB 55654806007</item>
      <item>, OIB </item>
      <item>, OIB 53483214286</item>
    </izvorni_sadrzaj>
    <derivirana_varijabla naziv="DomainObject.Predmet.SudioniciListNazivOIB_1">
      <item>, OIB 87369064827</item>
      <item>, OIB 11414725741</item>
      <item>, OIB 55654806007</item>
      <item>, OIB </item>
      <item>, OIB 53483214286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D466C-6CAC-488E-A0B4-DD5541BDD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1388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2016-09-08T10:03:00Z</dcterms:created>
  <dc:creator>radicn</dc:creator>
  <cp:lastModifiedBy>Tatjana Slaviček</cp:lastModifiedBy>
  <cp:lastPrinted>2016-09-08T10:02:00Z</cp:lastPrinted>
  <dcterms:modified xmlns:xsi="http://www.w3.org/2001/XMLSchema-instance" xsi:type="dcterms:W3CDTF">2016-09-08T12:29:00Z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St-90/1999-75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