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8a5d" w14:paraId="f798a5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F71E5E">
        <w:t>Grada Umaga</w:t>
      </w:r>
      <w:r w:rsidR="00814FDD" w:rsidRPr="0077472A">
        <w:t>, OIB:</w:t>
      </w:r>
      <w:r w:rsidR="00F71E5E" w:rsidRPr="00F71E5E">
        <w:t xml:space="preserve"> 84097228497</w:t>
      </w:r>
      <w:r w:rsidR="00814FDD" w:rsidRPr="0077472A">
        <w:t xml:space="preserve">, </w:t>
      </w:r>
      <w:r w:rsidR="00F71E5E">
        <w:t>G. Garibaldi 6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777A72">
        <w:t>BENICO d. o. o. "u likvidaciji" Umag, Trgovačka 1, OIB 34050233000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777A72">
        <w:t>BENICO d. o. o. "u likvidaciji" Umag, Trgovačka 1, OIB 34050233000, MBS 040111020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777A72">
        <w:rPr>
          <w:b/>
          <w:lang w:val="pl-PL"/>
        </w:rPr>
        <w:t>20</w:t>
      </w:r>
      <w:r w:rsidR="00B17BB5" w:rsidRPr="0077472A">
        <w:rPr>
          <w:b/>
          <w:lang w:val="pl-PL"/>
        </w:rPr>
        <w:t xml:space="preserve">. </w:t>
      </w:r>
      <w:r w:rsidR="00D3281A">
        <w:rPr>
          <w:b/>
          <w:lang w:val="pl-PL"/>
        </w:rPr>
        <w:t>LIPNJA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777A72">
        <w:rPr>
          <w:b/>
          <w:lang w:val="pl-PL"/>
        </w:rPr>
        <w:t>9</w:t>
      </w:r>
      <w:r w:rsidR="00A04183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A66D52">
        <w:t>Grad Umaga</w:t>
      </w:r>
      <w:r w:rsidR="00A66D52" w:rsidRPr="0077472A">
        <w:t>, OIB:</w:t>
      </w:r>
      <w:r w:rsidR="00A66D52" w:rsidRPr="00F71E5E">
        <w:t xml:space="preserve"> 84097228497</w:t>
      </w:r>
      <w:r w:rsidR="00A66D52" w:rsidRPr="0077472A">
        <w:t xml:space="preserve">, </w:t>
      </w:r>
      <w:r w:rsidR="00A66D52">
        <w:t>G. Garibaldi 6,</w:t>
      </w:r>
    </w:p>
    <w:p w:rsidRDefault="00FB0B18" w:rsidP="005E3EB7" w:rsidR="00A04183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777A72">
        <w:t>BENICO d. o. o. "u likvidaciji" Umag, Trgovačka 1, OIB 34050233000</w:t>
      </w:r>
      <w:r w:rsidR="00A66D52">
        <w:t>,</w:t>
      </w:r>
      <w:r w:rsidR="00A349BA">
        <w:rPr>
          <w:lang w:val="sv-SE"/>
        </w:rPr>
        <w:tab/>
      </w:r>
    </w:p>
    <w:p w:rsidRDefault="00A04183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A66D52">
        <w:rPr>
          <w:lang w:val="sv-SE"/>
        </w:rPr>
        <w:t>likvidator dužnika Dinko Benolić, Vardica, Grota 11, OIB: 02269049060.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="00CB0F63">
        <w:rPr>
          <w:lang w:val="sv-SE"/>
        </w:rPr>
        <w:t>likvidator</w:t>
      </w:r>
      <w:r w:rsidRPr="0077472A">
        <w:rPr>
          <w:lang w:val="sv-SE"/>
        </w:rPr>
        <w:t xml:space="preserve"> dužnika </w:t>
      </w:r>
      <w:r w:rsidR="00A66D52">
        <w:rPr>
          <w:lang w:val="sv-SE"/>
        </w:rPr>
        <w:t>Dinko Benolić, Vardica, Grota 11</w:t>
      </w:r>
      <w:r w:rsidR="00ED5F0F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</w:t>
      </w:r>
      <w:r w:rsidR="00CB0F63">
        <w:rPr>
          <w:lang w:val="sv-SE"/>
        </w:rPr>
        <w:t>likvidatoru dužnika Dinku Benoliću, Vardica, Grota 11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="00A86FF9">
        <w:rPr>
          <w:lang w:val="sv-SE"/>
        </w:rPr>
        <w:t xml:space="preserve">Stalne službe u </w:t>
      </w:r>
      <w:r w:rsidR="004A2ACC">
        <w:rPr>
          <w:lang w:val="sv-SE"/>
        </w:rPr>
        <w:t>Bujama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4A2ACC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E607AD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</w:t>
      </w:r>
      <w:r w:rsidR="00CB0F63">
        <w:rPr>
          <w:lang w:val="sv-SE"/>
        </w:rPr>
        <w:t>GRAD UMAG</w:t>
      </w:r>
    </w:p>
    <w:p w:rsidRDefault="00FB0B18" w:rsidP="00395F29" w:rsidR="00CB0F63">
      <w:pPr>
        <w:ind w:firstLine="708"/>
        <w:jc w:val="both"/>
      </w:pPr>
      <w:r w:rsidRPr="0077472A">
        <w:t xml:space="preserve">- dužnik </w:t>
      </w:r>
      <w:r w:rsidR="00777A72">
        <w:t xml:space="preserve">BENICO d. o. o. "u likvidaciji" Umag, Trgovačka 1,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</w:t>
      </w:r>
      <w:r w:rsidR="00CB0F63">
        <w:rPr>
          <w:lang w:val="sv-SE"/>
        </w:rPr>
        <w:t>likvidator dužnika Dinko Benolić, Vardica, Grota 11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4A2ACC">
        <w:rPr>
          <w:lang w:val="sv-SE"/>
        </w:rPr>
        <w:t xml:space="preserve">SS Buje,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12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F71E5E">
          <w:t>Posl. broj: 4 St-378/2016-7</w:t>
        </w:r>
      </w:sdtContent>
    </w:sdt>
  </w:p>
  <w:p w:rsidRDefault="00816E7E" w:rsidP="00816E7E" w:rsidR="00DA15C9">
    <w:pPr>
      <w:pStyle w:val="Zaglavlje"/>
      <w:jc w:val="right"/>
    </w:pPr>
    <w:r>
      <w:t>(ranije St-435/15)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71E5E">
      <w:t>378/2016-7</w:t>
    </w:r>
  </w:p>
  <w:p w:rsidRDefault="00816E7E" w:rsidP="00816E7E" w:rsidR="00F71E5E">
    <w:pPr>
      <w:pStyle w:val="Zaglavlje"/>
      <w:jc w:val="right"/>
    </w:pPr>
    <w:r>
      <w:t>(ranije St-435/15)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487F"/>
    <w:rsid w:val="00204DEB"/>
    <w:rsid w:val="00221B65"/>
    <w:rsid w:val="00224AAD"/>
    <w:rsid w:val="0024322F"/>
    <w:rsid w:val="0024798E"/>
    <w:rsid w:val="00252668"/>
    <w:rsid w:val="002534BF"/>
    <w:rsid w:val="002567A0"/>
    <w:rsid w:val="00262377"/>
    <w:rsid w:val="00264035"/>
    <w:rsid w:val="0026612F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3F3CF5"/>
    <w:rsid w:val="00435808"/>
    <w:rsid w:val="0044039B"/>
    <w:rsid w:val="00483095"/>
    <w:rsid w:val="004977C6"/>
    <w:rsid w:val="004A2ACC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64EAC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96E87"/>
    <w:rsid w:val="006A66C3"/>
    <w:rsid w:val="006A71CF"/>
    <w:rsid w:val="006B3C3E"/>
    <w:rsid w:val="00733E50"/>
    <w:rsid w:val="0077472A"/>
    <w:rsid w:val="00777A72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16E7E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4183"/>
    <w:rsid w:val="00A07B23"/>
    <w:rsid w:val="00A17409"/>
    <w:rsid w:val="00A349BA"/>
    <w:rsid w:val="00A560B4"/>
    <w:rsid w:val="00A66D52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6174"/>
    <w:rsid w:val="00CA0CBB"/>
    <w:rsid w:val="00CB0F63"/>
    <w:rsid w:val="00CB1A5C"/>
    <w:rsid w:val="00CD64A0"/>
    <w:rsid w:val="00D023FB"/>
    <w:rsid w:val="00D14604"/>
    <w:rsid w:val="00D3281A"/>
    <w:rsid w:val="00D34C1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607AD"/>
    <w:rsid w:val="00E815A9"/>
    <w:rsid w:val="00E86C6C"/>
    <w:rsid w:val="00E878B0"/>
    <w:rsid w:val="00ED5F0F"/>
    <w:rsid w:val="00F26397"/>
    <w:rsid w:val="00F32923"/>
    <w:rsid w:val="00F32B1B"/>
    <w:rsid w:val="00F46859"/>
    <w:rsid w:val="00F531AB"/>
    <w:rsid w:val="00F560F8"/>
    <w:rsid w:val="00F71E5E"/>
    <w:rsid w:val="00F84493"/>
    <w:rsid w:val="00FA4F6C"/>
    <w:rsid w:val="00FB0B18"/>
    <w:rsid w:val="00FE1BC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>
      <item>Dinko Benolić</item>
    </izvorni_sadrzaj>
    <derivirana_varijabla naziv="DomainObject.Predmet.OstaliListFormated_1">
      <item>Dinko Benolić</item>
    </derivirana_varijabla>
  </DomainObject.Predmet.OstaliListFormated>
  <DomainObject.Predmet.OstaliListFormatedOIB>
    <izvorni_sadrzaj>
      <item>Dinko Benolić, OIB 02269049060</item>
    </izvorni_sadrzaj>
    <derivirana_varijabla naziv="DomainObject.Predmet.OstaliListFormatedOIB_1">
      <item>Dinko Benolić, OIB 02269049060</item>
    </derivirana_varijabla>
  </DomainObject.Predmet.OstaliListFormatedOIB>
  <DomainObject.Predmet.OstaliListFormatedWithAdress>
    <izvorni_sadrzaj>
      <item>Dinko Benolić, Grota 11, 52470 Vardica</item>
    </izvorni_sadrzaj>
    <derivirana_varijabla naziv="DomainObject.Predmet.OstaliListFormatedWithAdress_1">
      <item>Dinko Benolić, Grota 11, 52470 Vardica</item>
    </derivirana_varijabla>
  </DomainObject.Predmet.OstaliListFormatedWithAdress>
  <DomainObject.Predmet.OstaliListFormatedWithAdressOIB>
    <izvorni_sadrzaj>
      <item>Dinko Benolić, OIB 02269049060, Grota 11, 52470 Vardica</item>
    </izvorni_sadrzaj>
    <derivirana_varijabla naziv="DomainObject.Predmet.OstaliListFormatedWithAdressOIB_1">
      <item>Dinko Benolić, OIB 02269049060, Grota 11, 52470 Vardica</item>
    </derivirana_varijabla>
  </DomainObject.Predmet.OstaliListFormatedWithAdressOIB>
  <DomainObject.Predmet.OstaliListNazivFormated>
    <izvorni_sadrzaj>
      <item>Dinko Benolić</item>
    </izvorni_sadrzaj>
    <derivirana_varijabla naziv="DomainObject.Predmet.OstaliListNazivFormated_1">
      <item>Dinko Benolić</item>
    </derivirana_varijabla>
  </DomainObject.Predmet.OstaliListNazivFormated>
  <DomainObject.Predmet.OstaliListNazivFormatedOIB>
    <izvorni_sadrzaj>
      <item>Dinko Benolić, OIB 02269049060</item>
    </izvorni_sadrzaj>
    <derivirana_varijabla naziv="DomainObject.Predmet.OstaliListNazivFormatedOIB_1">
      <item>Dinko Benolić, OIB 02269049060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BENICO d.o.o. "u likvidaciji", UMAG</item>
      <item>GRAD UMAG, UMAG</item>
      <item>Dinko Benolić</item>
    </izvorni_sadrzaj>
    <derivirana_varijabla naziv="DomainObject.Predmet.SudioniciListNaziv_1">
      <item>BENICO d.o.o. "u likvidaciji", UMAG</item>
      <item>GRAD UMAG, UMAG</item>
      <item>Dinko Benolić</item>
    </derivirana_varijabla>
  </DomainObject.Predmet.SudioniciListNaziv>
  <DomainObject.Predmet.SudioniciListAdressOIB>
    <izvorni_sadrzaj>
      <item>BENICO d.o.o. "u likvidaciji", UMAG, OIB 34050233000, Trgovačka 1,52470 Umag</item>
      <item>GRAD UMAG, UMAG, OIB 84097228497, G. Garibaldi 6,52470 Umag</item>
      <item>Dinko Benolić, OIB 02269049060, Grota 11,52470 Vardica</item>
    </izvorni_sadrzaj>
    <derivirana_varijabla naziv="DomainObject.Predmet.SudioniciListAdressOIB_1">
      <item>BENICO d.o.o. "u likvidaciji", UMAG, OIB 34050233000, Trgovačka 1,52470 Umag</item>
      <item>GRAD UMAG, UMAG, OIB 84097228497, G. Garibaldi 6,52470 Umag</item>
      <item>Dinko Benolić, OIB 02269049060, Grota 11,52470 Vardica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34050233000</item>
      <item>, OIB 84097228497</item>
      <item>, OIB 02269049060</item>
    </izvorni_sadrzaj>
    <derivirana_varijabla naziv="DomainObject.Predmet.SudioniciListNazivOIB_1">
      <item>, OIB 34050233000</item>
      <item>, OIB 84097228497</item>
      <item>, OIB 02269049060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4FB53-F1B6-42F7-9231-777FAD9F8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3178</properties:Characters>
  <properties:Lines>86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2016-04-14T06:19:00Z</dcterms:created>
  <dc:creator>Jasmina Matika</dc:creator>
  <cp:lastModifiedBy>Sanja Prodan</cp:lastModifiedBy>
  <cp:lastPrinted>2016-04-14T06:26:00Z</cp:lastPrinted>
  <dcterms:modified xmlns:xsi="http://www.w3.org/2001/XMLSchema-instance" xsi:type="dcterms:W3CDTF">2016-04-14T06:26:00Z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