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2cd48e1" w14:paraId="2cd48e1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St-8491/2015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VIVAMAR – MOBILNE KUĆICE d.o.o., Samobor, Ulica Vladimira Nazora 6,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MBS:110005618, OIB:76950919334,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VIVAMAR – MOBILNE KUĆICE d.o.o., Samobor, Ulica Vladimira Nazora 6, MBS:110005618, OIB:76950919334,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3.334.618,10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81. St-8491/2015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5A0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745A0"/>
    <w:rsid w:val="00110BE5"/>
    <w:rsid w:val="003E732E"/>
    <w:rsid w:val="00492E13"/>
    <w:rsid w:val="004A66FD"/>
    <w:rsid w:val="006B6309"/>
    <w:rsid w:val="0075628F"/>
    <w:rsid w:val="009037B9"/>
    <w:rsid w:val="00954738"/>
    <w:rsid w:val="00AA5D7B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8491</izvorni_sadrzaj>
    <derivirana_varijabla naziv="DomainObject.Predmet.Broj_1">8491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St-8491/2015</izvorni_sadrzaj>
    <derivirana_varijabla naziv="DomainObject.Predmet.OznakaBroj_1">St-8491/2015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VIVAMAR - MOBILNE KUĆICE d.o.o.</izvorni_sadrzaj>
    <derivirana_varijabla naziv="DomainObject.Predmet.ProtustrankaFormated_1">  VIVAMAR - MOBILNE KUĆICE d.o.o.</derivirana_varijabla>
  </DomainObject.Predmet.ProtustrankaFormated>
  <DomainObject.Predmet.ProtustrankaFormatedOIB>
    <izvorni_sadrzaj>  VIVAMAR - MOBILNE KUĆICE d.o.o., OIB 76950919334</izvorni_sadrzaj>
    <derivirana_varijabla naziv="DomainObject.Predmet.ProtustrankaFormatedOIB_1">  VIVAMAR - MOBILNE KUĆICE d.o.o., OIB 76950919334</derivirana_varijabla>
  </DomainObject.Predmet.ProtustrankaFormatedOIB>
  <DomainObject.Predmet.ProtustrankaFormatedWithAdress>
    <izvorni_sadrzaj> VIVAMAR - MOBILNE KUĆICE d.o.o., Ulica Vladimira Nazora 6, 10430 Samobor</izvorni_sadrzaj>
    <derivirana_varijabla naziv="DomainObject.Predmet.ProtustrankaFormatedWithAdress_1"> VIVAMAR - MOBILNE KUĆICE d.o.o., Ulica Vladimira Nazora 6, 10430 Samobor</derivirana_varijabla>
  </DomainObject.Predmet.ProtustrankaFormatedWithAdress>
  <DomainObject.Predmet.ProtustrankaFormatedWithAdressOIB>
    <izvorni_sadrzaj> VIVAMAR - MOBILNE KUĆICE d.o.o., OIB 76950919334, Ulica Vladimira Nazora 6, 10430 Samobor</izvorni_sadrzaj>
    <derivirana_varijabla naziv="DomainObject.Predmet.ProtustrankaFormatedWithAdressOIB_1"> VIVAMAR - MOBILNE KUĆICE d.o.o., OIB 76950919334, Ulica Vladimira Nazora 6, 10430 Samobor</derivirana_varijabla>
  </DomainObject.Predmet.ProtustrankaFormatedWithAdressOIB>
  <DomainObject.Predmet.ProtustrankaWithAdress>
    <izvorni_sadrzaj>VIVAMAR - MOBILNE KUĆICE d.o.o. Ulica Vladimira Nazora 6, 10430 Samobor</izvorni_sadrzaj>
    <derivirana_varijabla naziv="DomainObject.Predmet.ProtustrankaWithAdress_1">VIVAMAR - MOBILNE KUĆICE d.o.o. Ulica Vladimira Nazora 6, 10430 Samobor</derivirana_varijabla>
  </DomainObject.Predmet.ProtustrankaWithAdress>
  <DomainObject.Predmet.ProtustrankaWithAdressOIB>
    <izvorni_sadrzaj>VIVAMAR - MOBILNE KUĆICE d.o.o., OIB 76950919334, Ulica Vladimira Nazora 6, 10430 Samobor</izvorni_sadrzaj>
    <derivirana_varijabla naziv="DomainObject.Predmet.ProtustrankaWithAdressOIB_1">VIVAMAR - MOBILNE KUĆICE d.o.o., OIB 76950919334, Ulica Vladimira Nazora 6, 10430 Samobor</derivirana_varijabla>
  </DomainObject.Predmet.ProtustrankaWithAdressOIB>
  <DomainObject.Predmet.ProtustrankaNazivFormated>
    <izvorni_sadrzaj>VIVAMAR - MOBILNE KUĆICE d.o.o.</izvorni_sadrzaj>
    <derivirana_varijabla naziv="DomainObject.Predmet.ProtustrankaNazivFormated_1">VIVAMAR - MOBILNE KUĆICE d.o.o.</derivirana_varijabla>
  </DomainObject.Predmet.ProtustrankaNazivFormated>
  <DomainObject.Predmet.ProtustrankaNazivFormatedOIB>
    <izvorni_sadrzaj>VIVAMAR - MOBILNE KUĆICE d.o.o., OIB 76950919334</izvorni_sadrzaj>
    <derivirana_varijabla naziv="DomainObject.Predmet.ProtustrankaNazivFormatedOIB_1">VIVAMAR - MOBILNE KUĆICE d.o.o., OIB 76950919334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VIVAMAR - MOBILNE KUĆICE d.o.o.</item>
    </izvorni_sadrzaj>
    <derivirana_varijabla naziv="DomainObject.Predmet.ProtuStrankaListFormated_1">
      <item>VIVAMAR - MOBILNE KUĆICE d.o.o.</item>
    </derivirana_varijabla>
  </DomainObject.Predmet.ProtuStrankaListFormated>
  <DomainObject.Predmet.ProtuStrankaListFormatedOIB>
    <izvorni_sadrzaj>
      <item>VIVAMAR - MOBILNE KUĆICE d.o.o., OIB 76950919334</item>
    </izvorni_sadrzaj>
    <derivirana_varijabla naziv="DomainObject.Predmet.ProtuStrankaListFormatedOIB_1">
      <item>VIVAMAR - MOBILNE KUĆICE d.o.o., OIB 76950919334</item>
    </derivirana_varijabla>
  </DomainObject.Predmet.ProtuStrankaListFormatedOIB>
  <DomainObject.Predmet.ProtuStrankaListFormatedWithAdress>
    <izvorni_sadrzaj>
      <item>VIVAMAR - MOBILNE KUĆICE d.o.o., Ulica Vladimira Nazora 6, 10430 Samobor</item>
    </izvorni_sadrzaj>
    <derivirana_varijabla naziv="DomainObject.Predmet.ProtuStrankaListFormatedWithAdress_1">
      <item>VIVAMAR - MOBILNE KUĆICE d.o.o., Ulica Vladimira Nazora 6, 10430 Samobor</item>
    </derivirana_varijabla>
  </DomainObject.Predmet.ProtuStrankaListFormatedWithAdress>
  <DomainObject.Predmet.ProtuStrankaListFormatedWithAdressOIB>
    <izvorni_sadrzaj>
      <item>VIVAMAR - MOBILNE KUĆICE d.o.o., OIB 76950919334, Ulica Vladimira Nazora 6, 10430 Samobor</item>
    </izvorni_sadrzaj>
    <derivirana_varijabla naziv="DomainObject.Predmet.ProtuStrankaListFormatedWithAdressOIB_1">
      <item>VIVAMAR - MOBILNE KUĆICE d.o.o., OIB 76950919334, Ulica Vladimira Nazora 6, 10430 Samobor</item>
    </derivirana_varijabla>
  </DomainObject.Predmet.ProtuStrankaListFormatedWithAdressOIB>
  <DomainObject.Predmet.ProtuStrankaListNazivFormated>
    <izvorni_sadrzaj>
      <item>VIVAMAR - MOBILNE KUĆICE d.o.o.</item>
    </izvorni_sadrzaj>
    <derivirana_varijabla naziv="DomainObject.Predmet.ProtuStrankaListNazivFormated_1">
      <item>VIVAMAR - MOBILNE KUĆICE d.o.o.</item>
    </derivirana_varijabla>
  </DomainObject.Predmet.ProtuStrankaListNazivFormated>
  <DomainObject.Predmet.ProtuStrankaListNazivFormatedOIB>
    <izvorni_sadrzaj>
      <item>VIVAMAR - MOBILNE KUĆICE d.o.o., OIB 76950919334</item>
    </izvorni_sadrzaj>
    <derivirana_varijabla naziv="DomainObject.Predmet.ProtuStrankaListNazivFormatedOIB_1">
      <item>VIVAMAR - MOBILNE KUĆICE d.o.o., OIB 76950919334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VIVAMAR - MOBILNE KUĆICE d.o.o.</izvorni_sadrzaj>
    <derivirana_varijabla naziv="DomainObject.Predmet.ProtustrankaIDrugi_1">VIVAMAR - MOBILNE KUĆICE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VIVAMAR - MOBILNE KUĆICE d.o.o., OIB 76950919334, Ulica Vladimira Nazora 6, 10430 Samobor</izvorni_sadrzaj>
    <derivirana_varijabla naziv="DomainObject.Predmet.ProtustrankaIDrugiAdressOIB_1">VIVAMAR - MOBILNE KUĆICE d.o.o., OIB 76950919334, Ulica Vladimira Nazora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VIVAMAR - MOBILNE KUĆICE d.o.o.</item>
      <item>FINA Regionalni centar Zagreb</item>
    </izvorni_sadrzaj>
    <derivirana_varijabla naziv="DomainObject.Predmet.SudioniciListNaziv_1">
      <item>VIVAMAR - MOBILNE KUĆICE d.o.o.</item>
      <item>FINA Regionalni centar Zagreb</item>
    </derivirana_varijabla>
  </DomainObject.Predmet.SudioniciListNaziv>
  <DomainObject.Predmet.SudioniciListAdressOIB>
    <izvorni_sadrzaj>
      <item>VIVAMAR - MOBILNE KUĆICE d.o.o., OIB 76950919334, Ulica Vladimira Nazora 6,10430 Samobor</item>
      <item>FINA Regionalni centar Zagreb, OIB 85821130368, Trg svibanjskih žrtava 1995. 1,10000 Zagreb</item>
    </izvorni_sadrzaj>
    <derivirana_varijabla naziv="DomainObject.Predmet.SudioniciListAdressOIB_1">
      <item>VIVAMAR - MOBILNE KUĆICE d.o.o., OIB 76950919334, Ulica Vladimira Nazora 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76950919334</item>
      <item>, OIB 85821130368</item>
    </izvorni_sadrzaj>
    <derivirana_varijabla naziv="DomainObject.Predmet.SudioniciListNazivOIB_1">
      <item>, OIB 76950919334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2008</properties:Characters>
  <properties:Lines>62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2016-03-01T09:20:00Z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2016-03-02T14:03:00Z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