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90b8" w14:paraId="03e90b8" w:rsidRDefault="00CC01DE" w:rsidP="00CC01DE" w:rsidR="00CC01DE">
      <w:pPr>
        <w:jc w:val="right"/>
        <w15:collapsed w:val="false"/>
      </w:pPr>
      <w:r>
        <w:t>Poslovni broj: 6 St-</w:t>
      </w:r>
      <w:r w:rsidR="00EA4928">
        <w:t>1834/16-71</w:t>
      </w:r>
    </w:p>
    <w:p w:rsidRDefault="00CC01DE" w:rsidP="00CC01DE" w:rsidR="00CC01DE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1DE" w:rsidP="00CC01DE" w:rsidR="00CC01DE">
      <w:pPr>
        <w:jc w:val="both"/>
      </w:pPr>
    </w:p>
    <w:p w:rsidRDefault="00CC01DE" w:rsidP="00CC01DE" w:rsidR="00CC01DE">
      <w:pPr>
        <w:ind w:hanging="720" w:left="360"/>
        <w:jc w:val="both"/>
      </w:pPr>
      <w:r>
        <w:t xml:space="preserve">  Republika Hrvatska</w:t>
      </w:r>
    </w:p>
    <w:p w:rsidRDefault="00CC01DE" w:rsidP="00CC01DE" w:rsidR="00CC01DE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C01DE" w:rsidP="00EA4928" w:rsidR="00CC01DE" w:rsidRPr="00EA492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CC01DE" w:rsidP="00CC01DE" w:rsidR="00CC01DE">
      <w:pPr>
        <w:jc w:val="center"/>
      </w:pPr>
      <w:r>
        <w:t>R E P U B L I K A  H R V A T S K A</w:t>
      </w:r>
    </w:p>
    <w:p w:rsidRDefault="00CC01DE" w:rsidP="00CC01DE" w:rsidR="00CC01DE"/>
    <w:p w:rsidRDefault="00CC01DE" w:rsidP="00CC01DE" w:rsidR="00CC01DE">
      <w:pPr>
        <w:jc w:val="center"/>
      </w:pPr>
      <w:r>
        <w:t>R J E Š E N J E</w:t>
      </w:r>
    </w:p>
    <w:p w:rsidRDefault="00CC01DE" w:rsidP="00CC01DE" w:rsidR="00CC01DE"/>
    <w:p w:rsidRDefault="00CC01DE" w:rsidP="00CC01DE" w:rsidR="00CC01DE">
      <w:pPr>
        <w:ind w:firstLine="708"/>
        <w:jc w:val="both"/>
      </w:pPr>
      <w:r>
        <w:t xml:space="preserve">Trgovački sud u Osijeku, po stečajnoj sutkinji Nadi Roso, u stečajnom predmetu dužnika: </w:t>
      </w:r>
      <w:r w:rsidR="00EA4928">
        <w:rPr>
          <w:b/>
        </w:rPr>
        <w:t>AFIRMACIJA VUKOVAR d.o.o. „u stečaju“, Vukovar, Andrije Hebranga 1, MBS: 030102594, OIB: 88507640325</w:t>
      </w:r>
      <w:r>
        <w:t xml:space="preserve">, dana  </w:t>
      </w:r>
      <w:r w:rsidR="00EA4928">
        <w:t>31</w:t>
      </w:r>
      <w:r>
        <w:t xml:space="preserve">. prosinca 2018. g., </w:t>
      </w:r>
    </w:p>
    <w:p w:rsidRDefault="006B1C8D" w:rsidP="004957B5" w:rsidR="006B1C8D" w:rsidRPr="006525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652555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652555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652555">
      <w:pPr>
        <w:rPr>
          <w:b/>
        </w:rPr>
      </w:pPr>
    </w:p>
    <w:p w:rsidRDefault="006B1C8D" w:rsidP="006B1C8D" w:rsidR="001A13B5">
      <w:pPr>
        <w:ind w:firstLine="708"/>
        <w:rPr>
          <w:bCs/>
        </w:rPr>
      </w:pPr>
      <w:r w:rsidRPr="001A13B5">
        <w:t>1.</w:t>
      </w:r>
      <w:r w:rsidR="001E716B" w:rsidRPr="001A13B5">
        <w:t xml:space="preserve"> Određuje se ročište za diobu </w:t>
      </w:r>
      <w:proofErr w:type="spellStart"/>
      <w:r w:rsidR="001E716B" w:rsidRPr="001A13B5">
        <w:t>kupovnine</w:t>
      </w:r>
      <w:proofErr w:type="spellEnd"/>
      <w:r w:rsidR="001E716B" w:rsidRPr="001A13B5">
        <w:t xml:space="preserve"> </w:t>
      </w:r>
      <w:r w:rsidR="00D94794" w:rsidRPr="001A13B5">
        <w:t>u odnosu na prodan</w:t>
      </w:r>
      <w:r w:rsidR="001A13B5">
        <w:t>e</w:t>
      </w:r>
      <w:r w:rsidR="00D94794" w:rsidRPr="001A13B5">
        <w:t xml:space="preserve"> nekretnin</w:t>
      </w:r>
      <w:r w:rsidR="001A13B5">
        <w:t>e</w:t>
      </w:r>
      <w:r w:rsidR="00D94794" w:rsidRPr="001A13B5">
        <w:t xml:space="preserve"> stečajnog dužnika upisan</w:t>
      </w:r>
      <w:r w:rsidR="001A13B5">
        <w:t>e</w:t>
      </w:r>
      <w:r w:rsidR="00D94794" w:rsidRPr="001A13B5">
        <w:t xml:space="preserve"> </w:t>
      </w:r>
      <w:r w:rsidR="00304CF4">
        <w:t>u</w:t>
      </w:r>
      <w:r w:rsidRPr="001A13B5">
        <w:t xml:space="preserve"> </w:t>
      </w:r>
      <w:r w:rsidRPr="001A13B5">
        <w:rPr>
          <w:bCs/>
        </w:rPr>
        <w:t>zemljišnoknjižn</w:t>
      </w:r>
      <w:r w:rsidR="00304CF4">
        <w:rPr>
          <w:bCs/>
        </w:rPr>
        <w:t>om</w:t>
      </w:r>
      <w:r w:rsidRPr="001A13B5">
        <w:rPr>
          <w:bCs/>
        </w:rPr>
        <w:t xml:space="preserve"> odjel</w:t>
      </w:r>
      <w:r w:rsidR="00304CF4">
        <w:rPr>
          <w:bCs/>
        </w:rPr>
        <w:t>u</w:t>
      </w:r>
      <w:r>
        <w:rPr>
          <w:bCs/>
        </w:rPr>
        <w:t xml:space="preserve"> </w:t>
      </w:r>
      <w:r w:rsidR="00EA4928">
        <w:rPr>
          <w:bCs/>
        </w:rPr>
        <w:t>Vukovar</w:t>
      </w:r>
      <w:r w:rsidR="00BA2901">
        <w:rPr>
          <w:bCs/>
        </w:rPr>
        <w:t xml:space="preserve"> </w:t>
      </w:r>
    </w:p>
    <w:p w:rsidRDefault="001A13B5" w:rsidP="00EA4928" w:rsidR="001E716B" w:rsidRPr="00EA4928">
      <w:pPr>
        <w:ind w:firstLine="708"/>
      </w:pPr>
      <w:r>
        <w:rPr>
          <w:bCs/>
        </w:rPr>
        <w:t>-</w:t>
      </w:r>
      <w:r w:rsidR="00264CB2">
        <w:rPr>
          <w:bCs/>
        </w:rPr>
        <w:t xml:space="preserve"> </w:t>
      </w:r>
      <w:proofErr w:type="spellStart"/>
      <w:r w:rsidR="00264CB2">
        <w:rPr>
          <w:bCs/>
        </w:rPr>
        <w:t>zk</w:t>
      </w:r>
      <w:proofErr w:type="spellEnd"/>
      <w:r w:rsidR="00264CB2">
        <w:rPr>
          <w:bCs/>
        </w:rPr>
        <w:t xml:space="preserve">. ul. </w:t>
      </w:r>
      <w:r w:rsidR="00EA4928">
        <w:rPr>
          <w:bCs/>
        </w:rPr>
        <w:t xml:space="preserve">2252 </w:t>
      </w:r>
      <w:proofErr w:type="spellStart"/>
      <w:r w:rsidR="00EA4928">
        <w:rPr>
          <w:bCs/>
        </w:rPr>
        <w:t>kč</w:t>
      </w:r>
      <w:proofErr w:type="spellEnd"/>
      <w:r w:rsidR="00EA4928">
        <w:rPr>
          <w:bCs/>
        </w:rPr>
        <w:t>. br. 1855</w:t>
      </w:r>
      <w:r w:rsidR="00EA4928">
        <w:t xml:space="preserve"> </w:t>
      </w:r>
      <w:r w:rsidR="001E716B" w:rsidRPr="00BA2901">
        <w:t>za dan</w:t>
      </w:r>
    </w:p>
    <w:p w:rsidRDefault="001E716B" w:rsidP="001E716B" w:rsidR="001E716B">
      <w:pPr>
        <w:ind w:left="705"/>
        <w:jc w:val="both"/>
      </w:pPr>
    </w:p>
    <w:p w:rsidRDefault="00EA4928" w:rsidP="001E716B" w:rsidR="001E716B">
      <w:pPr>
        <w:ind w:left="705"/>
        <w:jc w:val="center"/>
        <w:rPr>
          <w:b/>
        </w:rPr>
      </w:pPr>
      <w:r>
        <w:rPr>
          <w:b/>
        </w:rPr>
        <w:t>16</w:t>
      </w:r>
      <w:r w:rsidR="00304CF4">
        <w:rPr>
          <w:b/>
        </w:rPr>
        <w:t>. siječnja 2019.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>
        <w:rPr>
          <w:b/>
        </w:rPr>
        <w:t>9,45</w:t>
      </w:r>
      <w:r w:rsidR="004C1144">
        <w:rPr>
          <w:b/>
        </w:rPr>
        <w:t xml:space="preserve"> </w:t>
      </w:r>
      <w:r w:rsidR="001E716B">
        <w:rPr>
          <w:b/>
        </w:rPr>
        <w:t>sati</w:t>
      </w:r>
      <w:r w:rsidR="001A13B5">
        <w:rPr>
          <w:b/>
        </w:rPr>
        <w:t xml:space="preserve"> kod Trgovačkog suda u Osijeku, Zagrebačka 2, soba br. 36/II</w:t>
      </w:r>
      <w:r w:rsidR="001E716B">
        <w:rPr>
          <w:b/>
        </w:rPr>
        <w:t>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 w:rsidRPr="00E23B73">
      <w:pPr>
        <w:jc w:val="both"/>
      </w:pPr>
    </w:p>
    <w:p w:rsidRDefault="005263F1" w:rsidP="005263F1" w:rsidR="001E716B" w:rsidRPr="00E23B73">
      <w:pPr>
        <w:ind w:left="705"/>
      </w:pPr>
      <w:r w:rsidRPr="00E23B73">
        <w:t xml:space="preserve">                                                      </w:t>
      </w:r>
      <w:r w:rsidR="001E716B" w:rsidRPr="00E23B73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EA4928">
        <w:t>31</w:t>
      </w:r>
      <w:r w:rsidR="00CC01DE">
        <w:t>. prosinca</w:t>
      </w:r>
      <w:r w:rsidR="001A13B5">
        <w:t xml:space="preserve"> 2018.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1A13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1A13B5" w:rsidP="001E716B" w:rsidR="001A13B5"/>
    <w:p w:rsidRDefault="006D6F7D" w:rsidP="001E716B" w:rsidR="006D6F7D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304CF4" w:rsidR="00652555" w:rsidRPr="00652555">
      <w:pPr>
        <w:numPr>
          <w:ilvl w:val="0"/>
          <w:numId w:val="2"/>
        </w:numPr>
        <w:rPr>
          <w:sz w:val="22"/>
          <w:szCs w:val="22"/>
        </w:rPr>
      </w:pPr>
      <w:r w:rsidRPr="00652555">
        <w:rPr>
          <w:sz w:val="22"/>
          <w:szCs w:val="22"/>
        </w:rPr>
        <w:t>Stečajn</w:t>
      </w:r>
      <w:r w:rsidR="00BA2901" w:rsidRPr="00652555">
        <w:rPr>
          <w:sz w:val="22"/>
          <w:szCs w:val="22"/>
        </w:rPr>
        <w:t>i</w:t>
      </w:r>
      <w:r w:rsidRPr="00652555">
        <w:rPr>
          <w:sz w:val="22"/>
          <w:szCs w:val="22"/>
        </w:rPr>
        <w:t xml:space="preserve"> upravitelj</w:t>
      </w:r>
      <w:r w:rsidR="006B1C8D" w:rsidRPr="00652555">
        <w:rPr>
          <w:sz w:val="22"/>
          <w:szCs w:val="22"/>
        </w:rPr>
        <w:t xml:space="preserve"> </w:t>
      </w:r>
      <w:proofErr w:type="spellStart"/>
      <w:r w:rsidR="00EA4928">
        <w:t>Mirsad</w:t>
      </w:r>
      <w:proofErr w:type="spellEnd"/>
      <w:r w:rsidR="00EA4928">
        <w:t xml:space="preserve"> </w:t>
      </w:r>
      <w:proofErr w:type="spellStart"/>
      <w:r w:rsidR="00EA4928">
        <w:t>Demirović</w:t>
      </w:r>
      <w:proofErr w:type="spellEnd"/>
      <w:r w:rsidR="00EA4928">
        <w:t xml:space="preserve">, </w:t>
      </w:r>
      <w:proofErr w:type="spellStart"/>
      <w:r w:rsidR="00EA4928">
        <w:t>Gunje</w:t>
      </w:r>
      <w:proofErr w:type="spellEnd"/>
      <w:r w:rsidR="00EA4928">
        <w:t>, Kolodvorska 4</w:t>
      </w:r>
    </w:p>
    <w:p w:rsidRDefault="00BF117C" w:rsidP="001E716B" w:rsidR="00BF117C">
      <w:pPr>
        <w:numPr>
          <w:ilvl w:val="0"/>
          <w:numId w:val="2"/>
        </w:numPr>
        <w:rPr>
          <w:sz w:val="22"/>
          <w:szCs w:val="22"/>
        </w:rPr>
      </w:pPr>
      <w:r w:rsidRPr="00652555">
        <w:rPr>
          <w:sz w:val="22"/>
          <w:szCs w:val="22"/>
        </w:rPr>
        <w:t xml:space="preserve">ŽDO </w:t>
      </w:r>
      <w:r w:rsidR="00EA4928">
        <w:rPr>
          <w:sz w:val="22"/>
          <w:szCs w:val="22"/>
        </w:rPr>
        <w:t>Vukovar</w:t>
      </w:r>
    </w:p>
    <w:p w:rsidRDefault="00EA4928" w:rsidP="001E716B" w:rsidR="00EA4928">
      <w:pPr>
        <w:numPr>
          <w:ilvl w:val="0"/>
          <w:numId w:val="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Imex</w:t>
      </w:r>
      <w:proofErr w:type="spellEnd"/>
      <w:r>
        <w:rPr>
          <w:sz w:val="22"/>
          <w:szCs w:val="22"/>
        </w:rPr>
        <w:t xml:space="preserve"> Banka d.d. Split, Tolstojeva 6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BA2901">
        <w:rPr>
          <w:sz w:val="22"/>
          <w:szCs w:val="22"/>
        </w:rPr>
        <w:t xml:space="preserve">uz podnesak st. uprav. od </w:t>
      </w:r>
      <w:r w:rsidR="00EA4928">
        <w:rPr>
          <w:sz w:val="22"/>
          <w:szCs w:val="22"/>
        </w:rPr>
        <w:t>22.11</w:t>
      </w:r>
      <w:r w:rsidR="00E23B73">
        <w:rPr>
          <w:sz w:val="22"/>
          <w:szCs w:val="22"/>
        </w:rPr>
        <w:t>.2018. g.</w:t>
      </w:r>
      <w:r w:rsidR="006D6F7D">
        <w:rPr>
          <w:sz w:val="22"/>
          <w:szCs w:val="22"/>
        </w:rPr>
        <w:t xml:space="preserve"> </w:t>
      </w:r>
      <w:r w:rsidR="00EA4928">
        <w:rPr>
          <w:sz w:val="22"/>
          <w:szCs w:val="22"/>
        </w:rPr>
        <w:t>(str. 272-273 spisa) + izvješća (3) u spisu</w:t>
      </w:r>
    </w:p>
    <w:p w:rsidRDefault="007D791B" w:rsidP="00D94794" w:rsidR="00D94794" w:rsidRPr="001A13B5">
      <w:pPr>
        <w:numPr>
          <w:ilvl w:val="0"/>
          <w:numId w:val="2"/>
        </w:numPr>
        <w:rPr>
          <w:bCs/>
        </w:rPr>
      </w:pPr>
      <w:r w:rsidRPr="001A13B5">
        <w:rPr>
          <w:sz w:val="22"/>
          <w:szCs w:val="22"/>
        </w:rPr>
        <w:t>R-</w:t>
      </w:r>
      <w:r w:rsidR="00EA4928">
        <w:rPr>
          <w:sz w:val="22"/>
          <w:szCs w:val="22"/>
        </w:rPr>
        <w:t>16</w:t>
      </w:r>
      <w:r w:rsidR="00304CF4">
        <w:rPr>
          <w:sz w:val="22"/>
          <w:szCs w:val="22"/>
        </w:rPr>
        <w:t>.1.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1A13B5" w:rsidP="00D94794" w:rsidR="001A13B5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0770FA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4B1E03"/>
    <w:multiLevelType w:val="hybridMultilevel"/>
    <w:tmpl w:val="073ABAD8"/>
    <w:lvl w:tplc="EE4EA54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0FA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13B5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4CB2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04CF4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1144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1F74"/>
    <w:rsid w:val="005F73AB"/>
    <w:rsid w:val="00607E75"/>
    <w:rsid w:val="0061121A"/>
    <w:rsid w:val="00611476"/>
    <w:rsid w:val="006235FB"/>
    <w:rsid w:val="0062681D"/>
    <w:rsid w:val="00645938"/>
    <w:rsid w:val="00652555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D6F7D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2901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01DE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23B73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725B5"/>
    <w:rsid w:val="00E83EDB"/>
    <w:rsid w:val="00E87A25"/>
    <w:rsid w:val="00E930E3"/>
    <w:rsid w:val="00EA4928"/>
    <w:rsid w:val="00EB3D75"/>
    <w:rsid w:val="00EB6485"/>
    <w:rsid w:val="00EC45B6"/>
    <w:rsid w:val="00ED0232"/>
    <w:rsid w:val="00EE32FF"/>
    <w:rsid w:val="00EF08B5"/>
    <w:rsid w:val="00EF133B"/>
    <w:rsid w:val="00EF5F92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70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7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0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70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7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0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0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0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>
      <item>ŽDO VUKOVAR</item>
      <item>Saša Zekanović</item>
      <item>Sanda Marinac</item>
    </izvorni_sadrzaj>
    <derivirana_varijabla naziv="DomainObject.Predmet.OstaliListFormated_1">
      <item>ŽDO VUKOVAR</item>
      <item>Saša Zekanović</item>
      <item>Sanda Marinac</item>
    </derivirana_varijabla>
  </DomainObject.Predmet.OstaliListFormated>
  <DomainObject.Predmet.OstaliListFormatedOIB>
    <izvorni_sadrzaj>
      <item>ŽDO VUKOVAR</item>
      <item>Saša Zekanović, OIB 02844436009</item>
      <item>Sanda Marinac, OIB 01875522309</item>
    </izvorni_sadrzaj>
    <derivirana_varijabla naziv="DomainObject.Predmet.OstaliListFormatedOIB_1">
      <item>ŽDO VUKOVAR</item>
      <item>Saša Zekanović, OIB 02844436009</item>
      <item>Sanda Marinac, OIB 01875522309</item>
    </derivirana_varijabla>
  </DomainObject.Predmet.OstaliListFormatedOIB>
  <DomainObject.Predmet.OstaliListFormatedWithAdress>
    <izvorni_sadrzaj>
      <item>ŽDO VUKOVAR</item>
      <item>Saša Zekanović, Trg Republike Hrvatske 27, 32000 Vukovar</item>
      <item>Sanda Marinac, Kralja Krešimira 53, 34000 Požega</item>
    </izvorni_sadrzaj>
    <derivirana_varijabla naziv="DomainObject.Predmet.OstaliListFormatedWithAdress_1">
      <item>ŽDO VUKOVAR</item>
      <item>Saša Zekanović, Trg Republike Hrvatske 27, 32000 Vukovar</item>
      <item>Sanda Marinac, Kralja Krešimira 53, 34000 Požega</item>
    </derivirana_varijabla>
  </DomainObject.Predmet.OstaliListFormatedWithAdress>
  <DomainObject.Predmet.OstaliListFormatedWithAdressOIB>
    <izvorni_sadrzaj>
      <item>ŽDO VUKOVAR</item>
      <item>Saša Zekanović, OIB 02844436009, Trg Republike Hrvatske 27, 32000 Vukovar</item>
      <item>Sanda Marinac, OIB 01875522309, Kralja Krešimira 53, 34000 Požega</item>
    </izvorni_sadrzaj>
    <derivirana_varijabla naziv="DomainObject.Predmet.OstaliListFormatedWithAdressOIB_1">
      <item>ŽDO VUKOVAR</item>
      <item>Saša Zekanović, OIB 02844436009, Trg Republike Hrvatske 27, 32000 Vukovar</item>
      <item>Sanda Marinac, OIB 01875522309, Kralja Krešimira 53, 34000 Požega</item>
    </derivirana_varijabla>
  </DomainObject.Predmet.OstaliListFormatedWithAdressOIB>
  <DomainObject.Predmet.OstaliListNazivFormated>
    <izvorni_sadrzaj>
      <item>ŽDO VUKOVAR</item>
      <item>Saša Zekanović</item>
      <item>Sanda Marinac</item>
    </izvorni_sadrzaj>
    <derivirana_varijabla naziv="DomainObject.Predmet.OstaliListNazivFormated_1">
      <item>ŽDO VUKOVAR</item>
      <item>Saša Zekanović</item>
      <item>Sanda Marinac</item>
    </derivirana_varijabla>
  </DomainObject.Predmet.OstaliListNazivFormated>
  <DomainObject.Predmet.OstaliListNazivFormatedOIB>
    <izvorni_sadrzaj>
      <item>ŽDO VUKOVAR</item>
      <item>Saša Zekanović, OIB 02844436009</item>
      <item>Sanda Marinac, OIB 01875522309</item>
    </izvorni_sadrzaj>
    <derivirana_varijabla naziv="DomainObject.Predmet.OstaliListNazivFormatedOIB_1">
      <item>ŽDO VUKOVAR</item>
      <item>Saša Zekanović, OIB 02844436009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  <item>ŽDO VUKOVAR</item>
      <item>Saša Zekanović</item>
      <item>Sanda Marinac</item>
    </izvorni_sadrzaj>
    <derivirana_varijabla naziv="DomainObject.Predmet.SudioniciListNaziv_1">
      <item>FINA RC OSIJEK</item>
      <item>AFIRMACIJA VUKOVAR društvo s ograničenom odgovornošću za poslovanje nekretninama</item>
      <item>ŽDO VUKOVAR</item>
      <item>Saša Zekanović</item>
      <item>Sanda Marinac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  <item>, OIB null</item>
      <item>, OIB 02844436009</item>
      <item>, OIB 01875522309</item>
    </izvorni_sadrzaj>
    <derivirana_varijabla naziv="DomainObject.Predmet.SudioniciListNazivOIB_1">
      <item>, OIB 85821130368</item>
      <item>, OIB 88507640325</item>
      <item>, OIB null</item>
      <item>, OIB 02844436009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listopada 2017.</izvorni_sadrzaj>
    <derivirana_varijabla naziv="DomainObject.Predmet.DatumZadnjeOdrzaneSudskeRadnje_1">6. listopada 2017.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St-1834/2016-63</izvorni_sadrzaj>
    <derivirana_varijabla naziv="DomainObject.PredzadnjaOdlukaIzPredmeta.Oznaka_1">St-1834/2016-63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1285</properties:Characters>
  <properties:Lines>94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2018-12-31T09:23:00Z</dcterms:created>
  <dc:creator>hermanj</dc:creator>
  <cp:lastModifiedBy>Danijela Sekulić</cp:lastModifiedBy>
  <cp:lastPrinted>2018-12-31T09:23:00Z</cp:lastPrinted>
  <dcterms:modified xmlns:xsi="http://www.w3.org/2001/XMLSchema-instance" xsi:type="dcterms:W3CDTF">2018-12-31T09:25:00Z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(AFIRMACIJA VUKOVAR.docx)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