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c8dd" w14:paraId="70fc8dd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DD58C6">
        <w:t>771/16-21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4E7C1D" w:rsidR="004E7C1D">
      <w:pPr>
        <w:pStyle w:val="Tijeloteksta"/>
      </w:pPr>
      <w:r>
        <w:tab/>
      </w:r>
      <w:r w:rsidR="004E7C1D">
        <w:t xml:space="preserve">Trgovački sud u Osijeku, po sucu Jadranki Herman, kao stečajnom sucu, povodom prijedloga FINANCIJSKE AGENCIJE, Regionalni centar Osijek, Podružnica Osijek, Lorenza Jegera 3, za otvaranje stečajnog  postupka nad dužnikom : </w:t>
      </w:r>
      <w:r w:rsidR="0095124D">
        <w:t>ENERGO DRVO jednostavno društvo s ograničenom odgovornošću za proizvodnju, trgovinu i usluge, Vukovar, Trpinjska cesta 1, MBS 030133549, OIB 58124866700, dana 25</w:t>
      </w:r>
      <w:r w:rsidR="004E7C1D">
        <w:t xml:space="preserve">. siječnja 2018.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95124D">
        <w:t>ENERGO DRVO jednostavno društvo s ograničenom odgovornošću za proizvodnju, trgovinu i usluge, Vukovar, Trpinjska cesta 1, MBS 030133549, OIB 58124866700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DD58C6">
        <w:t>771</w:t>
      </w:r>
      <w:r w:rsidR="004E7C1D">
        <w:t>-</w:t>
      </w:r>
      <w:r w:rsidR="00DA348A">
        <w:t>2016</w:t>
      </w:r>
      <w:r>
        <w:t xml:space="preserve"> kod Hrva</w:t>
      </w:r>
      <w:r w:rsidR="00EF7939">
        <w:t xml:space="preserve">tske poštanske banke iznos od </w:t>
      </w:r>
      <w:r w:rsidR="00DD58C6">
        <w:t>23.070</w:t>
      </w:r>
      <w:r w:rsidR="006B7E72">
        <w:t>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DD58C6" w:rsidP="00EF7939" w:rsidR="00FD1F08">
      <w:pPr>
        <w:ind w:firstLine="708"/>
        <w:jc w:val="both"/>
      </w:pPr>
      <w:r>
        <w:rPr>
          <w:bCs/>
        </w:rPr>
        <w:t xml:space="preserve">Predlagatelj FINA je dana 30. ožujka 2016. podnijela ovom sudu prijedlog za pokretanje stečajnog postupka nad dužnikom </w:t>
      </w:r>
      <w:r>
        <w:t>:  ENERGO DRVO jednostavno društvo s ograničenom odgovornošću za proizvodnju, trgovinu i usluge, Vukovar, Trpinjska cesta 1. temeljem odredbe članka 110. stav 1. Stečajnog zakona (Narodne novine 71/15).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DD58C6" w:rsidP="00DD58C6" w:rsidR="00DD58C6">
      <w:pPr>
        <w:jc w:val="right"/>
      </w:pPr>
      <w:r>
        <w:t>13 St-771/16-21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DD58C6">
        <w:t>25</w:t>
      </w:r>
      <w:r w:rsidR="00917371">
        <w:t>. siječnja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DD58C6">
        <w:t>23.07</w:t>
      </w:r>
      <w:r w:rsidR="00ED63F9">
        <w:t>0,00</w:t>
      </w:r>
      <w:r w:rsidR="00917371">
        <w:t xml:space="preserve"> kn</w:t>
      </w:r>
      <w:r w:rsidR="00865CEE">
        <w:t xml:space="preserve"> </w:t>
      </w:r>
      <w:r w:rsidR="00917371">
        <w:t>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DD58C6">
        <w:t>25</w:t>
      </w:r>
      <w:r w:rsidR="00917371">
        <w:t xml:space="preserve">. siječanj 2018.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91262F">
      <w:pPr>
        <w:numPr>
          <w:ilvl w:val="0"/>
          <w:numId w:val="11"/>
        </w:numPr>
        <w:jc w:val="both"/>
      </w:pPr>
      <w:r>
        <w:t xml:space="preserve">dužnik </w:t>
      </w:r>
      <w:r w:rsidR="0091262F">
        <w:t>- ENERGO DRVO j.d.o.o. Vukovar, Trpinjska cesta 1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91262F">
        <w:t>Saša Dabić, Vukovar, Kardinala A. Stepinca 7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91262F">
        <w:t>Jadranka Šeput</w:t>
      </w:r>
    </w:p>
    <w:p w:rsidRDefault="0091262F" w:rsidP="00C46A36" w:rsidR="00067E11">
      <w:pPr>
        <w:numPr>
          <w:ilvl w:val="0"/>
          <w:numId w:val="11"/>
        </w:numPr>
        <w:jc w:val="both"/>
      </w:pPr>
      <w:r>
        <w:t>ŽDO Vukovar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91262F" w:rsidP="008301EE" w:rsidR="008301EE">
      <w:pPr>
        <w:numPr>
          <w:ilvl w:val="0"/>
          <w:numId w:val="11"/>
        </w:numPr>
        <w:jc w:val="both"/>
      </w:pPr>
      <w:r>
        <w:t>kal. 19/2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7C1D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40116"/>
    <w:rsid w:val="00856AD5"/>
    <w:rsid w:val="0085787E"/>
    <w:rsid w:val="00865CEE"/>
    <w:rsid w:val="00894FC5"/>
    <w:rsid w:val="008C711D"/>
    <w:rsid w:val="008D32D8"/>
    <w:rsid w:val="0091262F"/>
    <w:rsid w:val="00917371"/>
    <w:rsid w:val="0095124D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620F5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58C6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C1FDC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0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7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DRVO jednostavno društvo s ograničenom odgovornošću za proizvodnju, trgovinu i usluge</izvorni_sadrzaj>
    <derivirana_varijabla naziv="DomainObject.Predmet.ProtustrankaFormated_1">  ENERGO DRVO jednostavno društvo s ograničenom odgovornošću za proizvodnju, trgovinu i usluge</derivirana_varijabla>
  </DomainObject.Predmet.ProtustrankaFormated>
  <DomainObject.Predmet.ProtustrankaFormatedOIB>
    <izvorni_sadrzaj>  ENERGO DRVO jednostavno društvo s ograničenom odgovornošću za proizvodnju, trgovinu i usluge, OIB 58124866700</izvorni_sadrzaj>
    <derivirana_varijabla naziv="DomainObject.Predmet.ProtustrankaFormatedOIB_1">  ENERGO DRVO jednostavno društvo s ograničenom odgovornošću za proizvodnju, trgovinu i usluge, OIB 58124866700</derivirana_varijabla>
  </DomainObject.Predmet.ProtustrankaFormatedOIB>
  <DomainObject.Predmet.ProtustrankaFormatedWithAdress>
    <izvorni_sadrzaj> ENERGO DRVO jednostavno društvo s ograničenom odgovornošću za proizvodnju, trgovinu i usluge, Trpinjska cesta 1, 32000 Vukovar</izvorni_sadrzaj>
    <derivirana_varijabla naziv="DomainObject.Predmet.ProtustrankaFormatedWithAdress_1"> ENERGO DRVO jednostavno društvo s ograničenom odgovornošću za proizvodnju, trgovinu i usluge, Trpinjska cesta 1, 32000 Vukovar</derivirana_varijabla>
  </DomainObject.Predmet.ProtustrankaFormatedWithAdress>
  <DomainObject.Predmet.ProtustrankaFormatedWithAdressOIB>
    <izvorni_sadrzaj> ENERGO DRVO jednostavno društvo s ograničenom odgovornošću za proizvodnju, trgovinu i usluge, OIB 58124866700, Trpinjska cesta 1, 32000 Vukovar</izvorni_sadrzaj>
    <derivirana_varijabla naziv="DomainObject.Predmet.ProtustrankaFormatedWithAdressOIB_1"> ENERGO DRVO jednostavno društvo s ograničenom odgovornošću za proizvodnju, trgovinu i usluge, OIB 58124866700, Trpinjska cesta 1, 32000 Vukovar</derivirana_varijabla>
  </DomainObject.Predmet.ProtustrankaFormatedWithAdressOIB>
  <DomainObject.Predmet.ProtustrankaWithAdress>
    <izvorni_sadrzaj>ENERGO DRVO jednostavno društvo s ograničenom odgovornošću za proizvodnju, trgovinu i usluge Trpinjska cesta 1, 32000 Vukovar</izvorni_sadrzaj>
    <derivirana_varijabla naziv="DomainObject.Predmet.ProtustrankaWithAdress_1">ENERGO DRVO jednostavno društvo s ograničenom odgovornošću za proizvodnju, trgovinu i usluge Trpinjska cesta 1, 32000 Vukovar</derivirana_varijabla>
  </DomainObject.Predmet.ProtustrankaWithAdress>
  <DomainObject.Predmet.ProtustrankaWithAdressOIB>
    <izvorni_sadrzaj>ENERGO DRVO jednostavno društvo s ograničenom odgovornošću za proizvodnju, trgovinu i usluge, OIB 58124866700, Trpinjska cesta 1, 32000 Vukovar</izvorni_sadrzaj>
    <derivirana_varijabla naziv="DomainObject.Predmet.ProtustrankaWithAdressOIB_1">ENERGO DRVO jednostavno društvo s ograničenom odgovornošću za proizvodnju, trgovinu i usluge, OIB 58124866700, Trpinjska cesta 1, 32000 Vukovar</derivirana_varijabla>
  </DomainObject.Predmet.ProtustrankaWithAdressOIB>
  <DomainObject.Predmet.ProtustrankaNazivFormated>
    <izvorni_sadrzaj>ENERGO DRVO jednostavno društvo s ograničenom odgovornošću za proizvodnju, trgovinu i usluge</izvorni_sadrzaj>
    <derivirana_varijabla naziv="DomainObject.Predmet.ProtustrankaNazivFormated_1">ENERGO DRVO jednostavno društvo s ograničenom odgovornošću za proizvodnju, trgovinu i usluge</derivirana_varijabla>
  </DomainObject.Predmet.ProtustrankaNazivFormated>
  <DomainObject.Predmet.ProtustrankaNazivFormatedOIB>
    <izvorni_sadrzaj>ENERGO DRVO jednostavno društvo s ograničenom odgovornošću za proizvodnju, trgovinu i usluge, OIB 58124866700</izvorni_sadrzaj>
    <derivirana_varijabla naziv="DomainObject.Predmet.ProtustrankaNazivFormatedOIB_1">ENERGO DRVO jednostavno društvo s ograničenom odgovornošću za proizvodnju, trgovinu i usluge, OIB 58124866700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 DRVO jednostavno društvo s ograničenom odgovornošću za proizvodnju, trgovinu i usluge</item>
    </izvorni_sadrzaj>
    <derivirana_varijabla naziv="DomainObject.Predmet.ProtuStrankaListFormated_1">
      <item>ENERGO DRVO jednostavno društvo s ograničenom odgovornošću za proizvodnju, trgovinu i usluge</item>
    </derivirana_varijabla>
  </DomainObject.Predmet.ProtuStrankaListFormated>
  <DomainObject.Predmet.ProtuStrankaListFormatedOIB>
    <izvorni_sadrzaj>
      <item>ENERGO DRVO jednostavno društvo s ograničenom odgovornošću za proizvodnju, trgovinu i usluge, OIB 58124866700</item>
    </izvorni_sadrzaj>
    <derivirana_varijabla naziv="DomainObject.Predmet.ProtuStrankaListFormatedOIB_1">
      <item>ENERGO DRVO jednostavno društvo s ograničenom odgovornošću za proizvodnju, trgovinu i usluge, OIB 58124866700</item>
    </derivirana_varijabla>
  </DomainObject.Predmet.ProtuStrankaListFormatedOIB>
  <DomainObject.Predmet.ProtuStrankaListFormatedWithAdress>
    <izvorni_sadrzaj>
      <item>ENERGO DRVO jednostavno društvo s ograničenom odgovornošću za proizvodnju, trgovinu i usluge, Trpinjska cesta 1, 32000 Vukovar</item>
    </izvorni_sadrzaj>
    <derivirana_varijabla naziv="DomainObject.Predmet.ProtuStrankaListFormatedWithAdress_1">
      <item>ENERGO DRVO jednostavno društvo s ograničenom odgovornošću za proizvodnju, trgovinu i usluge, Trpinjska cesta 1, 32000 Vukovar</item>
    </derivirana_varijabla>
  </DomainObject.Predmet.ProtuStrankaListFormatedWithAdress>
  <DomainObject.Predmet.ProtuStrankaListFormatedWithAdressOIB>
    <izvorni_sadrzaj>
      <item>ENERGO DRVO jednostavno društvo s ograničenom odgovornošću za proizvodnju, trgovinu i usluge, OIB 58124866700, Trpinjska cesta 1, 32000 Vukovar</item>
    </izvorni_sadrzaj>
    <derivirana_varijabla naziv="DomainObject.Predmet.ProtuStrankaListFormatedWithAdressOIB_1">
      <item>ENERGO DRVO jednostavno društvo s ograničenom odgovornošću za proizvodnju, trgovinu i usluge, OIB 58124866700, Trpinjska cesta 1, 32000 Vukovar</item>
    </derivirana_varijabla>
  </DomainObject.Predmet.ProtuStrankaListFormatedWithAdressOIB>
  <DomainObject.Predmet.ProtuStrankaListNazivFormated>
    <izvorni_sadrzaj>
      <item>ENERGO DRVO jednostavno društvo s ograničenom odgovornošću za proizvodnju, trgovinu i usluge</item>
    </izvorni_sadrzaj>
    <derivirana_varijabla naziv="DomainObject.Predmet.ProtuStrankaListNazivFormated_1">
      <item>ENERGO DRVO jednostavno društvo s ograničenom odgovornošću za proizvodnju, trgovinu i usluge</item>
    </derivirana_varijabla>
  </DomainObject.Predmet.ProtuStrankaListNazivFormated>
  <DomainObject.Predmet.ProtuStrankaListNazivFormatedOIB>
    <izvorni_sadrzaj>
      <item>ENERGO DRVO jednostavno društvo s ograničenom odgovornošću za proizvodnju, trgovinu i usluge, OIB 58124866700</item>
    </izvorni_sadrzaj>
    <derivirana_varijabla naziv="DomainObject.Predmet.ProtuStrankaListNazivFormatedOIB_1">
      <item>ENERGO DRVO jednostavno društvo s ograničenom odgovornošću za proizvodnju, trgovinu i usluge, OIB 58124866700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 DRVO jednostavno društvo s ograničenom odgovornošću za proizvodnju, trgovinu i usluge</izvorni_sadrzaj>
    <derivirana_varijabla naziv="DomainObject.Predmet.ProtustrankaIDrugi_1">ENERGO DRVO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 DRVO jednostavno društvo s ograničenom odgovornošću za proizvodnju, trgovinu i usluge, OIB 58124866700, Trpinjska cesta 1, 32000 Vukovar</izvorni_sadrzaj>
    <derivirana_varijabla naziv="DomainObject.Predmet.ProtustrankaIDrugiAdressOIB_1">ENERGO DRVO jednostavno društvo s ograničenom odgovornošću za proizvodnju, trgovinu i usluge, OIB 58124866700, Trpinjska cesta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 DRVO jednostavno društvo s ograničenom odgovornošću za proizvodnju, trgovinu i usluge</item>
    </izvorni_sadrzaj>
    <derivirana_varijabla naziv="DomainObject.Predmet.SudioniciListNaziv_1">
      <item>FINA RC OSIJEK</item>
      <item>ENERGO DRVO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ENERGO DRVO jednostavno društvo s ograničenom odgovornošću za proizvodnju, trgovinu i usluge, OIB 58124866700, Trpinjska cesta 1,32000 Vukovar</item>
    </izvorni_sadrzaj>
    <derivirana_varijabla naziv="DomainObject.Predmet.SudioniciListAdressOIB_1">
      <item>FINA RC OSIJEK, OIB 85821130368</item>
      <item>ENERGO DRVO jednostavno društvo s ograničenom odgovornošću za proizvodnju, trgovinu i usluge, OIB 58124866700, Trpinjska cesta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58124866700</item>
    </izvorni_sadrzaj>
    <derivirana_varijabla naziv="DomainObject.Predmet.SudioniciListNazivOIB_1">
      <item>, OIB 85821130368</item>
      <item>, OIB 58124866700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2807</properties:Characters>
  <properties:Lines>93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2018-01-25T08:41:00Z</dcterms:created>
  <dc:creator>..</dc:creator>
  <cp:lastModifiedBy>Maja Kocijan</cp:lastModifiedBy>
  <cp:lastPrinted>2017-05-10T08:34:00Z</cp:lastPrinted>
  <dcterms:modified xmlns:xsi="http://www.w3.org/2001/XMLSchema-instance" xsi:type="dcterms:W3CDTF">2018-01-25T09:16:00Z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