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92e3" w14:paraId="76792e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772B69">
        <w:t>924</w:t>
      </w:r>
      <w:r w:rsidR="008155EE" w:rsidRPr="009C5689">
        <w:t>/</w:t>
      </w:r>
      <w:r w:rsidR="005F2752">
        <w:t>20</w:t>
      </w:r>
      <w:r w:rsidR="008155EE" w:rsidRPr="009C5689">
        <w:t>1</w:t>
      </w:r>
      <w:r w:rsidR="00256F20">
        <w:t>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256F20">
        <w:t>14. svibnja 2018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proofErr w:type="spellStart"/>
      <w:r w:rsidR="00772B69" w:rsidRPr="00006072">
        <w:t>Floreo</w:t>
      </w:r>
      <w:proofErr w:type="spellEnd"/>
      <w:r w:rsidR="00772B69" w:rsidRPr="00006072">
        <w:t>, uslužno proizvodna zadruga</w:t>
      </w:r>
      <w:r w:rsidR="00772B69">
        <w:t xml:space="preserve">, Zagreb, </w:t>
      </w:r>
      <w:r w:rsidR="00772B69" w:rsidRPr="00006072">
        <w:t>Radnička cesta 1 A</w:t>
      </w:r>
      <w:r w:rsidR="00772B69" w:rsidRPr="00FF5D2E">
        <w:t xml:space="preserve">, OIB: </w:t>
      </w:r>
      <w:r w:rsidR="00772B69" w:rsidRPr="00006072">
        <w:t>31461869620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772B69">
        <w:t>71.465,07</w:t>
      </w:r>
      <w:r w:rsidR="004B551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256F20">
        <w:t xml:space="preserve">14. svibnja 2018. 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21055E">
        <w:t>,v.r.</w:t>
      </w:r>
    </w:p>
    <w:p w:rsidRDefault="00F8310C" w:rsidP="00572798" w:rsidR="00F8310C" w:rsidRPr="009C5689">
      <w:pPr>
        <w:jc w:val="right"/>
      </w:pPr>
    </w:p>
    <w:p w:rsidRDefault="0021055E" w:rsidR="0021055E" w:rsidRPr="00ED5ADF">
      <w:pPr>
        <w:jc w:val="right"/>
      </w:pPr>
    </w:p>
    <w:p w:rsidRDefault="0021055E" w:rsidR="0021055E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1055E" w:rsidR="0021055E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05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742665" w:rsidRPr="00742665">
      <w:t xml:space="preserve"> </w:t>
    </w:r>
    <w:r w:rsidR="00772B69">
      <w:t>924</w:t>
    </w:r>
    <w:r w:rsidR="00256F20">
      <w:t>/</w:t>
    </w:r>
    <w:r w:rsidR="005F2752">
      <w:t>20</w:t>
    </w:r>
    <w:r w:rsidR="00256F20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39B"/>
    <w:rsid w:val="000228D9"/>
    <w:rsid w:val="0003761C"/>
    <w:rsid w:val="000566AD"/>
    <w:rsid w:val="00061039"/>
    <w:rsid w:val="00071601"/>
    <w:rsid w:val="000C3F9F"/>
    <w:rsid w:val="000F5513"/>
    <w:rsid w:val="00114EAD"/>
    <w:rsid w:val="0012191B"/>
    <w:rsid w:val="00133A3B"/>
    <w:rsid w:val="00150E03"/>
    <w:rsid w:val="00185571"/>
    <w:rsid w:val="001D6A7A"/>
    <w:rsid w:val="001E50FB"/>
    <w:rsid w:val="001F011C"/>
    <w:rsid w:val="001F6933"/>
    <w:rsid w:val="0021055E"/>
    <w:rsid w:val="00230A63"/>
    <w:rsid w:val="0023179F"/>
    <w:rsid w:val="00256F20"/>
    <w:rsid w:val="00262CA3"/>
    <w:rsid w:val="00263D6D"/>
    <w:rsid w:val="00264D19"/>
    <w:rsid w:val="00297E94"/>
    <w:rsid w:val="002B758E"/>
    <w:rsid w:val="002E366C"/>
    <w:rsid w:val="00320FC8"/>
    <w:rsid w:val="00325398"/>
    <w:rsid w:val="0038246E"/>
    <w:rsid w:val="00384CCE"/>
    <w:rsid w:val="00384E78"/>
    <w:rsid w:val="003C290B"/>
    <w:rsid w:val="003D35F9"/>
    <w:rsid w:val="003E3A15"/>
    <w:rsid w:val="003E54DB"/>
    <w:rsid w:val="003F7520"/>
    <w:rsid w:val="00413F4C"/>
    <w:rsid w:val="00471DD9"/>
    <w:rsid w:val="004B337A"/>
    <w:rsid w:val="004B5518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A7D16"/>
    <w:rsid w:val="005B65E9"/>
    <w:rsid w:val="005D0137"/>
    <w:rsid w:val="005D476D"/>
    <w:rsid w:val="005E4AB8"/>
    <w:rsid w:val="005F0073"/>
    <w:rsid w:val="005F2752"/>
    <w:rsid w:val="005F4627"/>
    <w:rsid w:val="00627F6A"/>
    <w:rsid w:val="00631643"/>
    <w:rsid w:val="00657B8E"/>
    <w:rsid w:val="00682BFC"/>
    <w:rsid w:val="006F2523"/>
    <w:rsid w:val="00704C3A"/>
    <w:rsid w:val="00742665"/>
    <w:rsid w:val="007715C3"/>
    <w:rsid w:val="00772B69"/>
    <w:rsid w:val="00790533"/>
    <w:rsid w:val="007B0905"/>
    <w:rsid w:val="007B5AFD"/>
    <w:rsid w:val="007D5A5D"/>
    <w:rsid w:val="008155EE"/>
    <w:rsid w:val="00822950"/>
    <w:rsid w:val="00841C5F"/>
    <w:rsid w:val="008613BD"/>
    <w:rsid w:val="00863025"/>
    <w:rsid w:val="008716E4"/>
    <w:rsid w:val="00871F01"/>
    <w:rsid w:val="008C098A"/>
    <w:rsid w:val="008C775F"/>
    <w:rsid w:val="008D05B2"/>
    <w:rsid w:val="008D134A"/>
    <w:rsid w:val="00902C71"/>
    <w:rsid w:val="00920CA0"/>
    <w:rsid w:val="0094034F"/>
    <w:rsid w:val="009419D8"/>
    <w:rsid w:val="00941FF9"/>
    <w:rsid w:val="00957FB9"/>
    <w:rsid w:val="0096177A"/>
    <w:rsid w:val="00962D70"/>
    <w:rsid w:val="009A4C3F"/>
    <w:rsid w:val="009C5689"/>
    <w:rsid w:val="009C6F6E"/>
    <w:rsid w:val="00A170DD"/>
    <w:rsid w:val="00A70194"/>
    <w:rsid w:val="00A71431"/>
    <w:rsid w:val="00A72573"/>
    <w:rsid w:val="00A86DE0"/>
    <w:rsid w:val="00AA0EC4"/>
    <w:rsid w:val="00AC2E3E"/>
    <w:rsid w:val="00AC4528"/>
    <w:rsid w:val="00AC6D81"/>
    <w:rsid w:val="00AD027A"/>
    <w:rsid w:val="00B449F3"/>
    <w:rsid w:val="00B55703"/>
    <w:rsid w:val="00B6670B"/>
    <w:rsid w:val="00B82F18"/>
    <w:rsid w:val="00BA6776"/>
    <w:rsid w:val="00C405FD"/>
    <w:rsid w:val="00C41A71"/>
    <w:rsid w:val="00C836B9"/>
    <w:rsid w:val="00C837AA"/>
    <w:rsid w:val="00C958E9"/>
    <w:rsid w:val="00CA0577"/>
    <w:rsid w:val="00CE7362"/>
    <w:rsid w:val="00D01B78"/>
    <w:rsid w:val="00D62FF6"/>
    <w:rsid w:val="00D66226"/>
    <w:rsid w:val="00DD0A51"/>
    <w:rsid w:val="00DE5BD2"/>
    <w:rsid w:val="00DE6EF8"/>
    <w:rsid w:val="00E81E11"/>
    <w:rsid w:val="00E830C9"/>
    <w:rsid w:val="00EC3302"/>
    <w:rsid w:val="00ED6AA8"/>
    <w:rsid w:val="00F034D3"/>
    <w:rsid w:val="00F510B3"/>
    <w:rsid w:val="00F62A9A"/>
    <w:rsid w:val="00F74418"/>
    <w:rsid w:val="00F8310C"/>
    <w:rsid w:val="00F8499F"/>
    <w:rsid w:val="00FB60C2"/>
    <w:rsid w:val="00FC5BA8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0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5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5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5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0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5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St-924/2018-5</izvorni_sadrzaj>
    <derivirana_varijabla naziv="DomainObject.Oznaka_1">St-924/2018-5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St-924/2018</izvorni_sadrzaj>
    <derivirana_varijabla naziv="DomainObject.Predmet.OznakaBroj_1">St-924/2018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Floreo, uslužno proizvodna zadruga zastupanog po punomoćniku Davor Bujas</izvorni_sadrzaj>
    <derivirana_varijabla naziv="DomainObject.Predmet.ProtustrankaFormated_1">  Floreo, uslužno proizvodna zadruga zastupanog po punomoćniku Davor Bujas</derivirana_varijabla>
  </DomainObject.Predmet.ProtustrankaFormated>
  <DomainObject.Predmet.ProtustrankaFormatedOIB>
    <izvorni_sadrzaj>  Floreo, uslužno proizvodna zadruga, OIB 31461869620 zastupanog po punomoćniku Davor Bujas</izvorni_sadrzaj>
    <derivirana_varijabla naziv="DomainObject.Predmet.ProtustrankaFormatedOIB_1">  Floreo, uslužno proizvodna zadruga, OIB 31461869620 zastupanog po punomoćniku Davor Bujas</derivirana_varijabla>
  </DomainObject.Predmet.ProtustrankaFormatedOIB>
  <DomainObject.Predmet.ProtustrankaFormatedWithAdress>
    <izvorni_sadrzaj> Floreo, uslužno proizvodna zadruga, Radnička cesta 1 A, 10000 Zagreb zastupanog po punomoćniku Davor Bujas</izvorni_sadrzaj>
    <derivirana_varijabla naziv="DomainObject.Predmet.ProtustrankaFormatedWithAdress_1"> Floreo, uslužno proizvodna zadruga, Radnička cesta 1 A, 10000 Zagreb zastupanog po punomoćniku Davor Bujas</derivirana_varijabla>
  </DomainObject.Predmet.ProtustrankaFormatedWithAdress>
  <DomainObject.Predmet.ProtustrankaFormatedWithAdressOIB>
    <izvorni_sadrzaj> Floreo, uslužno proizvodna zadruga, OIB 31461869620, Radnička cesta 1 A, 10000 Zagreb zastupanog po punomoćniku Davor Bujas</izvorni_sadrzaj>
    <derivirana_varijabla naziv="DomainObject.Predmet.ProtustrankaFormatedWithAdressOIB_1"> Floreo, uslužno proizvodna zadruga, OIB 31461869620, Radnička cesta 1 A, 10000 Zagreb zastupanog po punomoćniku Davor Bujas</derivirana_varijabla>
  </DomainObject.Predmet.ProtustrankaFormatedWithAdressOIB>
  <DomainObject.Predmet.ProtustrankaWithAdress>
    <izvorni_sadrzaj>Floreo, uslužno proizvodna zadruga Radnička cesta 1 A, 10000 Zagreb</izvorni_sadrzaj>
    <derivirana_varijabla naziv="DomainObject.Predmet.ProtustrankaWithAdress_1">Floreo, uslužno proizvodna zadruga Radnička cesta 1 A, 10000 Zagreb</derivirana_varijabla>
  </DomainObject.Predmet.ProtustrankaWithAdress>
  <DomainObject.Predmet.ProtustrankaWithAdressOIB>
    <izvorni_sadrzaj>Floreo, uslužno proizvodna zadruga, OIB 31461869620, Radnička cesta 1 A, 10000 Zagreb</izvorni_sadrzaj>
    <derivirana_varijabla naziv="DomainObject.Predmet.ProtustrankaWithAdressOIB_1">Floreo, uslužno proizvodna zadruga, OIB 31461869620, Radnička cesta 1 A, 10000 Zagreb</derivirana_varijabla>
  </DomainObject.Predmet.ProtustrankaWithAdressOIB>
  <DomainObject.Predmet.ProtustrankaNazivFormated>
    <izvorni_sadrzaj>Floreo, uslužno proizvodna zadruga</izvorni_sadrzaj>
    <derivirana_varijabla naziv="DomainObject.Predmet.ProtustrankaNazivFormated_1">Floreo, uslužno proizvodna zadruga</derivirana_varijabla>
  </DomainObject.Predmet.ProtustrankaNazivFormated>
  <DomainObject.Predmet.ProtustrankaNazivFormatedOIB>
    <izvorni_sadrzaj>Floreo, uslužno proizvodna zadruga, OIB 31461869620</izvorni_sadrzaj>
    <derivirana_varijabla naziv="DomainObject.Predmet.ProtustrankaNazivFormatedOIB_1">Floreo, uslužno proizvodna zadruga, OIB 31461869620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Floreo, uslužno proizvodna zadruga zastupanog po punomoćniku Davor Bujas</item>
    </izvorni_sadrzaj>
    <derivirana_varijabla naziv="DomainObject.Predmet.ProtuStrankaListFormated_1">
      <item>Floreo, uslužno proizvodna zadruga zastupanog po punomoćniku Davor Bujas</item>
    </derivirana_varijabla>
  </DomainObject.Predmet.ProtuStrankaListFormated>
  <DomainObject.Predmet.ProtuStrankaListFormatedOIB>
    <izvorni_sadrzaj>
      <item>Floreo, uslužno proizvodna zadruga, OIB 31461869620 zastupanog po punomoćniku Davor Bujas</item>
    </izvorni_sadrzaj>
    <derivirana_varijabla naziv="DomainObject.Predmet.ProtuStrankaListFormatedOIB_1">
      <item>Floreo, uslužno proizvodna zadruga, OIB 31461869620 zastupanog po punomoćniku Davor Bujas</item>
    </derivirana_varijabla>
  </DomainObject.Predmet.ProtuStrankaListFormatedOIB>
  <DomainObject.Predmet.ProtuStrankaListFormatedWithAdress>
    <izvorni_sadrzaj>
      <item>Floreo, uslužno proizvodna zadruga, Radnička cesta 1 A, 10000 Zagreb zastupanog po punomoćniku Davor Bujas</item>
    </izvorni_sadrzaj>
    <derivirana_varijabla naziv="DomainObject.Predmet.ProtuStrankaListFormatedWithAdress_1">
      <item>Floreo, uslužno proizvodna zadruga, Radnička cesta 1 A, 10000 Zagreb zastupanog po punomoćniku Davor Bujas</item>
    </derivirana_varijabla>
  </DomainObject.Predmet.ProtuStrankaListFormatedWithAdress>
  <DomainObject.Predmet.ProtuStrankaListFormatedWithAdressOIB>
    <izvorni_sadrzaj>
      <item>Floreo, uslužno proizvodna zadruga, OIB 31461869620, Radnička cesta 1 A, 10000 Zagreb zastupanog po punomoćniku Davor Bujas</item>
    </izvorni_sadrzaj>
    <derivirana_varijabla naziv="DomainObject.Predmet.ProtuStrankaListFormatedWithAdressOIB_1">
      <item>Floreo, uslužno proizvodna zadruga, OIB 31461869620, Radnička cesta 1 A, 10000 Zagreb zastupanog po punomoćniku Davor Bujas</item>
    </derivirana_varijabla>
  </DomainObject.Predmet.ProtuStrankaListFormatedWithAdressOIB>
  <DomainObject.Predmet.ProtuStrankaListNazivFormated>
    <izvorni_sadrzaj>
      <item>Floreo, uslužno proizvodna zadruga</item>
    </izvorni_sadrzaj>
    <derivirana_varijabla naziv="DomainObject.Predmet.ProtuStrankaListNazivFormated_1">
      <item>Floreo, uslužno proizvodna zadruga</item>
    </derivirana_varijabla>
  </DomainObject.Predmet.ProtuStrankaListNazivFormated>
  <DomainObject.Predmet.ProtuStrankaListNazivFormatedOIB>
    <izvorni_sadrzaj>
      <item>Floreo, uslužno proizvodna zadruga, OIB 31461869620</item>
    </izvorni_sadrzaj>
    <derivirana_varijabla naziv="DomainObject.Predmet.ProtuStrankaListNazivFormatedOIB_1">
      <item>Floreo, uslužno proizvodna zadruga, OIB 31461869620</item>
    </derivirana_varijabla>
  </DomainObject.Predmet.ProtuStrankaListNazivFormatedOIB>
  <DomainObject.Predmet.OstaliListFormated>
    <izvorni_sadrzaj>
      <item>Davor Bujas punomoćnik sudionika u postupku Floreo, uslužno proizvodna zadruga</item>
    </izvorni_sadrzaj>
    <derivirana_varijabla naziv="DomainObject.Predmet.OstaliListFormated_1">
      <item>Davor Bujas punomoćnik sudionika u postupku Floreo, uslužno proizvodna zadruga</item>
    </derivirana_varijabla>
  </DomainObject.Predmet.OstaliListFormated>
  <DomainObject.Predmet.OstaliListFormatedOIB>
    <izvorni_sadrzaj>
      <item>Davor Bujas, OIB 73328200835 punomoćnik sudionika u postupku Floreo, uslužno proizvodna zadruga</item>
    </izvorni_sadrzaj>
    <derivirana_varijabla naziv="DomainObject.Predmet.OstaliListFormatedOIB_1">
      <item>Davor Bujas, OIB 73328200835 punomoćnik sudionika u postupku Floreo, uslužno proizvodna zadruga</item>
    </derivirana_varijabla>
  </DomainObject.Predmet.OstaliListFormatedOIB>
  <DomainObject.Predmet.OstaliListFormatedWithAdress>
    <izvorni_sadrzaj>
      <item>Davor Bujas, Ulica Jurja Dalmatinca 7, 10000 Zagreb punomoćnik sudionika u postupku Floreo, uslužno proizvodna zadruga</item>
    </izvorni_sadrzaj>
    <derivirana_varijabla naziv="DomainObject.Predmet.OstaliListFormatedWithAdress_1">
      <item>Davor Bujas, Ulica Jurja Dalmatinca 7, 10000 Zagreb punomoćnik sudionika u postupku Floreo, uslužno proizvodna zadruga</item>
    </derivirana_varijabla>
  </DomainObject.Predmet.OstaliListFormatedWithAdress>
  <DomainObject.Predmet.OstaliListFormatedWithAdressOIB>
    <izvorni_sadrzaj>
      <item>Davor Bujas, OIB 73328200835, Ulica Jurja Dalmatinca 7, 10000 Zagreb punomoćnik sudionika u postupku Floreo, uslužno proizvodna zadruga</item>
    </izvorni_sadrzaj>
    <derivirana_varijabla naziv="DomainObject.Predmet.OstaliListFormatedWithAdressOIB_1">
      <item>Davor Bujas, OIB 73328200835, Ulica Jurja Dalmatinca 7, 10000 Zagreb punomoćnik sudionika u postupku Floreo, uslužno proizvodna zadruga</item>
    </derivirana_varijabla>
  </DomainObject.Predmet.OstaliListFormatedWithAdressOIB>
  <DomainObject.Predmet.OstaliListNazivFormated>
    <izvorni_sadrzaj>
      <item>Davor Bujas</item>
    </izvorni_sadrzaj>
    <derivirana_varijabla naziv="DomainObject.Predmet.OstaliListNazivFormated_1">
      <item>Davor Bujas</item>
    </derivirana_varijabla>
  </DomainObject.Predmet.OstaliListNazivFormated>
  <DomainObject.Predmet.OstaliListNazivFormatedOIB>
    <izvorni_sadrzaj>
      <item>Davor Bujas, OIB 73328200835</item>
    </izvorni_sadrzaj>
    <derivirana_varijabla naziv="DomainObject.Predmet.OstaliListNazivFormatedOIB_1">
      <item>Davor Bujas, OIB 73328200835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St-924/2018-5</izvorni_sadrzaj>
    <derivirana_varijabla naziv="DomainObject.PoslovniBrojDokumenta_1">St-924/2018-5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Floreo, uslužno proizvodna zadruga</izvorni_sadrzaj>
    <derivirana_varijabla naziv="DomainObject.Predmet.ProtustrankaIDrugi_1">Floreo, uslužno proizvodna zadruga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Floreo, uslužno proizvodna zadruga, OIB 31461869620, Radnička cesta 1 A, 10000 Zagreb</izvorni_sadrzaj>
    <derivirana_varijabla naziv="DomainObject.Predmet.ProtustrankaIDrugiAdressOIB_1">Floreo, uslužno proizvodna zadruga, OIB 31461869620, Radnička cesta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Floreo, uslužno proizvodna zadruga</item>
      <item>Davor Bujas</item>
    </izvorni_sadrzaj>
    <derivirana_varijabla naziv="DomainObject.Predmet.SudioniciListNaziv_1">
      <item>FINA Regionalni centar Zagreb</item>
      <item>Floreo, uslužno proizvodna zadruga</item>
      <item>Davor Bujas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Floreo, uslužno proizvodna zadruga, OIB 31461869620, Radnička cesta 1 A,10000 Zagreb</item>
      <item>Davor Bujas, OIB 73328200835, Ulica Jurja Dalmatinca 7,10000 Zagreb</item>
    </izvorni_sadrzaj>
    <derivirana_varijabla naziv="DomainObject.Predmet.SudioniciListAdressOIB_1">
      <item>FINA Regionalni centar Zagreb, OIB 85821130368, Trg svibanjskih žrtava 1995. br. 1,10000 Zagreb</item>
      <item>Floreo, uslužno proizvodna zadruga, OIB 31461869620, Radnička cesta 1 A,10000 Zagreb</item>
      <item>Davor Bujas, OIB 73328200835, Ulica Jurja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31461869620</item>
      <item>, OIB 73328200835</item>
    </izvorni_sadrzaj>
    <derivirana_varijabla naziv="DomainObject.Predmet.SudioniciListNazivOIB_1">
      <item>, OIB 85821130368</item>
      <item>, OIB 31461869620</item>
      <item>, OIB 73328200835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3EEF27-415A-4A02-B17B-0ED0BD5DC1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1351</properties:Characters>
  <properties:Lines>45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2018-05-14T05:59:00Z</dcterms:created>
  <dc:creator>ilukac</dc:creator>
  <cp:lastModifiedBy>Ljubica Radošević</cp:lastModifiedBy>
  <cp:lastPrinted>2018-05-14T09:34:00Z</cp:lastPrinted>
  <dcterms:modified xmlns:xsi="http://www.w3.org/2001/XMLSchema-instance" xsi:type="dcterms:W3CDTF">2018-05-14T09:34:00Z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St-924/2018-5 / Odluka - Oglas (St-924-18--oglas - oglasna i zz(novo).docx)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