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4d27" w14:paraId="a5f4d27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67130B">
        <w:t>1237/2018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67130B" w:rsidRPr="005E3310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67130B" w:rsidRPr="00B730EF">
        <w:t>MEDINAZ d.o.o.</w:t>
      </w:r>
      <w:r w:rsidR="0067130B">
        <w:t xml:space="preserve"> </w:t>
      </w:r>
      <w:r w:rsidR="0067130B" w:rsidRPr="005E3310">
        <w:t>OIB:</w:t>
      </w:r>
      <w:r w:rsidR="0067130B" w:rsidRPr="00B730EF">
        <w:t xml:space="preserve"> 71553903398</w:t>
      </w:r>
      <w:r w:rsidR="0067130B" w:rsidRPr="005E3310">
        <w:t xml:space="preserve">, </w:t>
      </w:r>
      <w:r w:rsidR="0067130B">
        <w:t>Zagreb, Stenjevečki odvojak I 10A</w:t>
      </w:r>
      <w:r w:rsidR="00956AD8">
        <w:t xml:space="preserve"> </w:t>
      </w:r>
      <w:r w:rsidR="00891FE4">
        <w:t xml:space="preserve"> dana </w:t>
      </w:r>
      <w:r w:rsidR="0067130B">
        <w:t xml:space="preserve">14. studenog 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63CEC" w:rsidRPr="00B730EF">
        <w:t>MEDINAZ d.o.o.</w:t>
      </w:r>
      <w:r w:rsidR="00163CEC">
        <w:t xml:space="preserve"> </w:t>
      </w:r>
      <w:r w:rsidR="00163CEC" w:rsidRPr="005E3310">
        <w:t>OIB:</w:t>
      </w:r>
      <w:r w:rsidR="00163CEC" w:rsidRPr="00B730EF">
        <w:t xml:space="preserve"> 71553903398</w:t>
      </w:r>
      <w:r w:rsidR="00163CEC" w:rsidRPr="005E3310">
        <w:t xml:space="preserve">, </w:t>
      </w:r>
      <w:r w:rsidR="00163CEC">
        <w:t>Zagreb, Stenjevečki odvojak I 10A</w:t>
      </w:r>
      <w:r w:rsidR="00551B3B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37211">
        <w:t>1</w:t>
      </w:r>
      <w:r w:rsidR="00163CEC">
        <w:t>237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163CEC" w:rsidRPr="00B730EF">
        <w:t>MEDINAZ d.o.o.</w:t>
      </w:r>
      <w:r w:rsidR="00163CEC">
        <w:t xml:space="preserve"> </w:t>
      </w:r>
      <w:r w:rsidR="00163CEC" w:rsidRPr="005E3310">
        <w:t>OIB:</w:t>
      </w:r>
      <w:r w:rsidR="00163CEC" w:rsidRPr="00B730EF">
        <w:t xml:space="preserve"> 71553903398</w:t>
      </w:r>
      <w:r w:rsidR="00163CEC" w:rsidRPr="005E3310">
        <w:t xml:space="preserve">, </w:t>
      </w:r>
      <w:r w:rsidR="00163CEC">
        <w:t>Zagreb, Stenjevečki odvojak I 10A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63085">
        <w:t>0</w:t>
      </w:r>
      <w:r w:rsidR="00163CEC">
        <w:t>4</w:t>
      </w:r>
      <w:r w:rsidR="00963085">
        <w:t>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163CEC">
        <w:t>22.473,76</w:t>
      </w:r>
      <w:r w:rsidRPr="00E83415">
        <w:t xml:space="preserve"> kn, kao i da dužnik ima </w:t>
      </w:r>
      <w:r w:rsidR="00BA71AD">
        <w:t>1</w:t>
      </w:r>
      <w:r w:rsidR="00E6738A">
        <w:t xml:space="preserve"> zaposlen</w:t>
      </w:r>
      <w:r w:rsidR="00BA71AD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163CEC">
        <w:t>07. rujna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163CEC">
        <w:t xml:space="preserve">14. studenog 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BD3DF7" w:rsidR="00BD3DF7" w:rsidRPr="00A57D77">
      <w:pPr>
        <w:ind w:firstLine="720"/>
        <w:jc w:val="both"/>
      </w:pPr>
      <w:r w:rsidRPr="00A57D77">
        <w:t xml:space="preserve">Zakonski zastupnik dužnika </w:t>
      </w:r>
      <w:r w:rsidR="00A57D77">
        <w:t>ni</w:t>
      </w:r>
      <w:r w:rsidRPr="00A57D77">
        <w:t>je pristupio na navedeno ročište</w:t>
      </w:r>
      <w:r w:rsidR="00A57D77">
        <w:t>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163CEC">
        <w:t>20. rujna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63CEC">
        <w:t>14. studenog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7A7439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7A7439" w:rsidP="004F5146" w:rsidR="007A7439">
      <w:pPr>
        <w:jc w:val="right"/>
      </w:pPr>
      <w:r>
        <w:t>za točnost otpravka-ovlašteni službenik</w:t>
      </w:r>
    </w:p>
    <w:p w:rsidRDefault="007A7439" w:rsidP="004F5146" w:rsidR="007A7439">
      <w:pPr>
        <w:jc w:val="right"/>
      </w:pPr>
      <w:r>
        <w:t xml:space="preserve">Mirjana Gašparić </w:t>
      </w:r>
    </w:p>
    <w:p w:rsidRDefault="00065B42" w:rsidP="007A7439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7A7439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163CEC">
          <w:rPr>
            <w:sz w:val="24"/>
            <w:szCs w:val="24"/>
          </w:rPr>
          <w:t>1237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D2D0E"/>
    <w:rsid w:val="005E2826"/>
    <w:rsid w:val="005E554C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A7439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7D77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St-1237/2018</izvorni_sadrzaj>
    <derivirana_varijabla naziv="DomainObject.Predmet.OznakaBroj_1">St-1237/2018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MEDINAZ d.o.o.</izvorni_sadrzaj>
    <derivirana_varijabla naziv="DomainObject.Predmet.ProtustrankaFormated_1">  MEDINAZ d.o.o.</derivirana_varijabla>
  </DomainObject.Predmet.ProtustrankaFormated>
  <DomainObject.Predmet.ProtustrankaFormatedOIB>
    <izvorni_sadrzaj>  MEDINAZ d.o.o., OIB 71553903398</izvorni_sadrzaj>
    <derivirana_varijabla naziv="DomainObject.Predmet.ProtustrankaFormatedOIB_1">  MEDINAZ d.o.o., OIB 71553903398</derivirana_varijabla>
  </DomainObject.Predmet.ProtustrankaFormatedOIB>
  <DomainObject.Predmet.ProtustrankaFormatedWithAdress>
    <izvorni_sadrzaj> MEDINAZ d.o.o., Stenjevečki odvojak I. 10 A, 10000 Zagreb</izvorni_sadrzaj>
    <derivirana_varijabla naziv="DomainObject.Predmet.ProtustrankaFormatedWithAdress_1"> MEDINAZ d.o.o., Stenjevečki odvojak I. 10 A, 10000 Zagreb</derivirana_varijabla>
  </DomainObject.Predmet.ProtustrankaFormatedWithAdress>
  <DomainObject.Predmet.ProtustrankaFormatedWithAdressOIB>
    <izvorni_sadrzaj> MEDINAZ d.o.o., OIB 71553903398, Stenjevečki odvojak I. 10 A, 10000 Zagreb</izvorni_sadrzaj>
    <derivirana_varijabla naziv="DomainObject.Predmet.ProtustrankaFormatedWithAdressOIB_1"> MEDINAZ d.o.o., OIB 71553903398, Stenjevečki odvojak I. 10 A, 10000 Zagreb</derivirana_varijabla>
  </DomainObject.Predmet.ProtustrankaFormatedWithAdressOIB>
  <DomainObject.Predmet.ProtustrankaWithAdress>
    <izvorni_sadrzaj>MEDINAZ d.o.o. Stenjevečki odvojak I. 10 A, 10000 Zagreb</izvorni_sadrzaj>
    <derivirana_varijabla naziv="DomainObject.Predmet.ProtustrankaWithAdress_1">MEDINAZ d.o.o. Stenjevečki odvojak I. 10 A, 10000 Zagreb</derivirana_varijabla>
  </DomainObject.Predmet.ProtustrankaWithAdress>
  <DomainObject.Predmet.ProtustrankaWithAdressOIB>
    <izvorni_sadrzaj>MEDINAZ d.o.o., OIB 71553903398, Stenjevečki odvojak I. 10 A, 10000 Zagreb</izvorni_sadrzaj>
    <derivirana_varijabla naziv="DomainObject.Predmet.ProtustrankaWithAdressOIB_1">MEDINAZ d.o.o., OIB 71553903398, Stenjevečki odvojak I. 10 A, 10000 Zagreb</derivirana_varijabla>
  </DomainObject.Predmet.ProtustrankaWithAdressOIB>
  <DomainObject.Predmet.ProtustrankaNazivFormated>
    <izvorni_sadrzaj>MEDINAZ d.o.o.</izvorni_sadrzaj>
    <derivirana_varijabla naziv="DomainObject.Predmet.ProtustrankaNazivFormated_1">MEDINAZ d.o.o.</derivirana_varijabla>
  </DomainObject.Predmet.ProtustrankaNazivFormated>
  <DomainObject.Predmet.ProtustrankaNazivFormatedOIB>
    <izvorni_sadrzaj>MEDINAZ d.o.o., OIB 71553903398</izvorni_sadrzaj>
    <derivirana_varijabla naziv="DomainObject.Predmet.ProtustrankaNazivFormatedOIB_1">MEDINAZ d.o.o., OIB 71553903398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Džaferali Abduraimi</izvorni_sadrzaj>
    <derivirana_varijabla naziv="DomainObject.Predmet.StrankaFormated_1">  FINA Regionalni centar Zagreb; Džaferali Abduraimi</derivirana_varijabla>
  </DomainObject.Predmet.StrankaFormated>
  <DomainObject.Predmet.StrankaFormatedOIB>
    <izvorni_sadrzaj>  FINA Regionalni centar Zagreb, OIB 85821130368; Džaferali Abduraimi, OIB 86977589392</izvorni_sadrzaj>
    <derivirana_varijabla naziv="DomainObject.Predmet.StrankaFormatedOIB_1">  FINA Regionalni centar Zagreb, OIB 85821130368; Džaferali Abduraimi, OIB 86977589392</derivirana_varijabla>
  </DomainObject.Predmet.StrankaFormatedOIB>
  <DomainObject.Predmet.StrankaFormatedWithAdress>
    <izvorni_sadrzaj> FINA Regionalni centar Zagreb, Trg svibanjskih žrtava 1995. 1, 10000 Zagreb; Džaferali Abduraimi, Stenjevečki Odvojak I. 10a, 10000 Zagreb</izvorni_sadrzaj>
    <derivirana_varijabla naziv="DomainObject.Predmet.StrankaFormatedWithAdress_1"> FINA Regionalni centar Zagreb, Trg svibanjskih žrtava 1995. 1, 10000 Zagreb; Džaferali Abduraimi, Stenjevečki Odvojak I. 10a, 10000 Zagreb</derivirana_varijabla>
  </DomainObject.Predmet.StrankaFormatedWithAdress>
  <DomainObject.Predmet.StrankaFormatedWithAdressOIB>
    <izvorni_sadrzaj> FINA Regionalni centar Zagreb, OIB 85821130368, Trg svibanjskih žrtava 1995. 1, 10000 Zagreb; Džaferali Abduraimi, OIB 86977589392, Stenjevečki Odvojak I. 10a, 10000 Zagreb</izvorni_sadrzaj>
    <derivirana_varijabla naziv="DomainObject.Predmet.StrankaFormatedWithAdressOIB_1"> FINA Regionalni centar Zagreb, OIB 85821130368, Trg svibanjskih žrtava 1995. 1, 10000 Zagreb; Džaferali Abduraimi, OIB 86977589392, Stenjevečki Odvojak I. 10a, 10000 Zagreb</derivirana_varijabla>
  </DomainObject.Predmet.StrankaFormatedWithAdressOIB>
  <DomainObject.Predmet.StrankaWithAdress>
    <izvorni_sadrzaj>FINA Regionalni centar Zagreb Trg svibanjskih žrtava 1995. 1,10000 Zagreb,Džaferali Abduraimi Stenjevečki Odvojak I. 10a,10000 Zagreb</izvorni_sadrzaj>
    <derivirana_varijabla naziv="DomainObject.Predmet.StrankaWithAdress_1">FINA Regionalni centar Zagreb Trg svibanjskih žrtava 1995. 1,10000 Zagreb,Džaferali Abduraimi Stenjevečki Odvojak I. 10a,10000 Zagreb</derivirana_varijabla>
  </DomainObject.Predmet.StrankaWithAdress>
  <DomainObject.Predmet.StrankaWithAdressOIB>
    <izvorni_sadrzaj>FINA Regionalni centar Zagreb, OIB 85821130368, Trg svibanjskih žrtava 1995. 1,10000 Zagreb,Džaferali Abduraimi, OIB 86977589392, Stenjevečki Odvojak I. 10a,10000 Zagreb</izvorni_sadrzaj>
    <derivirana_varijabla naziv="DomainObject.Predmet.StrankaWithAdressOIB_1">FINA Regionalni centar Zagreb, OIB 85821130368, Trg svibanjskih žrtava 1995. 1,10000 Zagreb,Džaferali Abduraimi, OIB 86977589392, Stenjevečki Odvojak I. 10a,10000 Zagreb</derivirana_varijabla>
  </DomainObject.Predmet.StrankaWithAdressOIB>
  <DomainObject.Predmet.StrankaNazivFormated>
    <izvorni_sadrzaj>FINA Regionalni centar Zagreb,Džaferali Abduraimi</izvorni_sadrzaj>
    <derivirana_varijabla naziv="DomainObject.Predmet.StrankaNazivFormated_1">FINA Regionalni centar Zagreb,Džaferali Abduraimi</derivirana_varijabla>
  </DomainObject.Predmet.StrankaNazivFormated>
  <DomainObject.Predmet.StrankaNazivFormatedOIB>
    <izvorni_sadrzaj>FINA Regionalni centar Zagreb, OIB 85821130368,Džaferali Abduraimi, OIB 86977589392</izvorni_sadrzaj>
    <derivirana_varijabla naziv="DomainObject.Predmet.StrankaNazivFormatedOIB_1">FINA Regionalni centar Zagreb, OIB 85821130368,Džaferali Abduraimi, OIB 86977589392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Džaferali Abduraimi</item>
    </izvorni_sadrzaj>
    <derivirana_varijabla naziv="DomainObject.Predmet.StrankaListFormated_1">
      <item>FINA Regionalni centar Zagreb</item>
      <item>Džaferali Abduraimi</item>
    </derivirana_varijabla>
  </DomainObject.Predmet.StrankaListFormated>
  <DomainObject.Predmet.StrankaListFormatedOIB>
    <izvorni_sadrzaj>
      <item>FINA Regionalni centar Zagreb, OIB 85821130368</item>
      <item>Džaferali Abduraimi, OIB 86977589392</item>
    </izvorni_sadrzaj>
    <derivirana_varijabla naziv="DomainObject.Predmet.StrankaListFormatedOIB_1">
      <item>FINA Regionalni centar Zagreb, OIB 85821130368</item>
      <item>Džaferali Abduraimi, OIB 86977589392</item>
    </derivirana_varijabla>
  </DomainObject.Predmet.StrankaListFormatedOIB>
  <DomainObject.Predmet.StrankaListFormatedWithAdress>
    <izvorni_sadrzaj>
      <item>FINA Regionalni centar Zagreb, Trg svibanjskih žrtava 1995. 1, 10000 Zagreb</item>
      <item>Džaferali Abduraimi, Stenjevečki Odvojak I. 10a, 10000 Zagreb</item>
    </izvorni_sadrzaj>
    <derivirana_varijabla naziv="DomainObject.Predmet.StrankaListFormatedWithAdress_1">
      <item>FINA Regionalni centar Zagreb, Trg svibanjskih žrtava 1995. 1, 10000 Zagreb</item>
      <item>Džaferali Abduraimi, Stenjevečki Odvojak I. 10a,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Džaferali Abduraimi, OIB 86977589392, Stenjevečki Odvojak I. 10a, 10000 Zagreb</item>
    </izvorni_sadrzaj>
    <derivirana_varijabla naziv="DomainObject.Predmet.StrankaListFormatedWithAdressOIB_1">
      <item>FINA Regionalni centar Zagreb, OIB 85821130368, Trg svibanjskih žrtava 1995. 1, 10000 Zagreb</item>
      <item>Džaferali Abduraimi, OIB 86977589392, Stenjevečki Odvojak I. 10a, 10000 Zagreb</item>
    </derivirana_varijabla>
  </DomainObject.Predmet.StrankaListFormatedWithAdressOIB>
  <DomainObject.Predmet.StrankaListNazivFormated>
    <izvorni_sadrzaj>
      <item>FINA Regionalni centar Zagreb</item>
      <item>Džaferali Abduraimi</item>
    </izvorni_sadrzaj>
    <derivirana_varijabla naziv="DomainObject.Predmet.StrankaListNazivFormated_1">
      <item>FINA Regionalni centar Zagreb</item>
      <item>Džaferali Abduraimi</item>
    </derivirana_varijabla>
  </DomainObject.Predmet.StrankaListNazivFormated>
  <DomainObject.Predmet.StrankaListNazivFormatedOIB>
    <izvorni_sadrzaj>
      <item>FINA Regionalni centar Zagreb, OIB 85821130368</item>
      <item>Džaferali Abduraimi, OIB 86977589392</item>
    </izvorni_sadrzaj>
    <derivirana_varijabla naziv="DomainObject.Predmet.StrankaListNazivFormatedOIB_1">
      <item>FINA Regionalni centar Zagreb, OIB 85821130368</item>
      <item>Džaferali Abduraimi, OIB 86977589392</item>
    </derivirana_varijabla>
  </DomainObject.Predmet.StrankaListNazivFormatedOIB>
  <DomainObject.Predmet.ProtuStrankaListFormated>
    <izvorni_sadrzaj>
      <item>MEDINAZ d.o.o.</item>
    </izvorni_sadrzaj>
    <derivirana_varijabla naziv="DomainObject.Predmet.ProtuStrankaListFormated_1">
      <item>MEDINAZ d.o.o.</item>
    </derivirana_varijabla>
  </DomainObject.Predmet.ProtuStrankaListFormated>
  <DomainObject.Predmet.ProtuStrankaListFormatedOIB>
    <izvorni_sadrzaj>
      <item>MEDINAZ d.o.o., OIB 71553903398</item>
    </izvorni_sadrzaj>
    <derivirana_varijabla naziv="DomainObject.Predmet.ProtuStrankaListFormatedOIB_1">
      <item>MEDINAZ d.o.o., OIB 71553903398</item>
    </derivirana_varijabla>
  </DomainObject.Predmet.ProtuStrankaListFormatedOIB>
  <DomainObject.Predmet.ProtuStrankaListFormatedWithAdress>
    <izvorni_sadrzaj>
      <item>MEDINAZ d.o.o., Stenjevečki odvojak I. 10 A, 10000 Zagreb</item>
    </izvorni_sadrzaj>
    <derivirana_varijabla naziv="DomainObject.Predmet.ProtuStrankaListFormatedWithAdress_1">
      <item>MEDINAZ d.o.o., Stenjevečki odvojak I. 10 A, 10000 Zagreb</item>
    </derivirana_varijabla>
  </DomainObject.Predmet.ProtuStrankaListFormatedWithAdress>
  <DomainObject.Predmet.ProtuStrankaListFormatedWithAdressOIB>
    <izvorni_sadrzaj>
      <item>MEDINAZ d.o.o., OIB 71553903398, Stenjevečki odvojak I. 10 A, 10000 Zagreb</item>
    </izvorni_sadrzaj>
    <derivirana_varijabla naziv="DomainObject.Predmet.ProtuStrankaListFormatedWithAdressOIB_1">
      <item>MEDINAZ d.o.o., OIB 71553903398, Stenjevečki odvojak I. 10 A, 10000 Zagreb</item>
    </derivirana_varijabla>
  </DomainObject.Predmet.ProtuStrankaListFormatedWithAdressOIB>
  <DomainObject.Predmet.ProtuStrankaListNazivFormated>
    <izvorni_sadrzaj>
      <item>MEDINAZ d.o.o.</item>
    </izvorni_sadrzaj>
    <derivirana_varijabla naziv="DomainObject.Predmet.ProtuStrankaListNazivFormated_1">
      <item>MEDINAZ d.o.o.</item>
    </derivirana_varijabla>
  </DomainObject.Predmet.ProtuStrankaListNazivFormated>
  <DomainObject.Predmet.ProtuStrankaListNazivFormatedOIB>
    <izvorni_sadrzaj>
      <item>MEDINAZ d.o.o., OIB 71553903398</item>
    </izvorni_sadrzaj>
    <derivirana_varijabla naziv="DomainObject.Predmet.ProtuStrankaListNazivFormatedOIB_1">
      <item>MEDINAZ d.o.o., OIB 71553903398</item>
    </derivirana_varijabla>
  </DomainObject.Predmet.ProtuStrankaListNazivFormatedOIB>
  <DomainObject.Predmet.OstaliListFormated>
    <izvorni_sadrzaj>
      <item>Džaferali Abduraimi</item>
    </izvorni_sadrzaj>
    <derivirana_varijabla naziv="DomainObject.Predmet.OstaliListFormated_1">
      <item>Džaferali Abduraimi</item>
    </derivirana_varijabla>
  </DomainObject.Predmet.OstaliListFormated>
  <DomainObject.Predmet.OstaliListFormatedOIB>
    <izvorni_sadrzaj>
      <item>Džaferali Abduraimi, OIB 86977589392</item>
    </izvorni_sadrzaj>
    <derivirana_varijabla naziv="DomainObject.Predmet.OstaliListFormatedOIB_1">
      <item>Džaferali Abduraimi, OIB 86977589392</item>
    </derivirana_varijabla>
  </DomainObject.Predmet.OstaliListFormatedOIB>
  <DomainObject.Predmet.OstaliListFormatedWithAdress>
    <izvorni_sadrzaj>
      <item>Džaferali Abduraimi, Stenjevečki Odvojak I. 10a, 10000 Zagreb</item>
    </izvorni_sadrzaj>
    <derivirana_varijabla naziv="DomainObject.Predmet.OstaliListFormatedWithAdress_1">
      <item>Džaferali Abduraimi, Stenjevečki Odvojak I. 10a, 10000 Zagreb</item>
    </derivirana_varijabla>
  </DomainObject.Predmet.OstaliListFormatedWithAdress>
  <DomainObject.Predmet.OstaliListFormatedWithAdressOIB>
    <izvorni_sadrzaj>
      <item>Džaferali Abduraimi, OIB 86977589392, Stenjevečki Odvojak I. 10a, 10000 Zagreb</item>
    </izvorni_sadrzaj>
    <derivirana_varijabla naziv="DomainObject.Predmet.OstaliListFormatedWithAdressOIB_1">
      <item>Džaferali Abduraimi, OIB 86977589392, Stenjevečki Odvojak I. 10a, 10000 Zagreb</item>
    </derivirana_varijabla>
  </DomainObject.Predmet.OstaliListFormatedWithAdressOIB>
  <DomainObject.Predmet.OstaliListNazivFormated>
    <izvorni_sadrzaj>
      <item>Džaferali Abduraimi</item>
    </izvorni_sadrzaj>
    <derivirana_varijabla naziv="DomainObject.Predmet.OstaliListNazivFormated_1">
      <item>Džaferali Abduraimi</item>
    </derivirana_varijabla>
  </DomainObject.Predmet.OstaliListNazivFormated>
  <DomainObject.Predmet.OstaliListNazivFormatedOIB>
    <izvorni_sadrzaj>
      <item>Džaferali Abduraimi, OIB 86977589392</item>
    </izvorni_sadrzaj>
    <derivirana_varijabla naziv="DomainObject.Predmet.OstaliListNazivFormatedOIB_1">
      <item>Džaferali Abduraimi, OIB 86977589392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MEDINAZ d.o.o.</izvorni_sadrzaj>
    <derivirana_varijabla naziv="DomainObject.Predmet.ProtustrankaIDrugi_1">MEDINAZ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MEDINAZ d.o.o., OIB 71553903398, Stenjevečki odvojak I. 10 A, 10000 Zagreb</izvorni_sadrzaj>
    <derivirana_varijabla naziv="DomainObject.Predmet.ProtustrankaIDrugiAdressOIB_1">MEDINAZ d.o.o., OIB 71553903398, Stenjevečki odvojak I.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MEDINAZ d.o.o.</item>
      <item>Džaferali Abduraimi</item>
      <item>Džaferali Abduraimi</item>
    </izvorni_sadrzaj>
    <derivirana_varijabla naziv="DomainObject.Predmet.SudioniciListNaziv_1">
      <item>FINA Regionalni centar Zagreb</item>
      <item>MEDINAZ d.o.o.</item>
      <item>Džaferali Abduraimi</item>
      <item>Džaferali Abduraimi</item>
    </derivirana_varijabla>
  </DomainObject.Predmet.SudioniciListNaziv>
  <DomainObject.Predmet.SudioniciListAdressOIB>
    <izvorni_sadrzaj>
      <item>FINA Regionalni centar Zagreb, OIB 85821130368, Trg svibanjskih žrtava 1995. 1,10000 Zagreb</item>
      <item>MEDINAZ d.o.o., OIB 71553903398, Stenjevečki odvojak I. 10 A,10000 Zagreb</item>
      <item>Džaferali Abduraimi, OIB 86977589392, Stenjevečki Odvojak I. 10a,10000 Zagreb</item>
      <item>Džaferali Abduraimi, OIB 86977589392, Stenjevečki Odvojak I. 10a,10000 Zagreb</item>
    </izvorni_sadrzaj>
    <derivirana_varijabla naziv="DomainObject.Predmet.SudioniciListAdressOIB_1">
      <item>FINA Regionalni centar Zagreb, OIB 85821130368, Trg svibanjskih žrtava 1995. 1,10000 Zagreb</item>
      <item>MEDINAZ d.o.o., OIB 71553903398, Stenjevečki odvojak I. 10 A,10000 Zagreb</item>
      <item>Džaferali Abduraimi, OIB 86977589392, Stenjevečki Odvojak I. 10a,10000 Zagreb</item>
      <item>Džaferali Abduraimi, OIB 86977589392, Stenjevečki Odvojak I.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71553903398</item>
      <item>, OIB 86977589392</item>
      <item>, OIB 86977589392</item>
    </izvorni_sadrzaj>
    <derivirana_varijabla naziv="DomainObject.Predmet.SudioniciListNazivOIB_1">
      <item>, OIB 85821130368</item>
      <item>, OIB 71553903398</item>
      <item>, OIB 86977589392</item>
      <item>, OIB 86977589392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St-1237/2018-3</izvorni_sadrzaj>
    <derivirana_varijabla naziv="DomainObject.PredzadnjaOdlukaIzPredmeta.Oznaka_1">St-1237/2018-3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4B1A0-F07D-4E37-A09F-5C67332A1E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711</properties:Words>
  <properties:Characters>3899</properties:Characters>
  <properties:Lines>82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2018-11-14T07:32:00Z</dcterms:created>
  <dc:creator>gzubak</dc:creator>
  <cp:lastModifiedBy>Mirjana Gašparić</cp:lastModifiedBy>
  <cp:lastPrinted>2018-11-14T08:10:00Z</cp:lastPrinted>
  <dcterms:modified xmlns:xsi="http://www.w3.org/2001/XMLSchema-instance" xsi:type="dcterms:W3CDTF">2018-11-14T08:11:00Z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(St-1237-2018-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