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fa44" w14:paraId="084fa44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B1BD8">
        <w:t>4</w:t>
      </w:r>
      <w:r w:rsidR="004253B9">
        <w:t>6</w:t>
      </w:r>
      <w:r w:rsidR="00BB1BD8">
        <w:t>/2017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06A6F">
        <w:t>22.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F278F9" w:rsidR="007E697F"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4253B9" w:rsidRPr="004253B9">
        <w:t xml:space="preserve">SERVISNI CENTAR ŠINTIĆ d.o.o., </w:t>
      </w:r>
      <w:r w:rsidR="004253B9">
        <w:t xml:space="preserve">MBS: </w:t>
      </w:r>
      <w:r w:rsidR="004253B9" w:rsidRPr="004253B9">
        <w:t>080792549</w:t>
      </w:r>
      <w:r w:rsidR="004253B9">
        <w:t>, O</w:t>
      </w:r>
      <w:r w:rsidR="004253B9" w:rsidRPr="004253B9">
        <w:t>IB:</w:t>
      </w:r>
      <w:r w:rsidR="004253B9">
        <w:t xml:space="preserve"> </w:t>
      </w:r>
      <w:r w:rsidR="004253B9" w:rsidRPr="004253B9">
        <w:t>07710390673, Gornji Laduč, Zagrebačka 79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4253B9">
        <w:t>24.334,80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C06A6F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C06A6F">
        <w:t>22.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048E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253B9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A7568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03DFD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96E2E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B1BD8"/>
    <w:rsid w:val="00BE7A68"/>
    <w:rsid w:val="00C006BF"/>
    <w:rsid w:val="00C06067"/>
    <w:rsid w:val="00C06A6F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97355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278F9"/>
    <w:rsid w:val="00F31ACC"/>
    <w:rsid w:val="00F64384"/>
    <w:rsid w:val="00F66428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6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4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428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428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428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6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4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428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428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428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79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40903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14450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4780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8026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95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9771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38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4267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3758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3886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7306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22037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53546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52725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8774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89064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03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281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50921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661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0762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St-46/2017</izvorni_sadrzaj>
    <derivirana_varijabla naziv="DomainObject.Predmet.OznakaBroj_1">St-46/2017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SERVISNI CENTAR ŠINTIĆ d.o.o.</izvorni_sadrzaj>
    <derivirana_varijabla naziv="DomainObject.Predmet.ProtustrankaFormated_1">  SERVISNI CENTAR ŠINTIĆ d.o.o.</derivirana_varijabla>
  </DomainObject.Predmet.ProtustrankaFormated>
  <DomainObject.Predmet.ProtustrankaFormatedOIB>
    <izvorni_sadrzaj>  SERVISNI CENTAR ŠINTIĆ d.o.o., OIB 07710390673</izvorni_sadrzaj>
    <derivirana_varijabla naziv="DomainObject.Predmet.ProtustrankaFormatedOIB_1">  SERVISNI CENTAR ŠINTIĆ d.o.o., OIB 07710390673</derivirana_varijabla>
  </DomainObject.Predmet.ProtustrankaFormatedOIB>
  <DomainObject.Predmet.ProtustrankaFormatedWithAdress>
    <izvorni_sadrzaj> SERVISNI CENTAR ŠINTIĆ d.o.o., Zagrebačka 79, 10292 Gornji Laduč</izvorni_sadrzaj>
    <derivirana_varijabla naziv="DomainObject.Predmet.ProtustrankaFormatedWithAdress_1"> SERVISNI CENTAR ŠINTIĆ d.o.o., Zagrebačka 79, 10292 Gornji Laduč</derivirana_varijabla>
  </DomainObject.Predmet.ProtustrankaFormatedWithAdress>
  <DomainObject.Predmet.ProtustrankaFormatedWithAdressOIB>
    <izvorni_sadrzaj> SERVISNI CENTAR ŠINTIĆ d.o.o., OIB 07710390673, Zagrebačka 79, 10292 Gornji Laduč</izvorni_sadrzaj>
    <derivirana_varijabla naziv="DomainObject.Predmet.ProtustrankaFormatedWithAdressOIB_1"> SERVISNI CENTAR ŠINTIĆ d.o.o., OIB 07710390673, Zagrebačka 79, 10292 Gornji Laduč</derivirana_varijabla>
  </DomainObject.Predmet.ProtustrankaFormatedWithAdressOIB>
  <DomainObject.Predmet.ProtustrankaWithAdress>
    <izvorni_sadrzaj>SERVISNI CENTAR ŠINTIĆ d.o.o. Zagrebačka 79, 10292 Gornji Laduč</izvorni_sadrzaj>
    <derivirana_varijabla naziv="DomainObject.Predmet.ProtustrankaWithAdress_1">SERVISNI CENTAR ŠINTIĆ d.o.o. Zagrebačka 79, 10292 Gornji Laduč</derivirana_varijabla>
  </DomainObject.Predmet.ProtustrankaWithAdress>
  <DomainObject.Predmet.ProtustrankaWithAdressOIB>
    <izvorni_sadrzaj>SERVISNI CENTAR ŠINTIĆ d.o.o., OIB 07710390673, Zagrebačka 79, 10292 Gornji Laduč</izvorni_sadrzaj>
    <derivirana_varijabla naziv="DomainObject.Predmet.ProtustrankaWithAdressOIB_1">SERVISNI CENTAR ŠINTIĆ d.o.o., OIB 07710390673, Zagrebačka 79, 10292 Gornji Laduč</derivirana_varijabla>
  </DomainObject.Predmet.ProtustrankaWithAdressOIB>
  <DomainObject.Predmet.ProtustrankaNazivFormated>
    <izvorni_sadrzaj>SERVISNI CENTAR ŠINTIĆ d.o.o.</izvorni_sadrzaj>
    <derivirana_varijabla naziv="DomainObject.Predmet.ProtustrankaNazivFormated_1">SERVISNI CENTAR ŠINTIĆ d.o.o.</derivirana_varijabla>
  </DomainObject.Predmet.ProtustrankaNazivFormated>
  <DomainObject.Predmet.ProtustrankaNazivFormatedOIB>
    <izvorni_sadrzaj>SERVISNI CENTAR ŠINTIĆ d.o.o., OIB 07710390673</izvorni_sadrzaj>
    <derivirana_varijabla naziv="DomainObject.Predmet.ProtustrankaNazivFormatedOIB_1">SERVISNI CENTAR ŠINTIĆ d.o.o., OIB 07710390673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SERVISNI CENTAR ŠINTIĆ d.o.o.</item>
    </izvorni_sadrzaj>
    <derivirana_varijabla naziv="DomainObject.Predmet.ProtuStrankaListFormated_1">
      <item>SERVISNI CENTAR ŠINTIĆ d.o.o.</item>
    </derivirana_varijabla>
  </DomainObject.Predmet.ProtuStrankaListFormated>
  <DomainObject.Predmet.ProtuStrankaListFormatedOIB>
    <izvorni_sadrzaj>
      <item>SERVISNI CENTAR ŠINTIĆ d.o.o., OIB 07710390673</item>
    </izvorni_sadrzaj>
    <derivirana_varijabla naziv="DomainObject.Predmet.ProtuStrankaListFormatedOIB_1">
      <item>SERVISNI CENTAR ŠINTIĆ d.o.o., OIB 07710390673</item>
    </derivirana_varijabla>
  </DomainObject.Predmet.ProtuStrankaListFormatedOIB>
  <DomainObject.Predmet.ProtuStrankaListFormatedWithAdress>
    <izvorni_sadrzaj>
      <item>SERVISNI CENTAR ŠINTIĆ d.o.o., Zagrebačka 79, 10292 Gornji Laduč</item>
    </izvorni_sadrzaj>
    <derivirana_varijabla naziv="DomainObject.Predmet.ProtuStrankaListFormatedWithAdress_1">
      <item>SERVISNI CENTAR ŠINTIĆ d.o.o., Zagrebačka 79, 10292 Gornji Laduč</item>
    </derivirana_varijabla>
  </DomainObject.Predmet.ProtuStrankaListFormatedWithAdress>
  <DomainObject.Predmet.ProtuStrankaListFormatedWithAdressOIB>
    <izvorni_sadrzaj>
      <item>SERVISNI CENTAR ŠINTIĆ d.o.o., OIB 07710390673, Zagrebačka 79, 10292 Gornji Laduč</item>
    </izvorni_sadrzaj>
    <derivirana_varijabla naziv="DomainObject.Predmet.ProtuStrankaListFormatedWithAdressOIB_1">
      <item>SERVISNI CENTAR ŠINTIĆ d.o.o., OIB 07710390673, Zagrebačka 79, 10292 Gornji Laduč</item>
    </derivirana_varijabla>
  </DomainObject.Predmet.ProtuStrankaListFormatedWithAdressOIB>
  <DomainObject.Predmet.ProtuStrankaListNazivFormated>
    <izvorni_sadrzaj>
      <item>SERVISNI CENTAR ŠINTIĆ d.o.o.</item>
    </izvorni_sadrzaj>
    <derivirana_varijabla naziv="DomainObject.Predmet.ProtuStrankaListNazivFormated_1">
      <item>SERVISNI CENTAR ŠINTIĆ d.o.o.</item>
    </derivirana_varijabla>
  </DomainObject.Predmet.ProtuStrankaListNazivFormated>
  <DomainObject.Predmet.ProtuStrankaListNazivFormatedOIB>
    <izvorni_sadrzaj>
      <item>SERVISNI CENTAR ŠINTIĆ d.o.o., OIB 07710390673</item>
    </izvorni_sadrzaj>
    <derivirana_varijabla naziv="DomainObject.Predmet.ProtuStrankaListNazivFormatedOIB_1">
      <item>SERVISNI CENTAR ŠINTIĆ d.o.o., OIB 07710390673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SERVISNI CENTAR ŠINTIĆ d.o.o.</izvorni_sadrzaj>
    <derivirana_varijabla naziv="DomainObject.Predmet.ProtustrankaIDrugi_1">SERVISNI CENTAR ŠINTIĆ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SERVISNI CENTAR ŠINTIĆ d.o.o., OIB 07710390673, Zagrebačka 79, 10292 Gornji Laduč</izvorni_sadrzaj>
    <derivirana_varijabla naziv="DomainObject.Predmet.ProtustrankaIDrugiAdressOIB_1">SERVISNI CENTAR ŠINTIĆ d.o.o., OIB 07710390673, Zagrebačka 79,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SERVISNI CENTAR ŠINTIĆ d.o.o.</item>
    </izvorni_sadrzaj>
    <derivirana_varijabla naziv="DomainObject.Predmet.SudioniciListNaziv_1">
      <item>FINA Regionalni centar Zagreb</item>
      <item>SERVISNI CENTAR ŠINTIĆ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SERVISNI CENTAR ŠINTIĆ d.o.o., OIB 07710390673, Zagrebačka 79,10292 Gornji Laduč</item>
    </izvorni_sadrzaj>
    <derivirana_varijabla naziv="DomainObject.Predmet.SudioniciListAdressOIB_1">
      <item>FINA Regionalni centar Zagreb, OIB 85821130368, Trg svibanjskih žrtava 1995. br. 1,10000 Zagreb</item>
      <item>SERVISNI CENTAR ŠINTIĆ d.o.o., OIB 07710390673, Zagrebačka 79,10292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07710390673</item>
    </izvorni_sadrzaj>
    <derivirana_varijabla naziv="DomainObject.Predmet.SudioniciListNazivOIB_1">
      <item>, OIB 85821130368</item>
      <item>, OIB 07710390673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1308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2017-03-22T09:13:00Z</dcterms:created>
  <dc:creator>ilukac</dc:creator>
  <cp:lastModifiedBy>Marijan Marković</cp:lastModifiedBy>
  <cp:lastPrinted>2017-03-22T09:13:00Z</cp:lastPrinted>
  <dcterms:modified xmlns:xsi="http://www.w3.org/2001/XMLSchema-instance" xsi:type="dcterms:W3CDTF">2017-03-22T09:39:00Z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