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12ab" w14:paraId="80112a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766E23">
        <w:t>2</w:t>
      </w:r>
      <w:r w:rsidR="00CA4211">
        <w:t>1</w:t>
      </w:r>
      <w:r w:rsidR="001B7BC2">
        <w:t>8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D1255">
        <w:t>Zagreb</w:t>
      </w:r>
      <w:r w:rsidR="004A0D7B">
        <w:t xml:space="preserve">, </w:t>
      </w:r>
      <w:r w:rsidR="000D1255">
        <w:t>Trg svibanjskih žrtava 1995. 1</w:t>
      </w:r>
      <w:r w:rsidR="004A0D7B">
        <w:t>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902CEC">
        <w:t>REPOS d.o.o. za pružanje revizorskih i računovodstvenih usluga, Zagreb, Isce 64</w:t>
      </w:r>
      <w:r w:rsidR="00BB5E12" w:rsidRPr="00BB5E12">
        <w:t>, MBS: 0</w:t>
      </w:r>
      <w:r w:rsidR="000D1255">
        <w:t>8</w:t>
      </w:r>
      <w:r w:rsidR="00BB5E12" w:rsidRPr="00BB5E12">
        <w:t>0</w:t>
      </w:r>
      <w:r w:rsidR="00CA4211">
        <w:t>4</w:t>
      </w:r>
      <w:r w:rsidR="00902CEC">
        <w:t>45319</w:t>
      </w:r>
      <w:r w:rsidR="00BB5E12" w:rsidRPr="00BB5E12">
        <w:t xml:space="preserve">, OIB: </w:t>
      </w:r>
      <w:r w:rsidR="00CA4211">
        <w:t>3</w:t>
      </w:r>
      <w:r w:rsidR="00902CEC">
        <w:t>8638318109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902CEC">
        <w:t>7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02CEC">
        <w:t>REPOS d.o.o. za pružanje revizorskih i računovodstvenih usluga, Zagreb, Isce 64</w:t>
      </w:r>
      <w:r w:rsidR="00902CEC" w:rsidRPr="00BB5E12">
        <w:t>, MBS: 0</w:t>
      </w:r>
      <w:r w:rsidR="00902CEC">
        <w:t>8</w:t>
      </w:r>
      <w:r w:rsidR="00902CEC" w:rsidRPr="00BB5E12">
        <w:t>0</w:t>
      </w:r>
      <w:r w:rsidR="00902CEC">
        <w:t>445319</w:t>
      </w:r>
      <w:r w:rsidR="00902CEC" w:rsidRPr="00BB5E12">
        <w:t xml:space="preserve">, OIB: </w:t>
      </w:r>
      <w:r w:rsidR="00902CEC">
        <w:t>38638318109</w:t>
      </w:r>
      <w:r w:rsidR="00765267">
        <w:t xml:space="preserve"> </w:t>
      </w:r>
      <w:r>
        <w:t xml:space="preserve">iznosi </w:t>
      </w:r>
      <w:r w:rsidR="00902CEC">
        <w:t>3</w:t>
      </w:r>
      <w:r w:rsidR="00CA4211">
        <w:t>5</w:t>
      </w:r>
      <w:r w:rsidR="001D2233">
        <w:t>.</w:t>
      </w:r>
      <w:r w:rsidR="00902CEC">
        <w:t>417</w:t>
      </w:r>
      <w:r w:rsidR="001D2233">
        <w:t>,</w:t>
      </w:r>
      <w:r w:rsidR="00902CEC">
        <w:t>34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902CEC">
        <w:t>Biserka Matošić</w:t>
      </w:r>
      <w:r w:rsidR="00BB5E12" w:rsidRPr="00BB5E12">
        <w:t xml:space="preserve">, OIB: </w:t>
      </w:r>
      <w:r w:rsidR="00902CEC">
        <w:t>71155293454</w:t>
      </w:r>
      <w:r w:rsidR="00BB5E12" w:rsidRPr="00BB5E12">
        <w:t xml:space="preserve">, </w:t>
      </w:r>
      <w:r w:rsidR="00CA4211">
        <w:t xml:space="preserve">Zagreb, </w:t>
      </w:r>
      <w:r w:rsidR="00902CEC">
        <w:t>Nova Ves 36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766E23">
        <w:t>2</w:t>
      </w:r>
      <w:r w:rsidR="00CA4211">
        <w:t>1</w:t>
      </w:r>
      <w:r w:rsidR="00902CEC">
        <w:t>8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</w:t>
      </w:r>
      <w:r w:rsidR="00902CEC">
        <w:t>7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4132C">
        <w:t>1</w:t>
      </w:r>
      <w:r w:rsidR="00902CEC">
        <w:t>7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FF9" w:rsidR="00195FF9">
      <w:r>
        <w:separator/>
      </w:r>
    </w:p>
  </w:endnote>
  <w:endnote w:id="0" w:type="continuationSeparator">
    <w:p w:rsidRDefault="00195FF9" w:rsidR="00195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FF9" w:rsidR="00195FF9">
      <w:r>
        <w:separator/>
      </w:r>
    </w:p>
  </w:footnote>
  <w:footnote w:id="0" w:type="continuationSeparator">
    <w:p w:rsidRDefault="00195FF9" w:rsidR="00195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95FF9"/>
    <w:rsid w:val="001A2C02"/>
    <w:rsid w:val="001B49A2"/>
    <w:rsid w:val="001B5F20"/>
    <w:rsid w:val="001B70D9"/>
    <w:rsid w:val="001B7BC2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612A7"/>
    <w:rsid w:val="00375C7E"/>
    <w:rsid w:val="003770C5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4164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02CEC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3667"/>
    <w:rsid w:val="009D72D8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43CDA"/>
    <w:rsid w:val="00C43D17"/>
    <w:rsid w:val="00C56925"/>
    <w:rsid w:val="00C64B1E"/>
    <w:rsid w:val="00C66216"/>
    <w:rsid w:val="00C8590C"/>
    <w:rsid w:val="00CA01EF"/>
    <w:rsid w:val="00CA4211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72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7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72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7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St-218/2017</izvorni_sadrzaj>
    <derivirana_varijabla naziv="DomainObject.Predmet.OznakaBroj_1">St-218/2017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REPOS  d.o.o.</izvorni_sadrzaj>
    <derivirana_varijabla naziv="DomainObject.Predmet.ProtustrankaFormated_1">  REPOS  d.o.o.</derivirana_varijabla>
  </DomainObject.Predmet.ProtustrankaFormated>
  <DomainObject.Predmet.ProtustrankaFormatedOIB>
    <izvorni_sadrzaj>  REPOS  d.o.o., OIB 38638318109</izvorni_sadrzaj>
    <derivirana_varijabla naziv="DomainObject.Predmet.ProtustrankaFormatedOIB_1">  REPOS  d.o.o., OIB 38638318109</derivirana_varijabla>
  </DomainObject.Predmet.ProtustrankaFormatedOIB>
  <DomainObject.Predmet.ProtustrankaFormatedWithAdress>
    <izvorni_sadrzaj> REPOS  d.o.o., Isce 64, 10000 Zagreb</izvorni_sadrzaj>
    <derivirana_varijabla naziv="DomainObject.Predmet.ProtustrankaFormatedWithAdress_1"> REPOS  d.o.o., Isce 64, 10000 Zagreb</derivirana_varijabla>
  </DomainObject.Predmet.ProtustrankaFormatedWithAdress>
  <DomainObject.Predmet.ProtustrankaFormatedWithAdressOIB>
    <izvorni_sadrzaj> REPOS  d.o.o., OIB 38638318109, Isce 64, 10000 Zagreb</izvorni_sadrzaj>
    <derivirana_varijabla naziv="DomainObject.Predmet.ProtustrankaFormatedWithAdressOIB_1"> REPOS  d.o.o., OIB 38638318109, Isce 64, 10000 Zagreb</derivirana_varijabla>
  </DomainObject.Predmet.ProtustrankaFormatedWithAdressOIB>
  <DomainObject.Predmet.ProtustrankaWithAdress>
    <izvorni_sadrzaj>REPOS  d.o.o. Isce 64, 10000 Zagreb</izvorni_sadrzaj>
    <derivirana_varijabla naziv="DomainObject.Predmet.ProtustrankaWithAdress_1">REPOS  d.o.o. Isce 64, 10000 Zagreb</derivirana_varijabla>
  </DomainObject.Predmet.ProtustrankaWithAdress>
  <DomainObject.Predmet.ProtustrankaWithAdressOIB>
    <izvorni_sadrzaj>REPOS  d.o.o., OIB 38638318109, Isce 64, 10000 Zagreb</izvorni_sadrzaj>
    <derivirana_varijabla naziv="DomainObject.Predmet.ProtustrankaWithAdressOIB_1">REPOS  d.o.o., OIB 38638318109, Isce 64, 10000 Zagreb</derivirana_varijabla>
  </DomainObject.Predmet.ProtustrankaWithAdressOIB>
  <DomainObject.Predmet.ProtustrankaNazivFormated>
    <izvorni_sadrzaj>REPOS  d.o.o.</izvorni_sadrzaj>
    <derivirana_varijabla naziv="DomainObject.Predmet.ProtustrankaNazivFormated_1">REPOS  d.o.o.</derivirana_varijabla>
  </DomainObject.Predmet.ProtustrankaNazivFormated>
  <DomainObject.Predmet.ProtustrankaNazivFormatedOIB>
    <izvorni_sadrzaj>REPOS  d.o.o., OIB 38638318109</izvorni_sadrzaj>
    <derivirana_varijabla naziv="DomainObject.Predmet.ProtustrankaNazivFormatedOIB_1">REPOS  d.o.o., OIB 38638318109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REPOS  d.o.o.</item>
    </izvorni_sadrzaj>
    <derivirana_varijabla naziv="DomainObject.Predmet.ProtuStrankaListFormated_1">
      <item>REPOS  d.o.o.</item>
    </derivirana_varijabla>
  </DomainObject.Predmet.ProtuStrankaListFormated>
  <DomainObject.Predmet.ProtuStrankaListFormatedOIB>
    <izvorni_sadrzaj>
      <item>REPOS  d.o.o., OIB 38638318109</item>
    </izvorni_sadrzaj>
    <derivirana_varijabla naziv="DomainObject.Predmet.ProtuStrankaListFormatedOIB_1">
      <item>REPOS  d.o.o., OIB 38638318109</item>
    </derivirana_varijabla>
  </DomainObject.Predmet.ProtuStrankaListFormatedOIB>
  <DomainObject.Predmet.ProtuStrankaListFormatedWithAdress>
    <izvorni_sadrzaj>
      <item>REPOS  d.o.o., Isce 64, 10000 Zagreb</item>
    </izvorni_sadrzaj>
    <derivirana_varijabla naziv="DomainObject.Predmet.ProtuStrankaListFormatedWithAdress_1">
      <item>REPOS  d.o.o., Isce 64, 10000 Zagreb</item>
    </derivirana_varijabla>
  </DomainObject.Predmet.ProtuStrankaListFormatedWithAdress>
  <DomainObject.Predmet.ProtuStrankaListFormatedWithAdressOIB>
    <izvorni_sadrzaj>
      <item>REPOS  d.o.o., OIB 38638318109, Isce 64, 10000 Zagreb</item>
    </izvorni_sadrzaj>
    <derivirana_varijabla naziv="DomainObject.Predmet.ProtuStrankaListFormatedWithAdressOIB_1">
      <item>REPOS  d.o.o., OIB 38638318109, Isce 64, 10000 Zagreb</item>
    </derivirana_varijabla>
  </DomainObject.Predmet.ProtuStrankaListFormatedWithAdressOIB>
  <DomainObject.Predmet.ProtuStrankaListNazivFormated>
    <izvorni_sadrzaj>
      <item>REPOS  d.o.o.</item>
    </izvorni_sadrzaj>
    <derivirana_varijabla naziv="DomainObject.Predmet.ProtuStrankaListNazivFormated_1">
      <item>REPOS  d.o.o.</item>
    </derivirana_varijabla>
  </DomainObject.Predmet.ProtuStrankaListNazivFormated>
  <DomainObject.Predmet.ProtuStrankaListNazivFormatedOIB>
    <izvorni_sadrzaj>
      <item>REPOS  d.o.o., OIB 38638318109</item>
    </izvorni_sadrzaj>
    <derivirana_varijabla naziv="DomainObject.Predmet.ProtuStrankaListNazivFormatedOIB_1">
      <item>REPOS  d.o.o., OIB 38638318109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REPOS  d.o.o.</izvorni_sadrzaj>
    <derivirana_varijabla naziv="DomainObject.Predmet.ProtustrankaIDrugi_1">REPOS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REPOS  d.o.o., OIB 38638318109, Isce 64, 10000 Zagreb</izvorni_sadrzaj>
    <derivirana_varijabla naziv="DomainObject.Predmet.ProtustrankaIDrugiAdressOIB_1">REPOS  d.o.o., OIB 38638318109, Isce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REPOS  d.o.o.</item>
      <item>FINA Regionalni centar Zagreb</item>
    </izvorni_sadrzaj>
    <derivirana_varijabla naziv="DomainObject.Predmet.SudioniciListNaziv_1">
      <item>REPOS  d.o.o.</item>
      <item>FINA Regionalni centar Zagreb</item>
    </derivirana_varijabla>
  </DomainObject.Predmet.SudioniciListNaziv>
  <DomainObject.Predmet.SudioniciListAdressOIB>
    <izvorni_sadrzaj>
      <item>REPOS  d.o.o., OIB 38638318109, Isce 64,10000 Zagreb</item>
      <item>FINA Regionalni centar Zagreb, OIB 85821130368, Trg svibanjskih žrtava 1995. br. 1,10000 Zagreb</item>
    </izvorni_sadrzaj>
    <derivirana_varijabla naziv="DomainObject.Predmet.SudioniciListAdressOIB_1">
      <item>REPOS  d.o.o., OIB 38638318109, Isce 64,10000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38638318109</item>
      <item>, OIB 85821130368</item>
    </izvorni_sadrzaj>
    <derivirana_varijabla naziv="DomainObject.Predmet.SudioniciListNazivOIB_1">
      <item>, OIB 38638318109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1955</properties:Characters>
  <properties:Lines>49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2017-02-07T09:32:00Z</cp:lastPrinted>
  <dcterms:modified xmlns:xsi="http://www.w3.org/2001/XMLSchema-instance" xsi:type="dcterms:W3CDTF">2017-02-07T09:33:00Z</dcterms:modified>
  <cp:revision>10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