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c9c4" w14:paraId="141c9c4" w:rsidRDefault="00E225AA" w:rsidP="00E225AA" w:rsidR="00E225AA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</w:t>
      </w:r>
      <w:r w:rsidRPr="00673C3E">
        <w:rPr>
          <w:lang w:val="hr-HR"/>
        </w:rPr>
        <w:t>Poslovni broj</w:t>
      </w:r>
      <w:r>
        <w:rPr>
          <w:lang w:val="hr-HR"/>
        </w:rPr>
        <w:t>:</w:t>
      </w:r>
      <w:r w:rsidRPr="00673C3E">
        <w:rPr>
          <w:lang w:val="hr-HR"/>
        </w:rPr>
        <w:t xml:space="preserve"> 12. St-</w:t>
      </w:r>
      <w:r>
        <w:rPr>
          <w:lang w:val="hr-HR"/>
        </w:rPr>
        <w:t>875</w:t>
      </w:r>
      <w:r w:rsidRPr="00673C3E">
        <w:rPr>
          <w:lang w:val="hr-HR"/>
        </w:rPr>
        <w:t>/2018</w:t>
      </w:r>
      <w:r w:rsidR="008B7320">
        <w:rPr>
          <w:lang w:val="hr-HR"/>
        </w:rPr>
        <w:t>-8</w:t>
      </w:r>
    </w:p>
    <w:p w:rsidRDefault="00E225AA" w:rsidP="00E225AA" w:rsidR="00E225AA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E225AA" w:rsidP="00E225AA" w:rsidR="00E225AA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7E333E" w:rsidP="00E225AA" w:rsidR="00E225AA" w:rsidRPr="00673C3E">
      <w:pPr>
        <w:rPr>
          <w:lang w:val="hr-HR"/>
        </w:rPr>
      </w:pPr>
      <w:r>
        <w:rPr>
          <w:lang w:val="hr-HR"/>
        </w:rPr>
        <w:t xml:space="preserve">Split, Sukoišanska </w:t>
      </w:r>
      <w:r w:rsidR="00E225AA" w:rsidRPr="00673C3E">
        <w:rPr>
          <w:lang w:val="hr-HR"/>
        </w:rPr>
        <w:t>6</w:t>
      </w:r>
    </w:p>
    <w:p w:rsidRDefault="006C0B32" w:rsidP="006C0B32" w:rsidR="006C0B32" w:rsidRPr="00E225AA">
      <w:pPr>
        <w:rPr>
          <w:sz w:val="22"/>
          <w:szCs w:val="22"/>
          <w:lang w:val="hr-HR"/>
        </w:rPr>
      </w:pPr>
    </w:p>
    <w:p w:rsidRDefault="006C0B32" w:rsidP="006C0B32" w:rsidR="006C0B32">
      <w:pPr>
        <w:pStyle w:val="Naslov1"/>
        <w:rPr>
          <w:b w:val="false"/>
        </w:rPr>
      </w:pPr>
      <w:r w:rsidRPr="000555C7">
        <w:rPr>
          <w:b w:val="false"/>
        </w:rPr>
        <w:t xml:space="preserve">R E P U B L I K </w:t>
      </w:r>
      <w:r>
        <w:rPr>
          <w:b w:val="false"/>
        </w:rPr>
        <w:t>A</w:t>
      </w:r>
      <w:r w:rsidRPr="000555C7">
        <w:rPr>
          <w:b w:val="false"/>
        </w:rPr>
        <w:t xml:space="preserve">   H R V A T S K </w:t>
      </w:r>
      <w:r>
        <w:rPr>
          <w:b w:val="false"/>
        </w:rPr>
        <w:t>A</w:t>
      </w:r>
    </w:p>
    <w:p w:rsidRDefault="006C0B32" w:rsidP="006C0B32" w:rsidR="006C0B32" w:rsidRPr="006C0B32">
      <w:pPr>
        <w:rPr>
          <w:lang w:eastAsia="hr-HR" w:val="hr-HR"/>
        </w:rPr>
      </w:pPr>
    </w:p>
    <w:p w:rsidRDefault="006C0B32" w:rsidP="006C0B32" w:rsidR="006C0B32" w:rsidRPr="000555C7">
      <w:pPr>
        <w:pStyle w:val="Naslov2"/>
        <w:rPr>
          <w:bCs/>
          <w:szCs w:val="24"/>
        </w:rPr>
      </w:pPr>
      <w:r w:rsidRPr="000555C7">
        <w:rPr>
          <w:bCs/>
          <w:szCs w:val="24"/>
        </w:rPr>
        <w:t>R J E Š E N</w:t>
      </w:r>
      <w:r>
        <w:rPr>
          <w:bCs/>
          <w:szCs w:val="24"/>
        </w:rPr>
        <w:t xml:space="preserve"> </w:t>
      </w:r>
      <w:r w:rsidRPr="000555C7">
        <w:rPr>
          <w:bCs/>
          <w:szCs w:val="24"/>
        </w:rPr>
        <w:t>J E</w:t>
      </w:r>
    </w:p>
    <w:p w:rsidRDefault="006C0B32" w:rsidP="006C0B32" w:rsidR="006C0B32" w:rsidRPr="00E225AA">
      <w:pPr>
        <w:rPr>
          <w:sz w:val="22"/>
          <w:szCs w:val="22"/>
          <w:lang w:val="hr-HR"/>
        </w:rPr>
      </w:pPr>
    </w:p>
    <w:p w:rsidRDefault="006C0B32" w:rsidP="006C0B32" w:rsidR="00083BAB" w:rsidRPr="006C0B32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E225AA" w:rsidRPr="003D40BA">
        <w:rPr>
          <w:lang w:val="hr-HR"/>
        </w:rPr>
        <w:t>GRUPA GRAĐENJE d.o.o. Seget Donji, Hrvatskih žrtava 45, OIB: 40640407933</w:t>
      </w:r>
      <w:r>
        <w:rPr>
          <w:lang w:val="hr-HR"/>
        </w:rPr>
        <w:t xml:space="preserve">, </w:t>
      </w:r>
      <w:r w:rsidR="008B7320">
        <w:rPr>
          <w:lang w:val="hr-HR"/>
        </w:rPr>
        <w:t>21</w:t>
      </w:r>
      <w:r w:rsidR="00E225AA">
        <w:rPr>
          <w:lang w:val="hr-HR"/>
        </w:rPr>
        <w:t>. siječnja 2019</w:t>
      </w:r>
      <w:r w:rsidRPr="008C1DFE">
        <w:rPr>
          <w:lang w:val="hr-HR"/>
        </w:rPr>
        <w:t>.</w:t>
      </w:r>
    </w:p>
    <w:p w:rsidRDefault="001D69E5" w:rsidP="00D4027A" w:rsidR="001D69E5" w:rsidRPr="008B7320">
      <w:pPr>
        <w:rPr>
          <w:sz w:val="40"/>
          <w:szCs w:val="40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E225AA" w:rsidRPr="003D40BA">
        <w:rPr>
          <w:lang w:val="hr-HR"/>
        </w:rPr>
        <w:t>GRUPA GRAĐENJE d.o.o. Seget Donji, Hrvatskih žrtava 45, OIB: 40640407933</w:t>
      </w:r>
      <w:r w:rsidRPr="00FA2E5A">
        <w:rPr>
          <w:lang w:val="hr-HR"/>
        </w:rPr>
        <w:t>.</w:t>
      </w:r>
    </w:p>
    <w:p w:rsidRDefault="00634348" w:rsidP="00E14AE2" w:rsidR="00634348" w:rsidRPr="006C0B3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790E3E">
      <w:pPr>
        <w:rPr>
          <w:sz w:val="20"/>
          <w:szCs w:val="20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6C0B32" w:rsidP="006C0B32" w:rsidR="006C0B32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E225AA">
        <w:rPr>
          <w:lang w:val="hr-HR"/>
        </w:rPr>
        <w:t>29. studenog</w:t>
      </w:r>
      <w:r>
        <w:rPr>
          <w:lang w:val="hr-HR"/>
        </w:rPr>
        <w:t xml:space="preserve"> 2018.,</w:t>
      </w:r>
      <w:r w:rsidRPr="00790E3E">
        <w:rPr>
          <w:lang w:val="hr-HR"/>
        </w:rPr>
        <w:t xml:space="preserve"> </w:t>
      </w:r>
      <w:r>
        <w:rPr>
          <w:lang w:val="hr-HR"/>
        </w:rPr>
        <w:t>na temelju odredbe članka 429. stavak 1. Stečajnog zakona (Narodne novine broj 71/15 i 104/17, dalje SZ), zahtjev za provedbu skraćenog stečajnog postupka nad dužnikom</w:t>
      </w:r>
      <w:r w:rsidRPr="00075110">
        <w:rPr>
          <w:lang w:val="hr-HR"/>
        </w:rPr>
        <w:t xml:space="preserve"> </w:t>
      </w:r>
      <w:r w:rsidR="00E225AA" w:rsidRPr="003D40BA">
        <w:rPr>
          <w:lang w:val="hr-HR"/>
        </w:rPr>
        <w:t>GRUPA GRAĐENJE d.o.o. Seget Donji</w:t>
      </w:r>
      <w:r>
        <w:rPr>
          <w:lang w:val="hr-HR"/>
        </w:rPr>
        <w:t>.</w:t>
      </w:r>
    </w:p>
    <w:p w:rsidRDefault="006C0B32" w:rsidP="006C0B32" w:rsidR="006C0B32">
      <w:pPr>
        <w:ind w:firstLine="708"/>
        <w:jc w:val="both"/>
        <w:rPr>
          <w:lang w:val="hr-HR"/>
        </w:rPr>
      </w:pPr>
    </w:p>
    <w:p w:rsidRDefault="006C0B32" w:rsidP="00E225AA" w:rsidR="00E225A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</w:t>
      </w:r>
      <w:r w:rsidR="00E225AA">
        <w:rPr>
          <w:lang w:val="hr-HR"/>
        </w:rPr>
        <w:t>da dužnik na dan 20. studenog 2018., u Očevidniku redoslijeda osnova za plaćanje, ima evidentirane neizvršene osnove za plaćanje u neprekinutom razdoblju od 120 dana, u ukupnom iznosu od 433.922,40 kn, kao i da prema podacima koji su dostavljeni od Hrvatskog zavoda za mirovinsko osiguranje, dužnik nema zaposlenih.</w:t>
      </w:r>
    </w:p>
    <w:p w:rsidRDefault="00634348" w:rsidP="00E225AA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="00E225AA">
        <w:rPr>
          <w:lang w:val="hr-HR"/>
        </w:rPr>
        <w:t xml:space="preserve"> članka</w:t>
      </w:r>
      <w:r w:rsidRPr="00874DE6">
        <w:rPr>
          <w:lang w:val="hr-HR"/>
        </w:rPr>
        <w:t xml:space="preserve"> 428. SZ-a, ovaj sud je </w:t>
      </w:r>
      <w:r w:rsidR="00E225AA">
        <w:rPr>
          <w:lang w:val="hr-HR"/>
        </w:rPr>
        <w:t>temeljem odredbi članka</w:t>
      </w:r>
      <w:r>
        <w:rPr>
          <w:lang w:val="hr-HR"/>
        </w:rPr>
        <w:t xml:space="preserve">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E225AA">
        <w:rPr>
          <w:lang w:val="hr-HR"/>
        </w:rPr>
        <w:t>3. prosinca</w:t>
      </w:r>
      <w:r w:rsidR="00732013">
        <w:rPr>
          <w:lang w:val="hr-HR"/>
        </w:rPr>
        <w:t xml:space="preserve">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C71331" w:rsidR="00C71331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E225AA">
        <w:rPr>
          <w:lang w:val="hr-HR"/>
        </w:rPr>
        <w:t>13</w:t>
      </w:r>
      <w:r w:rsidR="006C0B32">
        <w:rPr>
          <w:lang w:val="hr-HR"/>
        </w:rPr>
        <w:t>. prosinca</w:t>
      </w:r>
      <w:r w:rsidR="00F939F7">
        <w:rPr>
          <w:lang w:val="hr-HR"/>
        </w:rPr>
        <w:t xml:space="preserve"> </w:t>
      </w:r>
      <w:r w:rsidR="005708C0">
        <w:rPr>
          <w:lang w:val="hr-HR"/>
        </w:rPr>
        <w:t>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, navodeći </w:t>
      </w:r>
      <w:r w:rsidR="00C71331">
        <w:rPr>
          <w:lang w:val="hr-HR"/>
        </w:rPr>
        <w:t>da</w:t>
      </w:r>
      <w:r w:rsidR="00C71331" w:rsidRPr="00874DE6">
        <w:rPr>
          <w:lang w:val="hr-HR"/>
        </w:rPr>
        <w:t xml:space="preserve"> prem</w:t>
      </w:r>
      <w:r w:rsidR="00C71331">
        <w:rPr>
          <w:lang w:val="hr-HR"/>
        </w:rPr>
        <w:t>a dužniku ima dospjelih, a nena</w:t>
      </w:r>
      <w:r w:rsidR="00C71331" w:rsidRPr="00874DE6">
        <w:rPr>
          <w:lang w:val="hr-HR"/>
        </w:rPr>
        <w:t xml:space="preserve">mirenih </w:t>
      </w:r>
      <w:r w:rsidR="00C71331">
        <w:rPr>
          <w:lang w:val="hr-HR"/>
        </w:rPr>
        <w:t>tražbina</w:t>
      </w:r>
      <w:r w:rsidR="00C71331" w:rsidRPr="00874DE6">
        <w:rPr>
          <w:lang w:val="hr-HR"/>
        </w:rPr>
        <w:t xml:space="preserve"> u ukupnom iznosu od </w:t>
      </w:r>
      <w:r w:rsidR="00E225AA">
        <w:rPr>
          <w:lang w:val="hr-HR"/>
        </w:rPr>
        <w:t>450.741,51</w:t>
      </w:r>
      <w:r w:rsidR="00C71331">
        <w:rPr>
          <w:lang w:val="hr-HR"/>
        </w:rPr>
        <w:t xml:space="preserve"> kn. </w:t>
      </w:r>
      <w:r w:rsidR="00C71331">
        <w:rPr>
          <w:lang w:val="hr-HR"/>
        </w:rPr>
        <w:lastRenderedPageBreak/>
        <w:t xml:space="preserve">U privitku tog prijedloga, a kao dokaz vjerojatnosti postojanja tražbine prema dužniku, predlagatelj je dostavio podatke Porezne uprave o stanju računa dužnika </w:t>
      </w:r>
      <w:r w:rsidR="00ED0809">
        <w:rPr>
          <w:lang w:val="hr-HR"/>
        </w:rPr>
        <w:t xml:space="preserve">kao poreznog obveznika na dan </w:t>
      </w:r>
      <w:r w:rsidR="00E225AA">
        <w:rPr>
          <w:lang w:val="hr-HR"/>
        </w:rPr>
        <w:t>04.12</w:t>
      </w:r>
      <w:r w:rsidR="00C71331">
        <w:rPr>
          <w:lang w:val="hr-HR"/>
        </w:rPr>
        <w:t>.2018</w:t>
      </w:r>
      <w:r w:rsidR="00C71331" w:rsidRPr="00874DE6">
        <w:rPr>
          <w:lang w:val="hr-HR"/>
        </w:rPr>
        <w:t xml:space="preserve">. </w:t>
      </w:r>
      <w:r w:rsidR="00C71331">
        <w:rPr>
          <w:lang w:val="hr-HR"/>
        </w:rPr>
        <w:t xml:space="preserve">Isto tako, predlagatelj je naveo da </w:t>
      </w:r>
      <w:r w:rsidR="00C71331" w:rsidRPr="00874DE6">
        <w:rPr>
          <w:lang w:val="hr-HR"/>
        </w:rPr>
        <w:t xml:space="preserve">dužnik raspolaže imovinom koja je dostatna za namirenje troškova stečajnog postupka, a </w:t>
      </w:r>
      <w:r w:rsidR="00E225AA">
        <w:rPr>
          <w:lang w:val="hr-HR"/>
        </w:rPr>
        <w:t>radi čega je predložio</w:t>
      </w:r>
      <w:r w:rsidR="006C0B32">
        <w:rPr>
          <w:lang w:val="hr-HR"/>
        </w:rPr>
        <w:t xml:space="preserve"> </w:t>
      </w:r>
      <w:r w:rsidR="00C71331">
        <w:rPr>
          <w:lang w:val="hr-HR"/>
        </w:rPr>
        <w:t>sudu obustaviti skraćeni stečajni postupak i donijeti rješenje o pokretanju prethodnog postupka odnosno rješenje o otvaranju stečajnog postupka.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A7318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članka</w:t>
      </w:r>
      <w:r w:rsidR="00204791">
        <w:rPr>
          <w:lang w:val="hr-HR"/>
        </w:rPr>
        <w:t xml:space="preserve"> </w:t>
      </w:r>
      <w:r>
        <w:rPr>
          <w:lang w:val="hr-HR"/>
        </w:rPr>
        <w:t>431. stavak</w:t>
      </w:r>
      <w:r w:rsidR="00204791">
        <w:rPr>
          <w:lang w:val="hr-HR"/>
        </w:rPr>
        <w:t xml:space="preserve">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="00A73181">
        <w:rPr>
          <w:lang w:val="hr-HR"/>
        </w:rPr>
        <w:t xml:space="preserve"> članka 114. stavak</w:t>
      </w:r>
      <w:r w:rsidR="008B7320">
        <w:rPr>
          <w:lang w:val="hr-HR"/>
        </w:rPr>
        <w:t xml:space="preserve"> 3. SZ-a oslobođen</w:t>
      </w:r>
      <w:r>
        <w:rPr>
          <w:lang w:val="hr-HR"/>
        </w:rPr>
        <w:t xml:space="preserve">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</w:t>
      </w:r>
      <w:r w:rsidR="00A73181">
        <w:rPr>
          <w:lang w:val="hr-HR"/>
        </w:rPr>
        <w:t>ad dužnikom u smislu odredbi članka</w:t>
      </w:r>
      <w:r w:rsidRPr="008B415B">
        <w:rPr>
          <w:lang w:val="hr-HR"/>
        </w:rPr>
        <w:t xml:space="preserve"> 431. SZ-a. Radi navedenog, ovaj skraćeni stečajni postupak je valjalo obustaviti pa je stoga sud, t</w:t>
      </w:r>
      <w:r w:rsidR="00A73181">
        <w:rPr>
          <w:lang w:val="hr-HR"/>
        </w:rPr>
        <w:t>emeljem odredbi članka</w:t>
      </w:r>
      <w:r w:rsidR="00174FC7">
        <w:rPr>
          <w:lang w:val="hr-HR"/>
        </w:rPr>
        <w:t xml:space="preserve">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 xml:space="preserve">O daljnjem tijeku ovog postupka, odnosno donošenju rješenja o pokretanju prethodnog postupka ili donošenju rješenja o otvaranju stečajnog postupka (sukladno odredbama </w:t>
      </w:r>
      <w:r w:rsidR="006C0B32">
        <w:rPr>
          <w:lang w:val="hr-HR"/>
        </w:rPr>
        <w:t xml:space="preserve">članaka </w:t>
      </w:r>
      <w:r w:rsidRPr="008B415B">
        <w:rPr>
          <w:lang w:val="hr-HR"/>
        </w:rPr>
        <w:t>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B7320">
      <w:pPr>
        <w:jc w:val="both"/>
        <w:rPr>
          <w:sz w:val="28"/>
          <w:szCs w:val="28"/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8B7320">
        <w:rPr>
          <w:lang w:val="hr-HR"/>
        </w:rPr>
        <w:t>21</w:t>
      </w:r>
      <w:r w:rsidR="00E225AA">
        <w:rPr>
          <w:lang w:val="hr-HR"/>
        </w:rPr>
        <w:t>. siječnja 2019</w:t>
      </w:r>
      <w:r w:rsidR="00E225AA" w:rsidRPr="008C1DFE">
        <w:rPr>
          <w:lang w:val="hr-HR"/>
        </w:rPr>
        <w:t>.</w:t>
      </w:r>
    </w:p>
    <w:p w:rsidRDefault="00204791" w:rsidP="00204791" w:rsidR="00204791" w:rsidRPr="006C0B32">
      <w:pPr>
        <w:jc w:val="both"/>
        <w:rPr>
          <w:sz w:val="20"/>
          <w:szCs w:val="20"/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52595E" w:rsidP="00F53C8F" w:rsidR="0052595E">
      <w:pPr>
        <w:ind w:left="4956"/>
        <w:jc w:val="center"/>
      </w:pPr>
      <w:r w:rsidRPr="00F049A9">
        <w:t>Sudac</w:t>
      </w:r>
    </w:p>
    <w:p w:rsidRDefault="0052595E" w:rsidP="00F53C8F" w:rsidR="0052595E" w:rsidRPr="00EF31D7">
      <w:pPr>
        <w:ind w:left="4956"/>
        <w:jc w:val="center"/>
        <w:rPr>
          <w:sz w:val="28"/>
          <w:szCs w:val="28"/>
        </w:rPr>
      </w:pPr>
    </w:p>
    <w:p w:rsidRDefault="0052595E" w:rsidP="00F53C8F" w:rsidR="0052595E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52595E" w:rsidP="00F53C8F" w:rsidR="0052595E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52595E" w:rsidP="00F53C8F" w:rsidR="0052595E">
      <w:pPr>
        <w:ind w:firstLine="708" w:left="5664"/>
      </w:pPr>
      <w:r>
        <w:t xml:space="preserve"> </w:t>
      </w:r>
      <w:r w:rsidRPr="00F049A9">
        <w:t>Katarina Raos</w:t>
      </w:r>
    </w:p>
    <w:p w:rsidRDefault="00204791" w:rsidP="00204791" w:rsidR="00204791" w:rsidRPr="00874DE6">
      <w:pPr>
        <w:ind w:firstLine="708" w:left="7080"/>
      </w:pPr>
    </w:p>
    <w:p w:rsidRDefault="00122FC5" w:rsidP="00204791" w:rsidR="00122FC5" w:rsidRPr="00D0419E">
      <w:pPr>
        <w:rPr>
          <w:sz w:val="20"/>
          <w:szCs w:val="20"/>
        </w:rPr>
      </w:pPr>
    </w:p>
    <w:p w:rsidRDefault="000477A6" w:rsidP="00204791" w:rsidR="000477A6" w:rsidRPr="006C0B32">
      <w:pPr>
        <w:rPr>
          <w:sz w:val="20"/>
          <w:szCs w:val="20"/>
        </w:rPr>
      </w:pPr>
    </w:p>
    <w:p w:rsidRDefault="00D02938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Pouka o pravnom lijeku</w:t>
      </w:r>
      <w:r w:rsidR="00204791" w:rsidRPr="00874DE6">
        <w:rPr>
          <w:lang w:val="hr-HR"/>
        </w:rPr>
        <w:t xml:space="preserve">: </w:t>
      </w:r>
    </w:p>
    <w:p w:rsidRDefault="00D02938" w:rsidP="00403F01" w:rsidR="00E14AE2" w:rsidRPr="00FA2E5A">
      <w:pPr>
        <w:jc w:val="both"/>
        <w:rPr>
          <w:lang w:val="hr-HR"/>
        </w:rPr>
      </w:pPr>
      <w:r w:rsidRPr="00E10F29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 </w:t>
      </w:r>
    </w:p>
    <w:sectPr w:rsidSect="008B7320" w:rsidR="00E14AE2" w:rsidRPr="00FA2E5A">
      <w:headerReference w:type="default" r:id="rId11"/>
      <w:pgSz w:h="16838" w:w="11906"/>
      <w:pgMar w:gutter="0" w:footer="708" w:header="851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2595E" w:rsidRPr="0052595E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7E333E">
      <w:rPr>
        <w:lang w:val="hr-HR"/>
      </w:rPr>
      <w:t>Poslovni broj: 12. St-875</w:t>
    </w:r>
    <w:r w:rsidR="006C0B32" w:rsidRPr="000555C7">
      <w:rPr>
        <w:lang w:val="hr-HR"/>
      </w:rPr>
      <w:t>/2018</w:t>
    </w:r>
    <w:r w:rsidR="008B7320">
      <w:rPr>
        <w:lang w:val="hr-HR"/>
      </w:rPr>
      <w:t>-8</w:t>
    </w:r>
  </w:p>
  <w:p w:rsidRDefault="00473132" w:rsidR="00473132" w:rsidRPr="00F2485E">
    <w:pPr>
      <w:pStyle w:val="Zaglavlje"/>
      <w:jc w:val="center"/>
    </w:pPr>
  </w:p>
  <w:p w:rsidRDefault="003734BE" w:rsidR="003734BE" w:rsidRPr="00F24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77A6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355E4"/>
    <w:rsid w:val="00153B87"/>
    <w:rsid w:val="00160774"/>
    <w:rsid w:val="00174FC7"/>
    <w:rsid w:val="00175A3B"/>
    <w:rsid w:val="001761EE"/>
    <w:rsid w:val="00193F49"/>
    <w:rsid w:val="001B38ED"/>
    <w:rsid w:val="001D69E5"/>
    <w:rsid w:val="001E0DA6"/>
    <w:rsid w:val="001E4E14"/>
    <w:rsid w:val="001F5654"/>
    <w:rsid w:val="00200E29"/>
    <w:rsid w:val="00204791"/>
    <w:rsid w:val="00213692"/>
    <w:rsid w:val="00217DD3"/>
    <w:rsid w:val="00243C58"/>
    <w:rsid w:val="002702A4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2595E"/>
    <w:rsid w:val="00554DF4"/>
    <w:rsid w:val="005708C0"/>
    <w:rsid w:val="005725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C0B32"/>
    <w:rsid w:val="006E3551"/>
    <w:rsid w:val="00732013"/>
    <w:rsid w:val="00736EF6"/>
    <w:rsid w:val="00743750"/>
    <w:rsid w:val="007725FF"/>
    <w:rsid w:val="00790E3E"/>
    <w:rsid w:val="007A51CD"/>
    <w:rsid w:val="007A74B6"/>
    <w:rsid w:val="007E333E"/>
    <w:rsid w:val="00832F97"/>
    <w:rsid w:val="00870E42"/>
    <w:rsid w:val="00876209"/>
    <w:rsid w:val="00890AEB"/>
    <w:rsid w:val="008920E2"/>
    <w:rsid w:val="008967A5"/>
    <w:rsid w:val="008A51EE"/>
    <w:rsid w:val="008A76EB"/>
    <w:rsid w:val="008B1413"/>
    <w:rsid w:val="008B7320"/>
    <w:rsid w:val="008D3A45"/>
    <w:rsid w:val="008E5660"/>
    <w:rsid w:val="008F708F"/>
    <w:rsid w:val="009374AD"/>
    <w:rsid w:val="00966AF3"/>
    <w:rsid w:val="00977A5C"/>
    <w:rsid w:val="00984E8A"/>
    <w:rsid w:val="009966BF"/>
    <w:rsid w:val="009A1D8E"/>
    <w:rsid w:val="009D4542"/>
    <w:rsid w:val="009D46D2"/>
    <w:rsid w:val="009E0595"/>
    <w:rsid w:val="009E38AA"/>
    <w:rsid w:val="00A02E11"/>
    <w:rsid w:val="00A033F2"/>
    <w:rsid w:val="00A24E01"/>
    <w:rsid w:val="00A31ADC"/>
    <w:rsid w:val="00A33C3B"/>
    <w:rsid w:val="00A653D9"/>
    <w:rsid w:val="00A73181"/>
    <w:rsid w:val="00A82DA7"/>
    <w:rsid w:val="00A83CF1"/>
    <w:rsid w:val="00A97762"/>
    <w:rsid w:val="00AA1815"/>
    <w:rsid w:val="00AB5C1E"/>
    <w:rsid w:val="00AC01C8"/>
    <w:rsid w:val="00AC4892"/>
    <w:rsid w:val="00B1054F"/>
    <w:rsid w:val="00B3375C"/>
    <w:rsid w:val="00B347F0"/>
    <w:rsid w:val="00B53D2C"/>
    <w:rsid w:val="00B6615F"/>
    <w:rsid w:val="00B92F0D"/>
    <w:rsid w:val="00B94E4F"/>
    <w:rsid w:val="00BB4965"/>
    <w:rsid w:val="00BF6161"/>
    <w:rsid w:val="00C0624B"/>
    <w:rsid w:val="00C30FC8"/>
    <w:rsid w:val="00C435B4"/>
    <w:rsid w:val="00C5093E"/>
    <w:rsid w:val="00C70806"/>
    <w:rsid w:val="00C71331"/>
    <w:rsid w:val="00CB6984"/>
    <w:rsid w:val="00CC1B3F"/>
    <w:rsid w:val="00CE1BBC"/>
    <w:rsid w:val="00D02938"/>
    <w:rsid w:val="00D0419E"/>
    <w:rsid w:val="00D06D50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25AA"/>
    <w:rsid w:val="00E2426A"/>
    <w:rsid w:val="00E26F9A"/>
    <w:rsid w:val="00E31C49"/>
    <w:rsid w:val="00E6013F"/>
    <w:rsid w:val="00EB167D"/>
    <w:rsid w:val="00EB78C8"/>
    <w:rsid w:val="00EC0B4A"/>
    <w:rsid w:val="00ED0809"/>
    <w:rsid w:val="00ED6C48"/>
    <w:rsid w:val="00EE6327"/>
    <w:rsid w:val="00EF59B0"/>
    <w:rsid w:val="00F2485E"/>
    <w:rsid w:val="00F5507B"/>
    <w:rsid w:val="00F85A66"/>
    <w:rsid w:val="00F939F7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9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595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59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59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95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595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595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595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St-875/2018</izvorni_sadrzaj>
    <derivirana_varijabla naziv="DomainObject.Predmet.OznakaBroj_1">St-875/2018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GRAĐENJE d.o.o. za građenje</izvorni_sadrzaj>
    <derivirana_varijabla naziv="DomainObject.Predmet.ProtustrankaFormated_1">  GRUPA GRAĐENJE d.o.o. za građenje</derivirana_varijabla>
  </DomainObject.Predmet.ProtustrankaFormated>
  <DomainObject.Predmet.ProtustrankaFormatedOIB>
    <izvorni_sadrzaj>  GRUPA GRAĐENJE d.o.o. za građenje, OIB 40640407933</izvorni_sadrzaj>
    <derivirana_varijabla naziv="DomainObject.Predmet.ProtustrankaFormatedOIB_1">  GRUPA GRAĐENJE d.o.o. za građenje, OIB 40640407933</derivirana_varijabla>
  </DomainObject.Predmet.ProtustrankaFormatedOIB>
  <DomainObject.Predmet.ProtustrankaFormatedWithAdress>
    <izvorni_sadrzaj> GRUPA GRAĐENJE d.o.o. za građenje, Hrvatskih žrtava 45, 21220 Seget Donji</izvorni_sadrzaj>
    <derivirana_varijabla naziv="DomainObject.Predmet.ProtustrankaFormatedWithAdress_1"> GRUPA GRAĐENJE d.o.o. za građenje, Hrvatskih žrtava 45, 21220 Seget Donji</derivirana_varijabla>
  </DomainObject.Predmet.ProtustrankaFormatedWithAdress>
  <DomainObject.Predmet.ProtustrankaFormatedWithAdressOIB>
    <izvorni_sadrzaj> GRUPA GRAĐENJE d.o.o. za građenje, OIB 40640407933, Hrvatskih žrtava 45, 21220 Seget Donji</izvorni_sadrzaj>
    <derivirana_varijabla naziv="DomainObject.Predmet.ProtustrankaFormatedWithAdressOIB_1"> GRUPA GRAĐENJE d.o.o. za građenje, OIB 40640407933, Hrvatskih žrtava 45, 21220 Seget Donji</derivirana_varijabla>
  </DomainObject.Predmet.ProtustrankaFormatedWithAdressOIB>
  <DomainObject.Predmet.ProtustrankaWithAdress>
    <izvorni_sadrzaj>GRUPA GRAĐENJE d.o.o. za građenje Hrvatskih žrtava 45, 21220 Seget Donji</izvorni_sadrzaj>
    <derivirana_varijabla naziv="DomainObject.Predmet.ProtustrankaWithAdress_1">GRUPA GRAĐENJE d.o.o. za građenje Hrvatskih žrtava 45, 21220 Seget Donji</derivirana_varijabla>
  </DomainObject.Predmet.ProtustrankaWithAdress>
  <DomainObject.Predmet.ProtustrankaWithAdressOIB>
    <izvorni_sadrzaj>GRUPA GRAĐENJE d.o.o. za građenje, OIB 40640407933, Hrvatskih žrtava 45, 21220 Seget Donji</izvorni_sadrzaj>
    <derivirana_varijabla naziv="DomainObject.Predmet.ProtustrankaWithAdressOIB_1">GRUPA GRAĐENJE d.o.o. za građenje, OIB 40640407933, Hrvatskih žrtava 45, 21220 Seget Donji</derivirana_varijabla>
  </DomainObject.Predmet.ProtustrankaWithAdressOIB>
  <DomainObject.Predmet.ProtustrankaNazivFormated>
    <izvorni_sadrzaj>GRUPA GRAĐENJE d.o.o. za građenje</izvorni_sadrzaj>
    <derivirana_varijabla naziv="DomainObject.Predmet.ProtustrankaNazivFormated_1">GRUPA GRAĐENJE d.o.o. za građenje</derivirana_varijabla>
  </DomainObject.Predmet.ProtustrankaNazivFormated>
  <DomainObject.Predmet.ProtustrankaNazivFormatedOIB>
    <izvorni_sadrzaj>GRUPA GRAĐENJE d.o.o. za građenje, OIB 40640407933</izvorni_sadrzaj>
    <derivirana_varijabla naziv="DomainObject.Predmet.ProtustrankaNazivFormatedOIB_1">GRUPA GRAĐENJE d.o.o. za građenje, OIB 40640407933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433922.40</izvorni_sadrzaj>
    <derivirana_varijabla naziv="DomainObject.Predmet.TrenutnaVrijednost_1">433922.40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GRUPA GRAĐENJE d.o.o. za građenje</item>
    </izvorni_sadrzaj>
    <derivirana_varijabla naziv="DomainObject.Predmet.ProtuStrankaListFormated_1">
      <item>GRUPA GRAĐENJE d.o.o. za građenje</item>
    </derivirana_varijabla>
  </DomainObject.Predmet.ProtuStrankaListFormated>
  <DomainObject.Predmet.ProtuStrankaListFormatedOIB>
    <izvorni_sadrzaj>
      <item>GRUPA GRAĐENJE d.o.o. za građenje, OIB 40640407933</item>
    </izvorni_sadrzaj>
    <derivirana_varijabla naziv="DomainObject.Predmet.ProtuStrankaListFormatedOIB_1">
      <item>GRUPA GRAĐENJE d.o.o. za građenje, OIB 40640407933</item>
    </derivirana_varijabla>
  </DomainObject.Predmet.ProtuStrankaListFormatedOIB>
  <DomainObject.Predmet.ProtuStrankaListFormatedWithAdress>
    <izvorni_sadrzaj>
      <item>GRUPA GRAĐENJE d.o.o. za građenje, Hrvatskih žrtava 45, 21220 Seget Donji</item>
    </izvorni_sadrzaj>
    <derivirana_varijabla naziv="DomainObject.Predmet.ProtuStrankaListFormatedWithAdress_1">
      <item>GRUPA GRAĐENJE d.o.o. za građenje, Hrvatskih žrtava 45, 21220 Seget Donji</item>
    </derivirana_varijabla>
  </DomainObject.Predmet.ProtuStrankaListFormatedWithAdress>
  <DomainObject.Predmet.ProtuStrankaListFormatedWithAdressOIB>
    <izvorni_sadrzaj>
      <item>GRUPA GRAĐENJE d.o.o. za građenje, OIB 40640407933, Hrvatskih žrtava 45, 21220 Seget Donji</item>
    </izvorni_sadrzaj>
    <derivirana_varijabla naziv="DomainObject.Predmet.ProtuStrankaListFormatedWithAdressOIB_1">
      <item>GRUPA GRAĐENJE d.o.o. za građenje, OIB 40640407933, Hrvatskih žrtava 45, 21220 Seget Donji</item>
    </derivirana_varijabla>
  </DomainObject.Predmet.ProtuStrankaListFormatedWithAdressOIB>
  <DomainObject.Predmet.ProtuStrankaListNazivFormated>
    <izvorni_sadrzaj>
      <item>GRUPA GRAĐENJE d.o.o. za građenje</item>
    </izvorni_sadrzaj>
    <derivirana_varijabla naziv="DomainObject.Predmet.ProtuStrankaListNazivFormated_1">
      <item>GRUPA GRAĐENJE d.o.o. za građenje</item>
    </derivirana_varijabla>
  </DomainObject.Predmet.ProtuStrankaListNazivFormated>
  <DomainObject.Predmet.ProtuStrankaListNazivFormatedOIB>
    <izvorni_sadrzaj>
      <item>GRUPA GRAĐENJE d.o.o. za građenje, OIB 40640407933</item>
    </izvorni_sadrzaj>
    <derivirana_varijabla naziv="DomainObject.Predmet.ProtuStrankaListNazivFormatedOIB_1">
      <item>GRUPA GRAĐENJE d.o.o. za građenje, OIB 40640407933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GRUPA GRAĐENJE d.o.o. za građenje</izvorni_sadrzaj>
    <derivirana_varijabla naziv="DomainObject.Predmet.ProtustrankaIDrugi_1">GRUPA GRAĐENJE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GRUPA GRAĐENJE d.o.o. za građenje, OIB 40640407933, Hrvatskih žrtava 45, 21220 Seget Donji</izvorni_sadrzaj>
    <derivirana_varijabla naziv="DomainObject.Predmet.ProtustrankaIDrugiAdressOIB_1">GRUPA GRAĐENJE d.o.o. za građenje, OIB 40640407933, Hrvatskih žrtava 45,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GRUPA GRAĐENJE d.o.o. za građenje</item>
      <item>FINANCIJSKA AGENCIJA, RC SPLIT</item>
      <item>RH, Ministarstvo financija</item>
      <item>Županijsko državno odvjetništvo</item>
    </izvorni_sadrzaj>
    <derivirana_varijabla naziv="DomainObject.Predmet.SudioniciListNaziv_1">
      <item>GRUPA GRAĐENJE d.o.o. za građenje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GRUPA GRAĐENJE d.o.o. za građenje, OIB 40640407933, Hrvatskih žrtava 45,21220 Seget Donji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GRUPA GRAĐENJE d.o.o. za građenje, OIB 40640407933, Hrvatskih žrtava 45,21220 Seget Donji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40640407933</item>
      <item>, OIB 85821130368</item>
      <item>, OIB 18683136487</item>
      <item>, OIB 70793241859</item>
    </izvorni_sadrzaj>
    <derivirana_varijabla naziv="DomainObject.Predmet.SudioniciListNazivOIB_1">
      <item>, OIB 40640407933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E937F0-6B38-4D09-AFA7-0F62F4D010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744</properties:Words>
  <properties:Characters>4199</properties:Characters>
  <properties:Lines>92</properties:Lines>
  <properties:Paragraphs>24</properties:Paragraphs>
  <properties:TotalTime>256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2019-01-21T08:58:00Z</cp:lastPrinted>
  <dcterms:modified xmlns:xsi="http://www.w3.org/2001/XMLSchema-instance" xsi:type="dcterms:W3CDTF">2019-01-21T08:58:00Z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(2 - 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