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121f" w14:paraId="bb9121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567C6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567C61">
        <w:rPr>
          <w:szCs w:val="24"/>
        </w:rPr>
        <w:t>ECO MARINA d</w:t>
      </w:r>
      <w:r w:rsidR="00002386">
        <w:rPr>
          <w:szCs w:val="24"/>
        </w:rPr>
        <w:t>.o.o.,</w:t>
      </w:r>
      <w:r w:rsidR="006C75DC">
        <w:rPr>
          <w:szCs w:val="24"/>
        </w:rPr>
        <w:t xml:space="preserve"> </w:t>
      </w:r>
      <w:r w:rsidR="00567C61">
        <w:rPr>
          <w:szCs w:val="24"/>
        </w:rPr>
        <w:t xml:space="preserve">Sukošan, Marina Dalmacija 14, </w:t>
      </w:r>
      <w:r w:rsidR="006C75DC">
        <w:rPr>
          <w:szCs w:val="24"/>
        </w:rPr>
        <w:t>OIB:</w:t>
      </w:r>
      <w:r w:rsidR="0021546D">
        <w:rPr>
          <w:szCs w:val="24"/>
        </w:rPr>
        <w:t xml:space="preserve"> </w:t>
      </w:r>
      <w:r w:rsidR="00567C61">
        <w:rPr>
          <w:szCs w:val="24"/>
        </w:rPr>
        <w:t>53607913301</w:t>
      </w:r>
      <w:r w:rsidR="0064175E">
        <w:t>,</w:t>
      </w:r>
      <w:r w:rsidR="0090293D">
        <w:rPr>
          <w:szCs w:val="24"/>
        </w:rPr>
        <w:t xml:space="preserve"> </w:t>
      </w:r>
      <w:r w:rsidR="008F4F6E">
        <w:rPr>
          <w:szCs w:val="24"/>
        </w:rPr>
        <w:t>13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8F4F6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21546D" w:rsidP="008F4F6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67C61">
      <w:rPr>
        <w:rFonts w:cs="Times New Roman" w:eastAsia="Times New Roman" w:hAnsi="Times New Roman" w:ascii="Times New Roman"/>
        <w:sz w:val="24"/>
        <w:szCs w:val="24"/>
        <w:lang w:eastAsia="hr-HR"/>
      </w:rPr>
      <w:t>994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567C6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1546D"/>
    <w:rsid w:val="00223D57"/>
    <w:rsid w:val="00227EB1"/>
    <w:rsid w:val="00255E5D"/>
    <w:rsid w:val="0030158A"/>
    <w:rsid w:val="00302F28"/>
    <w:rsid w:val="003469A7"/>
    <w:rsid w:val="00567C61"/>
    <w:rsid w:val="0058023C"/>
    <w:rsid w:val="00623345"/>
    <w:rsid w:val="0064175E"/>
    <w:rsid w:val="006C75DC"/>
    <w:rsid w:val="007D2609"/>
    <w:rsid w:val="00850DC5"/>
    <w:rsid w:val="008B67E5"/>
    <w:rsid w:val="008F4F6E"/>
    <w:rsid w:val="0090293D"/>
    <w:rsid w:val="00937EC1"/>
    <w:rsid w:val="009936D3"/>
    <w:rsid w:val="009939E6"/>
    <w:rsid w:val="00A33E81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9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39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39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39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9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39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39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39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MARINE društvo s ograničenom odgovornošću za turizam</izvorni_sadrzaj>
    <derivirana_varijabla naziv="DomainObject.Predmet.ProtustrankaFormated_1">  ECO MARINE društvo s ograničenom odgovornošću za turizam</derivirana_varijabla>
  </DomainObject.Predmet.ProtustrankaFormated>
  <DomainObject.Predmet.ProtustrankaFormatedOIB>
    <izvorni_sadrzaj>  ECO MARINE društvo s ograničenom odgovornošću za turizam, OIB 53607913301</izvorni_sadrzaj>
    <derivirana_varijabla naziv="DomainObject.Predmet.ProtustrankaFormatedOIB_1">  ECO MARINE društvo s ograničenom odgovornošću za turizam, OIB 53607913301</derivirana_varijabla>
  </DomainObject.Predmet.ProtustrankaFormatedOIB>
  <DomainObject.Predmet.ProtustrankaFormatedWithAdress>
    <izvorni_sadrzaj> ECO MARINE društvo s ograničenom odgovornošću za turizam, Marina Dalmacija 14, 23206 Sukošan</izvorni_sadrzaj>
    <derivirana_varijabla naziv="DomainObject.Predmet.ProtustrankaFormatedWithAdress_1"> ECO MARINE društvo s ograničenom odgovornošću za turizam, Marina Dalmacija 14, 23206 Sukošan</derivirana_varijabla>
  </DomainObject.Predmet.ProtustrankaFormatedWithAdress>
  <DomainObject.Predmet.ProtustrankaFormatedWithAdressOIB>
    <izvorni_sadrzaj> ECO MARINE društvo s ograničenom odgovornošću za turizam, OIB 53607913301, Marina Dalmacija 14, 23206 Sukošan</izvorni_sadrzaj>
    <derivirana_varijabla naziv="DomainObject.Predmet.ProtustrankaFormatedWithAdressOIB_1"> ECO MARINE društvo s ograničenom odgovornošću za turizam, OIB 53607913301, Marina Dalmacija 14, 23206 Sukošan</derivirana_varijabla>
  </DomainObject.Predmet.ProtustrankaFormatedWithAdressOIB>
  <DomainObject.Predmet.ProtustrankaWithAdress>
    <izvorni_sadrzaj>ECO MARINE društvo s ograničenom odgovornošću za turizam Marina Dalmacija 14, 23206 Sukošan</izvorni_sadrzaj>
    <derivirana_varijabla naziv="DomainObject.Predmet.ProtustrankaWithAdress_1">ECO MARINE društvo s ograničenom odgovornošću za turizam Marina Dalmacija 14, 23206 Sukošan</derivirana_varijabla>
  </DomainObject.Predmet.ProtustrankaWithAdress>
  <DomainObject.Predmet.ProtustrankaWithAdressOIB>
    <izvorni_sadrzaj>ECO MARINE društvo s ograničenom odgovornošću za turizam, OIB 53607913301, Marina Dalmacija 14, 23206 Sukošan</izvorni_sadrzaj>
    <derivirana_varijabla naziv="DomainObject.Predmet.ProtustrankaWithAdressOIB_1">ECO MARINE društvo s ograničenom odgovornošću za turizam, OIB 53607913301, Marina Dalmacija 14, 23206 Sukošan</derivirana_varijabla>
  </DomainObject.Predmet.ProtustrankaWithAdressOIB>
  <DomainObject.Predmet.ProtustrankaNazivFormated>
    <izvorni_sadrzaj>ECO MARINE društvo s ograničenom odgovornošću za turizam</izvorni_sadrzaj>
    <derivirana_varijabla naziv="DomainObject.Predmet.ProtustrankaNazivFormated_1">ECO MARINE društvo s ograničenom odgovornošću za turizam</derivirana_varijabla>
  </DomainObject.Predmet.ProtustrankaNazivFormated>
  <DomainObject.Predmet.ProtustrankaNazivFormatedOIB>
    <izvorni_sadrzaj>ECO MARINE društvo s ograničenom odgovornošću za turizam, OIB 53607913301</izvorni_sadrzaj>
    <derivirana_varijabla naziv="DomainObject.Predmet.ProtustrankaNazivFormatedOIB_1">ECO MARINE društvo s ograničenom odgovornošću za turizam, OIB 53607913301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74410.11</izvorni_sadrzaj>
    <derivirana_varijabla naziv="DomainObject.Predmet.TrenutnaVrijednost_1">74410.11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ECO MARINE društvo s ograničenom odgovornošću za turizam</item>
    </izvorni_sadrzaj>
    <derivirana_varijabla naziv="DomainObject.Predmet.ProtuStrankaListFormated_1">
      <item>ECO MARINE društvo s ograničenom odgovornošću za turizam</item>
    </derivirana_varijabla>
  </DomainObject.Predmet.ProtuStrankaListFormated>
  <DomainObject.Predmet.ProtuStrankaListFormatedOIB>
    <izvorni_sadrzaj>
      <item>ECO MARINE društvo s ograničenom odgovornošću za turizam, OIB 53607913301</item>
    </izvorni_sadrzaj>
    <derivirana_varijabla naziv="DomainObject.Predmet.ProtuStrankaListFormatedOIB_1">
      <item>ECO MARINE društvo s ograničenom odgovornošću za turizam, OIB 53607913301</item>
    </derivirana_varijabla>
  </DomainObject.Predmet.ProtuStrankaListFormatedOIB>
  <DomainObject.Predmet.ProtuStrankaListFormatedWithAdress>
    <izvorni_sadrzaj>
      <item>ECO MARINE društvo s ograničenom odgovornošću za turizam, Marina Dalmacija 14, 23206 Sukošan</item>
    </izvorni_sadrzaj>
    <derivirana_varijabla naziv="DomainObject.Predmet.ProtuStrankaListFormatedWithAdress_1">
      <item>ECO MARINE društvo s ograničenom odgovornošću za turizam, Marina Dalmacija 14, 23206 Sukošan</item>
    </derivirana_varijabla>
  </DomainObject.Predmet.ProtuStrankaListFormatedWithAdress>
  <DomainObject.Predmet.ProtuStrankaListFormatedWithAdressOIB>
    <izvorni_sadrzaj>
      <item>ECO MARINE društvo s ograničenom odgovornošću za turizam, OIB 53607913301, Marina Dalmacija 14, 23206 Sukošan</item>
    </izvorni_sadrzaj>
    <derivirana_varijabla naziv="DomainObject.Predmet.ProtuStrankaListFormatedWithAdressOIB_1">
      <item>ECO MARINE društvo s ograničenom odgovornošću za turizam, OIB 53607913301, Marina Dalmacija 14, 23206 Sukošan</item>
    </derivirana_varijabla>
  </DomainObject.Predmet.ProtuStrankaListFormatedWithAdressOIB>
  <DomainObject.Predmet.ProtuStrankaListNazivFormated>
    <izvorni_sadrzaj>
      <item>ECO MARINE društvo s ograničenom odgovornošću za turizam</item>
    </izvorni_sadrzaj>
    <derivirana_varijabla naziv="DomainObject.Predmet.ProtuStrankaListNazivFormated_1">
      <item>ECO MARINE društvo s ograničenom odgovornošću za turizam</item>
    </derivirana_varijabla>
  </DomainObject.Predmet.ProtuStrankaListNazivFormated>
  <DomainObject.Predmet.ProtuStrankaListNazivFormatedOIB>
    <izvorni_sadrzaj>
      <item>ECO MARINE društvo s ograničenom odgovornošću za turizam, OIB 53607913301</item>
    </izvorni_sadrzaj>
    <derivirana_varijabla naziv="DomainObject.Predmet.ProtuStrankaListNazivFormatedOIB_1">
      <item>ECO MARINE društvo s ograničenom odgovornošću za turizam, OIB 53607913301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ECO MARINE društvo s ograničenom odgovornošću za turizam</izvorni_sadrzaj>
    <derivirana_varijabla naziv="DomainObject.Predmet.ProtustrankaIDrugi_1">ECO MARINE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ECO MARINE društvo s ograničenom odgovornošću za turizam, OIB 53607913301, Marina Dalmacija 14, 23206 Sukošan</izvorni_sadrzaj>
    <derivirana_varijabla naziv="DomainObject.Predmet.ProtustrankaIDrugiAdressOIB_1">ECO MARINE društvo s ograničenom odgovornošću za turizam, OIB 53607913301, Marina Dalmacija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ECO MARINE društvo s ograničenom odgovornošću za turizam</item>
    </izvorni_sadrzaj>
    <derivirana_varijabla naziv="DomainObject.Predmet.SudioniciListNaziv_1">
      <item>FINA</item>
      <item>ECO MARINE društvo s ograničenom odgovornošću za turizam</item>
    </derivirana_varijabla>
  </DomainObject.Predmet.SudioniciListNaziv>
  <DomainObject.Predmet.SudioniciListAdressOIB>
    <izvorni_sadrzaj>
      <item>FINA, OIB 85821130368</item>
      <item>ECO MARINE društvo s ograničenom odgovornošću za turizam, OIB 53607913301, Marina Dalmacija 14,23206 Sukošan</item>
    </izvorni_sadrzaj>
    <derivirana_varijabla naziv="DomainObject.Predmet.SudioniciListAdressOIB_1">
      <item>FINA, OIB 85821130368</item>
      <item>ECO MARINE društvo s ograničenom odgovornošću za turizam, OIB 53607913301, Marina Dalmacija 14,23206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53607913301</item>
    </izvorni_sadrzaj>
    <derivirana_varijabla naziv="DomainObject.Predmet.SudioniciListNazivOIB_1">
      <item>, OIB 85821130368</item>
      <item>, OIB 53607913301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970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2017-02-13T08:40:00Z</dcterms:created>
  <dc:creator>Krešimir Torbarina</dc:creator>
  <cp:lastModifiedBy>wsadmin</cp:lastModifiedBy>
  <cp:lastPrinted>2017-02-13T08:40:00Z</cp:lastPrinted>
  <dcterms:modified xmlns:xsi="http://www.w3.org/2001/XMLSchema-instance" xsi:type="dcterms:W3CDTF">2017-02-13T08:46:00Z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