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600e" w14:paraId="eef600e" w:rsidRDefault="0016180E" w:rsidP="0016180E" w:rsidR="0016180E" w:rsidRPr="00FE18A7">
      <w:pPr>
        <w15:collapsed w:val="false"/>
      </w:pPr>
      <w:bookmarkStart w:name="_GoBack" w:id="0"/>
      <w:bookmarkEnd w:id="0"/>
      <w:r w:rsidRPr="00FE18A7">
        <w:rPr>
          <w:b/>
        </w:rPr>
        <w:t xml:space="preserve">                         </w:t>
      </w:r>
    </w:p>
    <w:p w:rsidRDefault="0016180E" w:rsidP="0016180E" w:rsidR="0016180E" w:rsidRPr="00FE18A7">
      <w:r w:rsidRPr="00FE18A7">
        <w:t xml:space="preserve">                 </w:t>
      </w:r>
      <w:r w:rsidRPr="00FE18A7">
        <w:rPr>
          <w:noProof/>
        </w:rPr>
        <w:drawing>
          <wp:inline distR="0" distL="0" distB="0" distT="0">
            <wp:extent cy="680720" cx="599440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0720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80E" w:rsidP="0016180E" w:rsidR="0016180E" w:rsidRPr="00FE18A7">
      <w:r w:rsidRPr="00FE18A7">
        <w:t xml:space="preserve">   REPUBLIKA HRVATSKA</w:t>
      </w:r>
    </w:p>
    <w:p w:rsidRDefault="0016180E" w:rsidP="0016180E" w:rsidR="0016180E" w:rsidRPr="00FE18A7">
      <w:r w:rsidRPr="00FE18A7">
        <w:t>TRGOVAČKI SUD  U PAZINU</w:t>
      </w:r>
    </w:p>
    <w:p w:rsidRDefault="0016180E" w:rsidP="0016180E" w:rsidR="0016180E" w:rsidRPr="00FE18A7">
      <w:r w:rsidRPr="00FE18A7">
        <w:tab/>
      </w:r>
      <w:r w:rsidRPr="00FE18A7">
        <w:tab/>
      </w:r>
      <w:r w:rsidRPr="00FE18A7">
        <w:tab/>
      </w:r>
      <w:r w:rsidRPr="00FE18A7">
        <w:tab/>
        <w:t xml:space="preserve">      </w:t>
      </w:r>
    </w:p>
    <w:p w:rsidRDefault="0016180E" w:rsidP="0016180E" w:rsidR="0016180E" w:rsidRPr="00FE18A7">
      <w:pPr>
        <w:jc w:val="center"/>
      </w:pPr>
      <w:r w:rsidRPr="00FE18A7">
        <w:t>R E P U B L I K A  H R V A T S K A</w:t>
      </w:r>
    </w:p>
    <w:p w:rsidRDefault="0016180E" w:rsidP="0016180E" w:rsidR="0016180E" w:rsidRPr="00FE18A7"/>
    <w:p w:rsidRDefault="0016180E" w:rsidP="0016180E" w:rsidR="0016180E" w:rsidRPr="00FE18A7">
      <w:pPr>
        <w:jc w:val="center"/>
      </w:pPr>
      <w:r w:rsidRPr="00FE18A7">
        <w:t>R J E Š E NJ E</w:t>
      </w:r>
    </w:p>
    <w:p w:rsidRDefault="0016180E" w:rsidP="0016180E" w:rsidR="0016180E" w:rsidRPr="00FE18A7"/>
    <w:p w:rsidRDefault="0016180E" w:rsidP="0016180E" w:rsidR="0016180E" w:rsidRPr="00FE18A7">
      <w:pPr>
        <w:jc w:val="both"/>
      </w:pPr>
      <w:r w:rsidRPr="00FE18A7">
        <w:tab/>
        <w:t xml:space="preserve">Trgovački sud u Pazinu, po sucu Damiru Rabaru, </w:t>
      </w:r>
      <w:r w:rsidR="0025048E" w:rsidRPr="00FE18A7">
        <w:t xml:space="preserve">odlučujući o prijedlogu predlagatelja Financijska Agencija Regionalni centar: Rijeka, </w:t>
      </w:r>
      <w:r w:rsidR="00163FD3" w:rsidRPr="00FE18A7">
        <w:t xml:space="preserve">Podružnica Pula, Pula, </w:t>
      </w:r>
      <w:proofErr w:type="spellStart"/>
      <w:r w:rsidR="00163FD3" w:rsidRPr="00FE18A7">
        <w:t>Giardini</w:t>
      </w:r>
      <w:proofErr w:type="spellEnd"/>
      <w:r w:rsidR="00163FD3" w:rsidRPr="00FE18A7">
        <w:t xml:space="preserve"> 5</w:t>
      </w:r>
      <w:r w:rsidR="0025048E" w:rsidRPr="00FE18A7">
        <w:t xml:space="preserve">, za otvaranje stečajnog postupka nad dužnikom </w:t>
      </w:r>
      <w:r w:rsidR="004829C7" w:rsidRPr="00FE18A7">
        <w:t>Nogometni klub ISTRA 1961 sportsko dioničko društvo za obavljanje sportskih djelatnosti</w:t>
      </w:r>
      <w:r w:rsidRPr="00FE18A7">
        <w:t xml:space="preserve">, </w:t>
      </w:r>
      <w:r w:rsidR="004829C7" w:rsidRPr="00FE18A7">
        <w:t xml:space="preserve">Pula, Mate Balote 11, </w:t>
      </w:r>
      <w:r w:rsidRPr="00FE18A7">
        <w:t xml:space="preserve">OIB: </w:t>
      </w:r>
      <w:r w:rsidR="004829C7" w:rsidRPr="00FE18A7">
        <w:t>39939521507</w:t>
      </w:r>
      <w:r w:rsidRPr="00FE18A7">
        <w:t xml:space="preserve">, </w:t>
      </w:r>
      <w:r w:rsidR="004829C7" w:rsidRPr="00FE18A7">
        <w:t>3</w:t>
      </w:r>
      <w:r w:rsidRPr="00FE18A7">
        <w:t xml:space="preserve">1. </w:t>
      </w:r>
      <w:r w:rsidR="004829C7" w:rsidRPr="00FE18A7">
        <w:t xml:space="preserve">siječnja </w:t>
      </w:r>
      <w:r w:rsidRPr="00FE18A7">
        <w:t>201</w:t>
      </w:r>
      <w:r w:rsidR="004829C7" w:rsidRPr="00FE18A7">
        <w:t>8</w:t>
      </w:r>
      <w:r w:rsidRPr="00FE18A7">
        <w:t xml:space="preserve">. 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ind w:firstLine="708"/>
      </w:pPr>
      <w:r w:rsidRPr="00FE18A7">
        <w:tab/>
      </w:r>
      <w:r w:rsidRPr="00FE18A7">
        <w:tab/>
      </w:r>
      <w:r w:rsidRPr="00FE18A7">
        <w:tab/>
      </w:r>
      <w:r w:rsidRPr="00FE18A7">
        <w:tab/>
        <w:t xml:space="preserve">     r i j e š i o   j e</w:t>
      </w:r>
    </w:p>
    <w:p w:rsidRDefault="0016180E" w:rsidP="0016180E" w:rsidR="0016180E" w:rsidRPr="00FE18A7">
      <w:pPr>
        <w:ind w:firstLine="708"/>
      </w:pPr>
    </w:p>
    <w:p w:rsidRDefault="0016180E" w:rsidP="0016180E" w:rsidR="0016180E" w:rsidRPr="00FE18A7">
      <w:pPr>
        <w:ind w:firstLine="720"/>
        <w:jc w:val="both"/>
      </w:pPr>
      <w:r w:rsidRPr="00FE18A7">
        <w:t>I.</w:t>
      </w:r>
      <w:r w:rsidRPr="00FE18A7">
        <w:tab/>
        <w:t xml:space="preserve">Pokreće se prethodni postupak radi izjašnjenja o prijedlogu i utvrđivanja uvjeta za otvaranje stečajnog postupka nad dužnikom </w:t>
      </w:r>
      <w:r w:rsidR="00B74176" w:rsidRPr="00FE18A7">
        <w:t>Nogometni klub ISTRA 1961 sportsko dioničko društvo za obavljanje sportskih djelatnosti, Pula, Mate Balote 11, OIB: 39939521507</w:t>
      </w:r>
      <w:r w:rsidRPr="00FE18A7">
        <w:t>.</w:t>
      </w:r>
    </w:p>
    <w:p w:rsidRDefault="0016180E" w:rsidP="0016180E" w:rsidR="0016180E" w:rsidRPr="00FE18A7">
      <w:pPr>
        <w:ind w:firstLine="720"/>
        <w:jc w:val="both"/>
      </w:pPr>
    </w:p>
    <w:p w:rsidRDefault="0016180E" w:rsidP="0016180E" w:rsidR="0016180E" w:rsidRPr="00FE18A7">
      <w:pPr>
        <w:jc w:val="both"/>
      </w:pPr>
      <w:r w:rsidRPr="00FE18A7">
        <w:tab/>
        <w:t>II.</w:t>
      </w:r>
      <w:r w:rsidRPr="00FE18A7">
        <w:tab/>
        <w:t xml:space="preserve">Za privremenog stečajnog upravitelja imenuje se </w:t>
      </w:r>
      <w:r w:rsidR="00634DC7" w:rsidRPr="00FE18A7">
        <w:t xml:space="preserve">Jasmina </w:t>
      </w:r>
      <w:proofErr w:type="spellStart"/>
      <w:r w:rsidR="00634DC7" w:rsidRPr="00FE18A7">
        <w:t>Lichtenberg</w:t>
      </w:r>
      <w:proofErr w:type="spellEnd"/>
      <w:r w:rsidR="00634DC7" w:rsidRPr="00FE18A7">
        <w:t xml:space="preserve"> iz Pule, Ravenska 8, OIB: 26338581935</w:t>
      </w:r>
      <w:r w:rsidRPr="00FE18A7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FE18A7">
          <w:t>45. st</w:t>
        </w:r>
      </w:smartTag>
      <w:r w:rsidRPr="00FE18A7">
        <w:t>. 2. i 4. Stečajnog zakona).</w:t>
      </w:r>
    </w:p>
    <w:p w:rsidRDefault="0016180E" w:rsidP="0016180E" w:rsidR="0016180E" w:rsidRPr="00FE18A7"/>
    <w:p w:rsidRDefault="0016180E" w:rsidP="0016180E" w:rsidR="0016180E" w:rsidRPr="00FE18A7">
      <w:pPr>
        <w:jc w:val="both"/>
      </w:pPr>
      <w:r w:rsidRPr="00FE18A7">
        <w:tab/>
        <w:t>III.</w:t>
      </w:r>
      <w:r w:rsidRPr="00FE18A7">
        <w:tab/>
        <w:t>Pozivaju se dužnikovi dužnici da svoje obveze ispunjavaju vodeći računa o ovom objavljenom rješenju.</w:t>
      </w:r>
    </w:p>
    <w:p w:rsidRDefault="0016180E" w:rsidP="0016180E" w:rsidR="0016180E" w:rsidRPr="00FE18A7"/>
    <w:p w:rsidRDefault="0016180E" w:rsidP="0016180E" w:rsidR="0016180E" w:rsidRPr="00FE18A7">
      <w:pPr>
        <w:jc w:val="both"/>
      </w:pPr>
      <w:r w:rsidRPr="00FE18A7">
        <w:tab/>
        <w:t>IV.</w:t>
      </w:r>
      <w:r w:rsidRPr="00FE18A7">
        <w:tab/>
        <w:t xml:space="preserve">Ročište radi izjašnjenja o prijedlogu i rasprave o uvjetima za otvaranje stečajnog postupka nad dužnikom određuje se za dan </w:t>
      </w:r>
    </w:p>
    <w:p w:rsidRDefault="0016180E" w:rsidP="0016180E" w:rsidR="0016180E" w:rsidRPr="00FE18A7"/>
    <w:p w:rsidRDefault="004E4908" w:rsidP="0016180E" w:rsidR="0016180E" w:rsidRPr="00FE18A7">
      <w:pPr>
        <w:jc w:val="center"/>
      </w:pPr>
      <w:r w:rsidRPr="00FE18A7">
        <w:t>14</w:t>
      </w:r>
      <w:r w:rsidR="0016180E" w:rsidRPr="00FE18A7">
        <w:t xml:space="preserve">. </w:t>
      </w:r>
      <w:r w:rsidRPr="00FE18A7">
        <w:t xml:space="preserve">ožujka </w:t>
      </w:r>
      <w:r w:rsidR="0016180E" w:rsidRPr="00FE18A7">
        <w:t>201</w:t>
      </w:r>
      <w:r w:rsidRPr="00FE18A7">
        <w:t>8</w:t>
      </w:r>
      <w:r w:rsidR="0016180E" w:rsidRPr="00FE18A7">
        <w:t xml:space="preserve">. u </w:t>
      </w:r>
      <w:r w:rsidR="002C32C2" w:rsidRPr="00FE18A7">
        <w:t>9</w:t>
      </w:r>
      <w:r w:rsidR="0016180E" w:rsidRPr="00FE18A7">
        <w:t>:</w:t>
      </w:r>
      <w:r w:rsidRPr="00FE18A7">
        <w:t>00</w:t>
      </w:r>
      <w:r w:rsidR="0016180E" w:rsidRPr="00FE18A7">
        <w:t xml:space="preserve"> sati</w:t>
      </w:r>
    </w:p>
    <w:p w:rsidRDefault="0016180E" w:rsidP="0016180E" w:rsidR="0016180E" w:rsidRPr="00FE18A7">
      <w:pPr>
        <w:jc w:val="center"/>
      </w:pPr>
      <w:r w:rsidRPr="00FE18A7">
        <w:t xml:space="preserve">u Trgovačkom sudu u Pazinu, </w:t>
      </w:r>
      <w:proofErr w:type="spellStart"/>
      <w:r w:rsidRPr="00FE18A7">
        <w:t>Dršćevka</w:t>
      </w:r>
      <w:proofErr w:type="spellEnd"/>
      <w:r w:rsidRPr="00FE18A7">
        <w:t xml:space="preserve"> 1, sudnica 2, 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  <w:r w:rsidRPr="00FE18A7">
        <w:tab/>
        <w:t xml:space="preserve">na koje se poziva predlagatelj, privremeni stečajni upravitelj i FINA.  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  <w:r w:rsidRPr="00FE18A7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FE18A7">
          <w:t>49. st</w:t>
        </w:r>
      </w:smartTag>
      <w:r w:rsidRPr="00FE18A7">
        <w:t>. 1. i 2. Stečajnog zakona).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center"/>
      </w:pPr>
      <w:r w:rsidRPr="00FE18A7">
        <w:t>Obrazloženje</w:t>
      </w:r>
    </w:p>
    <w:p w:rsidRDefault="0016180E" w:rsidP="0016180E" w:rsidR="0016180E" w:rsidRPr="00FE18A7"/>
    <w:p w:rsidRDefault="0016180E" w:rsidP="0016180E" w:rsidR="0016180E" w:rsidRPr="00FE18A7">
      <w:pPr>
        <w:jc w:val="both"/>
      </w:pPr>
      <w:r w:rsidRPr="00FE18A7">
        <w:tab/>
        <w:t>Predlagatelj je podnio prijedlog za pokretanje stečajnog postupka nad dužnikom.</w:t>
      </w:r>
    </w:p>
    <w:p w:rsidRDefault="0016180E" w:rsidP="0016180E" w:rsidR="0016180E" w:rsidRPr="00FE18A7">
      <w:pPr>
        <w:jc w:val="both"/>
      </w:pPr>
      <w:r w:rsidRPr="00FE18A7">
        <w:lastRenderedPageBreak/>
        <w:tab/>
        <w:t xml:space="preserve">Predlagatelj je u prijedlogu za pokretanje stečajnog postupka naveo da postoje razlozi za otvaranje stečajnog postupka iz čl. 4. Stečajnog zakona, odnosno da je dužnik nelikvidan, nesposoban za plaćanje i prezadužen, </w:t>
      </w:r>
      <w:r w:rsidR="00442929" w:rsidRPr="00FE18A7">
        <w:t>budući da na dan 26. siječnja 2018. dužnik u Očevidniku redoslijeda osnova za plaćanje ima evidentira</w:t>
      </w:r>
      <w:r w:rsidR="00957776" w:rsidRPr="00FE18A7">
        <w:t>n</w:t>
      </w:r>
      <w:r w:rsidR="00442929" w:rsidRPr="00FE18A7">
        <w:t>e neizvršene osnove za plaćanje u neprekinutom razdoblju od 120</w:t>
      </w:r>
      <w:r w:rsidR="00957776" w:rsidRPr="00FE18A7">
        <w:t xml:space="preserve"> dana, u ukupnom iznosu od 1.677.600,57 kuna.</w:t>
      </w:r>
      <w:r w:rsidR="00442929" w:rsidRPr="00FE18A7">
        <w:t xml:space="preserve"> 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  <w:r w:rsidRPr="00FE18A7">
        <w:tab/>
        <w:t xml:space="preserve">S obzirom na sve navedeno, valjalo je 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FE18A7">
          <w:t>42. st</w:t>
        </w:r>
      </w:smartTag>
      <w:r w:rsidRPr="00FE18A7">
        <w:t>. 2. SZ-a imenovan je privremeni stečajni upravitelj.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center"/>
      </w:pPr>
      <w:r w:rsidRPr="00FE18A7">
        <w:t xml:space="preserve">U Pazinu, </w:t>
      </w:r>
      <w:r w:rsidR="00957776" w:rsidRPr="00FE18A7">
        <w:t>3</w:t>
      </w:r>
      <w:r w:rsidR="006D32A2" w:rsidRPr="00FE18A7">
        <w:t>1</w:t>
      </w:r>
      <w:r w:rsidRPr="00FE18A7">
        <w:t xml:space="preserve">. </w:t>
      </w:r>
      <w:r w:rsidR="00957776" w:rsidRPr="00FE18A7">
        <w:t xml:space="preserve">siječnja </w:t>
      </w:r>
      <w:r w:rsidRPr="00FE18A7">
        <w:t>201</w:t>
      </w:r>
      <w:r w:rsidR="00957776" w:rsidRPr="00FE18A7">
        <w:t>8</w:t>
      </w:r>
      <w:r w:rsidR="008B5072" w:rsidRPr="00FE18A7">
        <w:t xml:space="preserve">. </w:t>
      </w:r>
    </w:p>
    <w:p w:rsidRDefault="0016180E" w:rsidP="0016180E" w:rsidR="0016180E" w:rsidRPr="00FE18A7">
      <w:pPr>
        <w:jc w:val="center"/>
      </w:pPr>
      <w:r w:rsidRPr="00FE18A7">
        <w:t xml:space="preserve">  </w:t>
      </w:r>
    </w:p>
    <w:p w:rsidRDefault="0016180E" w:rsidP="0016180E" w:rsidR="0016180E" w:rsidRPr="00FE18A7">
      <w:pPr>
        <w:jc w:val="center"/>
      </w:pPr>
    </w:p>
    <w:p w:rsidRDefault="00223D8E" w:rsidP="00B5779A" w:rsidR="0016180E" w:rsidRPr="00FE18A7">
      <w:pPr>
        <w:ind w:firstLine="708" w:left="5664"/>
      </w:pPr>
      <w:r>
        <w:t xml:space="preserve">   </w:t>
      </w:r>
      <w:r w:rsidR="0016180E" w:rsidRPr="00FE18A7">
        <w:t>Stečajni sudac</w:t>
      </w:r>
    </w:p>
    <w:p w:rsidRDefault="0016180E" w:rsidP="0016180E" w:rsidR="0016180E" w:rsidRPr="00FE18A7">
      <w:pPr>
        <w:jc w:val="center"/>
      </w:pPr>
    </w:p>
    <w:p w:rsidRDefault="00B5779A" w:rsidP="00B5779A" w:rsidR="0016180E" w:rsidRPr="00FE18A7">
      <w:pPr>
        <w:ind w:firstLine="708" w:left="5664"/>
      </w:pPr>
      <w:r>
        <w:t xml:space="preserve">  Damir Rabar</w:t>
      </w:r>
      <w:r w:rsidR="00223D8E">
        <w:t>, v.r.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  <w:r w:rsidRPr="00FE18A7">
        <w:t>UPUTA O PRAVNOM LIJEKU:</w:t>
      </w:r>
    </w:p>
    <w:p w:rsidRDefault="0016180E" w:rsidP="0016180E" w:rsidR="0016180E" w:rsidRPr="00FE18A7">
      <w:pPr>
        <w:jc w:val="both"/>
      </w:pPr>
      <w:r w:rsidRPr="00FE18A7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FE18A7">
          <w:t>11. st</w:t>
        </w:r>
      </w:smartTag>
      <w:r w:rsidRPr="00FE18A7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FE18A7">
          <w:t>42. st</w:t>
        </w:r>
      </w:smartTag>
      <w:r w:rsidRPr="00FE18A7">
        <w:t>. 1. SZ-a).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  <w:r w:rsidRPr="00FE18A7">
        <w:t>DNA:</w:t>
      </w:r>
    </w:p>
    <w:p w:rsidRDefault="0016180E" w:rsidP="0016180E" w:rsidR="00B5779A">
      <w:pPr>
        <w:pStyle w:val="Odlomakpopisa"/>
        <w:numPr>
          <w:ilvl w:val="0"/>
          <w:numId w:val="1"/>
        </w:numPr>
        <w:jc w:val="both"/>
      </w:pPr>
      <w:r w:rsidRPr="00FE18A7">
        <w:t xml:space="preserve">predlagatelju </w:t>
      </w:r>
      <w:r w:rsidR="00FF5712" w:rsidRPr="00FE18A7">
        <w:t>Financijska Agencija</w:t>
      </w:r>
      <w:r w:rsidR="00B5779A">
        <w:t>, RC Rijeka, F. Kurelca 8,</w:t>
      </w:r>
    </w:p>
    <w:p w:rsidRDefault="00FF5712" w:rsidP="0016180E" w:rsidR="00B5779A">
      <w:pPr>
        <w:pStyle w:val="Odlomakpopisa"/>
        <w:numPr>
          <w:ilvl w:val="0"/>
          <w:numId w:val="1"/>
        </w:numPr>
        <w:jc w:val="both"/>
      </w:pPr>
      <w:r w:rsidRPr="00FE18A7">
        <w:t>dužniku Nogometni klub ISTRA 1961 d.d., Pula, Mate Balote 11</w:t>
      </w:r>
      <w:r w:rsidR="006D32A2" w:rsidRPr="00FE18A7">
        <w:t xml:space="preserve">, </w:t>
      </w:r>
    </w:p>
    <w:p w:rsidRDefault="0016180E" w:rsidP="0016180E" w:rsidR="00B5779A">
      <w:pPr>
        <w:pStyle w:val="Odlomakpopisa"/>
        <w:numPr>
          <w:ilvl w:val="0"/>
          <w:numId w:val="1"/>
        </w:numPr>
        <w:jc w:val="both"/>
      </w:pPr>
      <w:r w:rsidRPr="00FE18A7">
        <w:t xml:space="preserve">privremeni stečajni upravitelj </w:t>
      </w:r>
      <w:r w:rsidR="00FF5712" w:rsidRPr="00FE18A7">
        <w:t xml:space="preserve">Jasmina </w:t>
      </w:r>
      <w:proofErr w:type="spellStart"/>
      <w:r w:rsidR="00FF5712" w:rsidRPr="00FE18A7">
        <w:t>Lichtenberg</w:t>
      </w:r>
      <w:proofErr w:type="spellEnd"/>
      <w:r w:rsidR="00FF5712" w:rsidRPr="00FE18A7">
        <w:t xml:space="preserve"> iz Pule, Ravenska 8</w:t>
      </w:r>
      <w:r w:rsidR="00EB0C44" w:rsidRPr="00FE18A7">
        <w:t>,</w:t>
      </w:r>
      <w:r w:rsidRPr="00FE18A7">
        <w:t xml:space="preserve"> uz prijedlog s prilozima,</w:t>
      </w:r>
    </w:p>
    <w:p w:rsidRDefault="0016180E" w:rsidP="0016180E" w:rsidR="00B5779A">
      <w:pPr>
        <w:pStyle w:val="Odlomakpopisa"/>
        <w:numPr>
          <w:ilvl w:val="0"/>
          <w:numId w:val="1"/>
        </w:numPr>
        <w:jc w:val="both"/>
      </w:pPr>
      <w:r w:rsidRPr="00FE18A7">
        <w:t xml:space="preserve">Porezna uprava Pazin, M. B. Rašana 2/4, </w:t>
      </w:r>
    </w:p>
    <w:p w:rsidRDefault="0016180E" w:rsidP="0016180E" w:rsidR="00B5779A">
      <w:pPr>
        <w:pStyle w:val="Odlomakpopisa"/>
        <w:numPr>
          <w:ilvl w:val="0"/>
          <w:numId w:val="1"/>
        </w:numPr>
        <w:jc w:val="both"/>
      </w:pPr>
      <w:r w:rsidRPr="00FE18A7">
        <w:t>sudski registar ovoga suda,</w:t>
      </w:r>
    </w:p>
    <w:p w:rsidRDefault="0016180E" w:rsidP="0016180E" w:rsidR="0016180E" w:rsidRPr="00FE18A7">
      <w:pPr>
        <w:pStyle w:val="Odlomakpopisa"/>
        <w:numPr>
          <w:ilvl w:val="0"/>
          <w:numId w:val="1"/>
        </w:numPr>
        <w:jc w:val="both"/>
      </w:pPr>
      <w:r w:rsidRPr="00FE18A7">
        <w:t>e-oglasna ploča suda - 8 dana.</w:t>
      </w:r>
    </w:p>
    <w:p w:rsidRDefault="0016180E" w:rsidP="0016180E" w:rsidR="0016180E" w:rsidRPr="00FE18A7">
      <w:pPr>
        <w:jc w:val="both"/>
      </w:pPr>
    </w:p>
    <w:p w:rsidRDefault="0016180E" w:rsidP="0016180E" w:rsidR="0016180E" w:rsidRPr="00FE18A7">
      <w:pPr>
        <w:jc w:val="both"/>
      </w:pPr>
    </w:p>
    <w:p w:rsidRDefault="0016180E" w:rsidP="0016180E" w:rsidR="0016180E" w:rsidRPr="00FE18A7"/>
    <w:p w:rsidRDefault="0016180E" w:rsidP="0016180E" w:rsidR="0016180E" w:rsidRPr="00FE18A7"/>
    <w:p w:rsidRDefault="0016180E" w:rsidP="0016180E" w:rsidR="0016180E" w:rsidRPr="00FE18A7"/>
    <w:p w:rsidRDefault="0016180E" w:rsidP="0016180E" w:rsidR="0016180E" w:rsidRPr="00FE18A7"/>
    <w:p w:rsidRDefault="00EB7624" w:rsidR="00EB7624" w:rsidRPr="00FE18A7"/>
    <w:sectPr w:rsidR="00EB7624" w:rsidRPr="00FE18A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79A" w:rsidP="00B5779A" w:rsidR="00B5779A">
      <w:r>
        <w:separator/>
      </w:r>
    </w:p>
  </w:endnote>
  <w:endnote w:id="0" w:type="continuationSeparator">
    <w:p w:rsidRDefault="00B5779A" w:rsidP="00B5779A" w:rsidR="00B57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79A" w:rsidP="00B5779A" w:rsidR="00B5779A">
      <w:r>
        <w:separator/>
      </w:r>
    </w:p>
  </w:footnote>
  <w:footnote w:id="0" w:type="continuationSeparator">
    <w:p w:rsidRDefault="00B5779A" w:rsidP="00B5779A" w:rsidR="00B57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79A" w:rsidP="00B5779A" w:rsidR="00B5779A">
    <w:pPr>
      <w:pStyle w:val="Zaglavlje"/>
      <w:jc w:val="right"/>
    </w:pPr>
    <w:r>
      <w:t xml:space="preserve"> St-33/2018-3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180E"/>
    <w:rsid w:val="0016180E"/>
    <w:rsid w:val="00163FD3"/>
    <w:rsid w:val="00223D8E"/>
    <w:rsid w:val="0025048E"/>
    <w:rsid w:val="002C32C2"/>
    <w:rsid w:val="00442929"/>
    <w:rsid w:val="004829C7"/>
    <w:rsid w:val="004E4908"/>
    <w:rsid w:val="00634DC7"/>
    <w:rsid w:val="006D32A2"/>
    <w:rsid w:val="008B5072"/>
    <w:rsid w:val="00957776"/>
    <w:rsid w:val="00B5779A"/>
    <w:rsid w:val="00B67C58"/>
    <w:rsid w:val="00B74176"/>
    <w:rsid w:val="00BE1BA9"/>
    <w:rsid w:val="00C21C59"/>
    <w:rsid w:val="00CE2863"/>
    <w:rsid w:val="00EB0C44"/>
    <w:rsid w:val="00EB7624"/>
    <w:rsid w:val="00FB0996"/>
    <w:rsid w:val="00FE18A7"/>
    <w:rsid w:val="00FF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18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bCs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8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80E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577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77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7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779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77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D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D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D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D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18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bCs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8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80E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577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77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7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779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77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D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D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D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D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8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ISTRA 1961 s.d.d. PULA</izvorni_sadrzaj>
    <derivirana_varijabla naziv="DomainObject.Predmet.ProtustrankaFormated_1">  Nogometni klub ISTRA 1961 s.d.d. PULA</derivirana_varijabla>
  </DomainObject.Predmet.ProtustrankaFormated>
  <DomainObject.Predmet.ProtustrankaFormatedOIB>
    <izvorni_sadrzaj>  Nogometni klub ISTRA 1961 s.d.d. PULA, OIB 39939521507</izvorni_sadrzaj>
    <derivirana_varijabla naziv="DomainObject.Predmet.ProtustrankaFormatedOIB_1">  Nogometni klub ISTRA 1961 s.d.d. PULA, OIB 39939521507</derivirana_varijabla>
  </DomainObject.Predmet.ProtustrankaFormatedOIB>
  <DomainObject.Predmet.ProtustrankaFormatedWithAdress>
    <izvorni_sadrzaj> Nogometni klub ISTRA 1961 s.d.d. PULA, Mate Balote 11, 52100 Pula</izvorni_sadrzaj>
    <derivirana_varijabla naziv="DomainObject.Predmet.ProtustrankaFormatedWithAdress_1"> Nogometni klub ISTRA 1961 s.d.d. PULA, Mate Balote 11, 52100 Pula</derivirana_varijabla>
  </DomainObject.Predmet.ProtustrankaFormatedWithAdress>
  <DomainObject.Predmet.ProtustrankaFormatedWithAdressOIB>
    <izvorni_sadrzaj> Nogometni klub ISTRA 1961 s.d.d. PULA, OIB 39939521507, Mate Balote 11, 52100 Pula</izvorni_sadrzaj>
    <derivirana_varijabla naziv="DomainObject.Predmet.ProtustrankaFormatedWithAdressOIB_1"> Nogometni klub ISTRA 1961 s.d.d. PULA, OIB 39939521507, Mate Balote 11, 52100 Pula</derivirana_varijabla>
  </DomainObject.Predmet.ProtustrankaFormatedWithAdressOIB>
  <DomainObject.Predmet.ProtustrankaWithAdress>
    <izvorni_sadrzaj>Nogometni klub ISTRA 1961 s.d.d. PULA Mate Balote 11, 52100 Pula</izvorni_sadrzaj>
    <derivirana_varijabla naziv="DomainObject.Predmet.ProtustrankaWithAdress_1">Nogometni klub ISTRA 1961 s.d.d. PULA Mate Balote 11, 52100 Pula</derivirana_varijabla>
  </DomainObject.Predmet.ProtustrankaWithAdress>
  <DomainObject.Predmet.ProtustrankaWithAdressOIB>
    <izvorni_sadrzaj>Nogometni klub ISTRA 1961 s.d.d. PULA, OIB 39939521507, Mate Balote 11, 52100 Pula</izvorni_sadrzaj>
    <derivirana_varijabla naziv="DomainObject.Predmet.ProtustrankaWithAdressOIB_1">Nogometni klub ISTRA 1961 s.d.d. PULA, OIB 39939521507, Mate Balote 11, 52100 Pula</derivirana_varijabla>
  </DomainObject.Predmet.ProtustrankaWithAdressOIB>
  <DomainObject.Predmet.ProtustrankaNazivFormated>
    <izvorni_sadrzaj>Nogometni klub ISTRA 1961 s.d.d. PULA</izvorni_sadrzaj>
    <derivirana_varijabla naziv="DomainObject.Predmet.ProtustrankaNazivFormated_1">Nogometni klub ISTRA 1961 s.d.d. PULA</derivirana_varijabla>
  </DomainObject.Predmet.ProtustrankaNazivFormated>
  <DomainObject.Predmet.ProtustrankaNazivFormatedOIB>
    <izvorni_sadrzaj>Nogometni klub ISTRA 1961 s.d.d. PULA, OIB 39939521507</izvorni_sadrzaj>
    <derivirana_varijabla naziv="DomainObject.Predmet.ProtustrankaNazivFormatedOIB_1">Nogometni klub ISTRA 1961 s.d.d. PULA, OIB 39939521507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1677600.57</izvorni_sadrzaj>
    <derivirana_varijabla naziv="DomainObject.Predmet.TrenutnaVrijednost_1">1677600.57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ISTRA 1961 s.d.d. PULA</item>
    </izvorni_sadrzaj>
    <derivirana_varijabla naziv="DomainObject.Predmet.ProtuStrankaListFormated_1">
      <item>Nogometni klub ISTRA 1961 s.d.d. PULA</item>
    </derivirana_varijabla>
  </DomainObject.Predmet.ProtuStrankaListFormated>
  <DomainObject.Predmet.ProtuStrankaListFormatedOIB>
    <izvorni_sadrzaj>
      <item>Nogometni klub ISTRA 1961 s.d.d. PULA, OIB 39939521507</item>
    </izvorni_sadrzaj>
    <derivirana_varijabla naziv="DomainObject.Predmet.ProtuStrankaListFormatedOIB_1">
      <item>Nogometni klub ISTRA 1961 s.d.d. PULA, OIB 39939521507</item>
    </derivirana_varijabla>
  </DomainObject.Predmet.ProtuStrankaListFormatedOIB>
  <DomainObject.Predmet.ProtuStrankaListFormatedWithAdress>
    <izvorni_sadrzaj>
      <item>Nogometni klub ISTRA 1961 s.d.d. PULA, Mate Balote 11, 52100 Pula</item>
    </izvorni_sadrzaj>
    <derivirana_varijabla naziv="DomainObject.Predmet.ProtuStrankaListFormatedWithAdress_1">
      <item>Nogometni klub ISTRA 1961 s.d.d. PULA, Mate Balote 11, 52100 Pula</item>
    </derivirana_varijabla>
  </DomainObject.Predmet.ProtuStrankaListFormatedWithAdress>
  <DomainObject.Predmet.ProtuStrankaListFormatedWithAdressOIB>
    <izvorni_sadrzaj>
      <item>Nogometni klub ISTRA 1961 s.d.d. PULA, OIB 39939521507, Mate Balote 11, 52100 Pula</item>
    </izvorni_sadrzaj>
    <derivirana_varijabla naziv="DomainObject.Predmet.ProtuStrankaListFormatedWithAdressOIB_1">
      <item>Nogometni klub ISTRA 1961 s.d.d. PULA, OIB 39939521507, Mate Balote 11, 52100 Pula</item>
    </derivirana_varijabla>
  </DomainObject.Predmet.ProtuStrankaListFormatedWithAdressOIB>
  <DomainObject.Predmet.ProtuStrankaListNazivFormated>
    <izvorni_sadrzaj>
      <item>Nogometni klub ISTRA 1961 s.d.d. PULA</item>
    </izvorni_sadrzaj>
    <derivirana_varijabla naziv="DomainObject.Predmet.ProtuStrankaListNazivFormated_1">
      <item>Nogometni klub ISTRA 1961 s.d.d. PULA</item>
    </derivirana_varijabla>
  </DomainObject.Predmet.ProtuStrankaListNazivFormated>
  <DomainObject.Predmet.ProtuStrankaListNazivFormatedOIB>
    <izvorni_sadrzaj>
      <item>Nogometni klub ISTRA 1961 s.d.d. PULA, OIB 39939521507</item>
    </izvorni_sadrzaj>
    <derivirana_varijabla naziv="DomainObject.Predmet.ProtuStrankaListNazivFormatedOIB_1">
      <item>Nogometni klub ISTRA 1961 s.d.d. PULA, OIB 39939521507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ISTRA 1961 s.d.d. PULA</izvorni_sadrzaj>
    <derivirana_varijabla naziv="DomainObject.Predmet.ProtustrankaIDrugi_1">Nogometni klub ISTRA 1961 s.d.d.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Nogometni klub ISTRA 1961 s.d.d. PULA, OIB 39939521507, Mate Balote 11, 52100 Pula</izvorni_sadrzaj>
    <derivirana_varijabla naziv="DomainObject.Predmet.ProtustrankaIDrugiAdressOIB_1">Nogometni klub ISTRA 1961 s.d.d. PULA, OIB 39939521507,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ISTRA 1961 s.d.d. PULA</item>
    </izvorni_sadrzaj>
    <derivirana_varijabla naziv="DomainObject.Predmet.SudioniciListNaziv_1">
      <item>FINANCIJSKA AGENCIJA, RC RIJEKA, PODRUŽNICA PULA, PULA</item>
      <item>Nogometni klub ISTRA 1961 s.d.d.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Nogometni klub ISTRA 1961 s.d.d. PULA, OIB 39939521507, Mate Balote 11,52100 Pula</item>
    </izvorni_sadrzaj>
    <derivirana_varijabla naziv="DomainObject.Predmet.SudioniciListAdressOIB_1">
      <item>FINANCIJSKA AGENCIJA, RC RIJEKA, PODRUŽNICA PULA, PULA, OIB 85821130368, F. Kurelca 8,51000 Rijeka</item>
      <item>Nogometni klub ISTRA 1961 s.d.d. PULA, OIB 39939521507, Mate Balote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39939521507</item>
    </izvorni_sadrzaj>
    <derivirana_varijabla naziv="DomainObject.Predmet.SudioniciListNazivOIB_1">
      <item>, OIB 85821130368</item>
      <item>, OIB 39939521507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485</properties:Words>
  <properties:Characters>2592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2018-01-31T09:09:00Z</dcterms:created>
  <dc:creator>Damir Rabar</dc:creator>
  <cp:lastModifiedBy>wsadmin</cp:lastModifiedBy>
  <cp:lastPrinted>2018-01-31T09:15:00Z</cp:lastPrinted>
  <dcterms:modified xmlns:xsi="http://www.w3.org/2001/XMLSchema-instance" xsi:type="dcterms:W3CDTF">2018-01-31T09:15:00Z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