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2029" w14:paraId="e78202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B17F85" w:rsidP="00584931" w:rsidR="00B17F85">
      <w:pPr>
        <w:ind w:left="5040"/>
        <w:jc w:val="right"/>
      </w:pPr>
      <w:r>
        <w:t xml:space="preserve">IVAN PETROVIĆ </w:t>
      </w:r>
    </w:p>
    <w:p w:rsidRDefault="00B17F85" w:rsidP="00584931" w:rsidR="00584931">
      <w:pPr>
        <w:ind w:left="5040"/>
        <w:jc w:val="right"/>
      </w:pPr>
      <w:r>
        <w:t>Braće Polić 39</w:t>
      </w:r>
    </w:p>
    <w:p w:rsidRDefault="00B17F85" w:rsidP="00584931" w:rsidR="00B17F85">
      <w:pPr>
        <w:ind w:left="5040"/>
        <w:jc w:val="right"/>
      </w:pPr>
      <w:r>
        <w:t>ŠIBENIK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67536">
        <w:t>46</w:t>
      </w:r>
      <w:r w:rsidR="00D128F7">
        <w:t>8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B17F85">
        <w:t>I-PAK d.o.o., Pakovo Selo, Oštarije 8, Pakovo Selo, OIB: 63736762704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B17F85">
        <w:t>30</w:t>
      </w:r>
      <w:r>
        <w:t xml:space="preserve"> sati, </w:t>
      </w:r>
      <w:r w:rsidR="006B0DDF" w:rsidRPr="00F60CD9">
        <w:t xml:space="preserve">kod </w:t>
      </w:r>
      <w:r w:rsidR="006B0DDF">
        <w:t>Trgovačkog</w:t>
      </w:r>
      <w:r w:rsidR="006B0DDF" w:rsidRPr="00F60CD9">
        <w:t xml:space="preserve"> suda</w:t>
      </w:r>
      <w:r w:rsidR="006B0DDF">
        <w:t xml:space="preserve"> u Zadru, Stalna služba u Šibeniku</w:t>
      </w:r>
      <w:r w:rsidR="006B0DDF" w:rsidRPr="00F60CD9">
        <w:t xml:space="preserve">, </w:t>
      </w:r>
      <w:r w:rsidR="006B0DDF">
        <w:t>Stjepana Radića 81/II</w:t>
      </w:r>
      <w:r w:rsidR="006B0DDF" w:rsidRPr="00F60CD9">
        <w:t>,</w:t>
      </w:r>
      <w:r w:rsidR="006B0DDF">
        <w:t xml:space="preserve"> Šibenik,</w:t>
      </w:r>
      <w:r w:rsidR="006B0DDF" w:rsidRPr="00F60CD9">
        <w:t xml:space="preserve"> sudnica br, </w:t>
      </w:r>
      <w:r w:rsidR="006B0DDF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B17F85">
        <w:t>32</w:t>
      </w:r>
      <w:r>
        <w:t xml:space="preserve"> sati, </w:t>
      </w:r>
      <w:r w:rsidR="006B0DDF" w:rsidRPr="00F60CD9">
        <w:t xml:space="preserve">kod </w:t>
      </w:r>
      <w:r w:rsidR="006B0DDF">
        <w:t>Trgovačkog</w:t>
      </w:r>
      <w:r w:rsidR="006B0DDF" w:rsidRPr="00F60CD9">
        <w:t xml:space="preserve"> suda</w:t>
      </w:r>
      <w:r w:rsidR="006B0DDF">
        <w:t xml:space="preserve"> u Zadru, Stalna služba u Šibeniku</w:t>
      </w:r>
      <w:r w:rsidR="006B0DDF" w:rsidRPr="00F60CD9">
        <w:t xml:space="preserve">, </w:t>
      </w:r>
      <w:r w:rsidR="006B0DDF">
        <w:t>Stjepana Radića 81/II</w:t>
      </w:r>
      <w:r w:rsidR="006B0DDF" w:rsidRPr="00F60CD9">
        <w:t>,</w:t>
      </w:r>
      <w:r w:rsidR="006B0DDF">
        <w:t xml:space="preserve"> Šibenik,</w:t>
      </w:r>
      <w:r w:rsidR="006B0DDF" w:rsidRPr="00F60CD9">
        <w:t xml:space="preserve"> sudnica br, </w:t>
      </w:r>
      <w:r w:rsidR="006B0DDF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675" w:rsidR="00F21675">
      <w:r>
        <w:separator/>
      </w:r>
    </w:p>
  </w:endnote>
  <w:endnote w:id="0" w:type="continuationSeparator">
    <w:p w:rsidRDefault="00F21675" w:rsidR="00F21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675" w:rsidR="00F21675">
      <w:r>
        <w:separator/>
      </w:r>
    </w:p>
  </w:footnote>
  <w:footnote w:id="0" w:type="continuationSeparator">
    <w:p w:rsidRDefault="00F21675" w:rsidR="00F21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4027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B17F85">
      <w:rPr>
        <w:b/>
        <w:bCs/>
        <w:sz w:val="28"/>
      </w:rPr>
      <w:t>468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0B38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96DCD"/>
    <w:rsid w:val="006A0F4B"/>
    <w:rsid w:val="006B0DDF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7F85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128F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1675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B3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B3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B3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B3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B3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B3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</izvorni_sadrzaj>
    <derivirana_varijabla naziv="DomainObject.Predmet.ProtustrankaFormated_1">  I-PAK d.o.o. za trgovinu i proizvodnju</derivirana_varijabla>
  </DomainObject.Predmet.ProtustrankaFormated>
  <DomainObject.Predmet.ProtustrankaFormatedOIB>
    <izvorni_sadrzaj>  I-PAK d.o.o. za trgovinu i proizvodnju, OIB 63736762704</izvorni_sadrzaj>
    <derivirana_varijabla naziv="DomainObject.Predmet.ProtustrankaFormatedOIB_1">  I-PAK d.o.o. za trgovinu i proizvodnju, OIB 63736762704</derivirana_varijabla>
  </DomainObject.Predmet.ProtustrankaFormatedOIB>
  <DomainObject.Predmet.ProtustrankaFormatedWithAdress>
    <izvorni_sadrzaj> I-PAK d.o.o. za trgovinu i proizvodnju, Oštarije 8, 22320 Pakovo Selo</izvorni_sadrzaj>
    <derivirana_varijabla naziv="DomainObject.Predmet.ProtustrankaFormatedWithAdress_1"> I-PAK d.o.o. za trgovinu i proizvodnju, Oštarije 8, 22320 Pakovo Selo</derivirana_varijabla>
  </DomainObject.Predmet.ProtustrankaFormatedWithAdress>
  <DomainObject.Predmet.ProtustrankaFormatedWithAdressOIB>
    <izvorni_sadrzaj> I-PAK d.o.o. za trgovinu i proizvodnju, OIB 63736762704, Oštarije 8, 22320 Pakovo Selo</izvorni_sadrzaj>
    <derivirana_varijabla naziv="DomainObject.Predmet.ProtustrankaFormatedWithAdressOIB_1"> I-PAK d.o.o. za trgovinu i proizvodnju, OIB 63736762704, Oštarije 8, 22320 Pakovo Selo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I-PAK d.o.o. za trgovinu i proizvodnju</item>
    </izvorni_sadrzaj>
    <derivirana_varijabla naziv="DomainObject.Predmet.ProtuStrankaListFormated_1">
      <item>I-PAK d.o.o. za trgovinu i proizvodnju</item>
    </derivirana_varijabla>
  </DomainObject.Predmet.ProtuStrankaListFormated>
  <DomainObject.Predmet.ProtuStrankaListFormatedOIB>
    <izvorni_sadrzaj>
      <item>I-PAK d.o.o. za trgovinu i proizvodnju, OIB 63736762704</item>
    </izvorni_sadrzaj>
    <derivirana_varijabla naziv="DomainObject.Predmet.ProtuStrankaListFormatedOIB_1">
      <item>I-PAK d.o.o. za trgovinu i proizvodnju, OIB 63736762704</item>
    </derivirana_varijabla>
  </DomainObject.Predmet.ProtuStrankaListFormatedOIB>
  <DomainObject.Predmet.ProtuStrankaListFormatedWithAdress>
    <izvorni_sadrzaj>
      <item>I-PAK d.o.o. za trgovinu i proizvodnju, Oštarije 8, 22320 Pakovo Selo</item>
    </izvorni_sadrzaj>
    <derivirana_varijabla naziv="DomainObject.Predmet.ProtuStrankaListFormatedWithAdress_1">
      <item>I-PAK d.o.o. za trgovinu i proizvodnju, Oštarije 8, 22320 Pakovo Selo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</item>
    </izvorni_sadrzaj>
    <derivirana_varijabla naziv="DomainObject.Predmet.ProtuStrankaListFormatedWithAdressOIB_1">
      <item>I-PAK d.o.o. za trgovinu i proizvodnju, OIB 63736762704, Oštarije 8, 22320 Pakovo Selo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Ivan Petrović</item>
    </izvorni_sadrzaj>
    <derivirana_varijabla naziv="DomainObject.Predmet.OstaliListFormated_1">
      <item>Ivan Petrović</item>
    </derivirana_varijabla>
  </DomainObject.Predmet.OstaliListFormated>
  <DomainObject.Predmet.OstaliListFormatedOIB>
    <izvorni_sadrzaj>
      <item>Ivan Petrović, OIB 40203108109</item>
    </izvorni_sadrzaj>
    <derivirana_varijabla naziv="DomainObject.Predmet.OstaliListFormatedOIB_1">
      <item>Ivan Petrović, OIB 40203108109</item>
    </derivirana_varijabla>
  </DomainObject.Predmet.OstaliListFormatedOIB>
  <DomainObject.Predmet.OstaliListFormatedWithAdress>
    <izvorni_sadrzaj>
      <item>Ivan Petrović</item>
    </izvorni_sadrzaj>
    <derivirana_varijabla naziv="DomainObject.Predmet.OstaliListFormatedWithAdress_1">
      <item>Ivan Petrović</item>
    </derivirana_varijabla>
  </DomainObject.Predmet.OstaliListFormatedWithAdress>
  <DomainObject.Predmet.OstaliListFormatedWithAdressOIB>
    <izvorni_sadrzaj>
      <item>Ivan Petrović, OIB 40203108109</item>
    </izvorni_sadrzaj>
    <derivirana_varijabla naziv="DomainObject.Predmet.OstaliListFormatedWithAdressOIB_1">
      <item>Ivan Petrović, OIB 40203108109</item>
    </derivirana_varijabla>
  </DomainObject.Predmet.OstaliListFormatedWithAdressOIB>
  <DomainObject.Predmet.OstaliListNazivFormated>
    <izvorni_sadrzaj>
      <item>Ivan Petrović</item>
    </izvorni_sadrzaj>
    <derivirana_varijabla naziv="DomainObject.Predmet.OstaliListNazivFormated_1">
      <item>Ivan Petrović</item>
    </derivirana_varijabla>
  </DomainObject.Predmet.OstaliListNazivFormated>
  <DomainObject.Predmet.OstaliListNazivFormatedOIB>
    <izvorni_sadrzaj>
      <item>Ivan Petrović, OIB 40203108109</item>
    </izvorni_sadrzaj>
    <derivirana_varijabla naziv="DomainObject.Predmet.OstaliListNazivFormatedOIB_1">
      <item>Ivan Petrović, OIB 40203108109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I-PAK d.o.o. za trgovinu i proizvodnju</item>
      <item>Ivan Petrović</item>
    </izvorni_sadrzaj>
    <derivirana_varijabla naziv="DomainObject.Predmet.SudioniciListNaziv_1">
      <item>FINA - Podružnica Šibenik</item>
      <item>I-PAK d.o.o. za trgovinu i proizvodnju</item>
      <item>Ivan Petrović</item>
    </derivirana_varijabla>
  </DomainObject.Predmet.SudioniciListNaziv>
  <DomainObject.Predmet.SudioniciListAdressOIB>
    <izvorni_sadrzaj>
      <item>FINA - Podružnica Šibenik, OIB 85821130368, Perivoj L. Marune 1,22000 Šibenik</item>
      <item>I-PAK d.o.o. za trgovinu i proizvodnju, OIB 63736762704, Oštarije 8,22320 Pakovo Selo</item>
      <item>Ivan Petrović, OIB 40203108109</item>
    </izvorni_sadrzaj>
    <derivirana_varijabla naziv="DomainObject.Predmet.SudioniciListAdressOIB_1">
      <item>FINA - Podružnica Šibenik, OIB 85821130368, Perivoj L. Marune 1,22000 Šibenik</item>
      <item>I-PAK d.o.o. za trgovinu i proizvodnju, OIB 63736762704, Oštarije 8,22320 Pakovo Selo</item>
      <item>Ivan Petrović, OIB 40203108109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63736762704</item>
      <item>, OIB 40203108109</item>
    </izvorni_sadrzaj>
    <derivirana_varijabla naziv="DomainObject.Predmet.SudioniciListNazivOIB_1">
      <item>, OIB 85821130368</item>
      <item>, OIB 63736762704</item>
      <item>, OIB 40203108109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F6EC9-FCD2-4E8B-98D5-6527FE144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166</properties:Words>
  <properties:Characters>929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2016-03-31T11:21:00Z</dcterms:created>
  <dc:creator>Ardena Bajlo</dc:creator>
  <cp:lastModifiedBy>wsadmin</cp:lastModifiedBy>
  <cp:lastPrinted>2016-03-31T06:22:00Z</cp:lastPrinted>
  <dcterms:modified xmlns:xsi="http://www.w3.org/2001/XMLSchema-instance" xsi:type="dcterms:W3CDTF">2016-03-31T12:38:00Z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