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842f" w14:paraId="116842f"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AF3F87">
        <w:t>9</w:t>
      </w:r>
      <w:r w:rsidR="005A288D">
        <w:t>. studenoga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FA2420">
        <w:t>LO</w:t>
      </w:r>
      <w:r w:rsidR="00FA2420" w:rsidRPr="00FA2420">
        <w:rPr>
          <w:rFonts w:eastAsia="Calibri"/>
          <w:lang w:eastAsia="en-US"/>
        </w:rPr>
        <w:t>RENA društvo s ograničenom odgovornošću za ugostiteljstvo i trgovinu Ičići (Grad Opatija), Sveti Petar 21</w:t>
      </w:r>
      <w:r w:rsidR="00FA2420" w:rsidRPr="00677AF1">
        <w:t xml:space="preserve">, OIB </w:t>
      </w:r>
      <w:r w:rsidR="00FA2420" w:rsidRPr="00FA2420">
        <w:rPr>
          <w:rFonts w:eastAsia="Calibri"/>
          <w:lang w:eastAsia="en-US"/>
        </w:rPr>
        <w:t>30324353577, MBS: 040289325</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 xml:space="preserve">Početak u </w:t>
      </w:r>
      <w:r w:rsidR="00FA2420">
        <w:t>9</w:t>
      </w:r>
      <w:r>
        <w:t>,</w:t>
      </w:r>
      <w:r w:rsidR="00FA2420">
        <w:t>0</w:t>
      </w:r>
      <w:r>
        <w:t>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5A288D" w:rsidR="005A288D">
      <w:r>
        <w:t xml:space="preserve">Za dužnika: nitko, dostava </w:t>
      </w:r>
      <w:r w:rsidR="005A288D">
        <w:t>poziva uredna</w:t>
      </w:r>
      <w:r w:rsidR="00FA2420">
        <w:t xml:space="preserve"> putem mrežne stranice e-Oglasna ploča sudova</w:t>
      </w:r>
    </w:p>
    <w:p w:rsidRDefault="00C23DA5" w:rsidP="00C23DA5" w:rsidR="00C23DA5"/>
    <w:p w:rsidRDefault="00C23DA5" w:rsidP="00C23DA5" w:rsidR="00C23DA5"/>
    <w:p w:rsidRDefault="005A288D" w:rsidP="005A288D" w:rsidR="005A288D">
      <w:pPr>
        <w:jc w:val="both"/>
      </w:pPr>
      <w:r>
        <w:t xml:space="preserve">Utvrđuje se da osoba ovlaštena za zastupanje dužnika </w:t>
      </w:r>
      <w:r w:rsidR="00FA2420">
        <w:t>LO</w:t>
      </w:r>
      <w:r w:rsidR="00FA2420" w:rsidRPr="00FA2420">
        <w:rPr>
          <w:rFonts w:eastAsia="Calibri"/>
          <w:lang w:eastAsia="en-US"/>
        </w:rPr>
        <w:t>RENA društvo s ograničenom odgovornošću za ugostiteljstvo i trgovinu Ičići (Grad Opatija), Sveti Petar 21</w:t>
      </w:r>
      <w:r w:rsidR="00FA2420" w:rsidRPr="00677AF1">
        <w:t xml:space="preserve">, OIB </w:t>
      </w:r>
      <w:r w:rsidR="00FA2420" w:rsidRPr="00FA2420">
        <w:rPr>
          <w:rFonts w:eastAsia="Calibri"/>
          <w:lang w:eastAsia="en-US"/>
        </w:rPr>
        <w:t>30324353577, MBS: 040289325</w:t>
      </w:r>
      <w:r w:rsidRPr="00DB080D">
        <w:t xml:space="preserve">, </w:t>
      </w:r>
      <w:r>
        <w:t>nije postupio po zaključku ovog suda posl. br. St-</w:t>
      </w:r>
      <w:r w:rsidR="00FA2420">
        <w:t>834</w:t>
      </w:r>
      <w:r>
        <w:t>/2015-</w:t>
      </w:r>
      <w:r w:rsidR="00FA2420">
        <w:t>3</w:t>
      </w:r>
      <w:r>
        <w:t xml:space="preserve"> od 26. rujna 2016. godine i predao</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5A288D" w:rsidP="005A288D" w:rsidR="005A288D">
      <w:pPr>
        <w:jc w:val="both"/>
      </w:pPr>
      <w:r>
        <w:t xml:space="preserve">Slijedom navedenoga, sud donosi </w:t>
      </w:r>
    </w:p>
    <w:p w:rsidRDefault="005A288D" w:rsidP="005A288D" w:rsidR="005A288D">
      <w:pPr>
        <w:jc w:val="both"/>
      </w:pPr>
    </w:p>
    <w:p w:rsidRDefault="005A288D" w:rsidP="005B02A1" w:rsidR="005A288D">
      <w:pPr>
        <w:jc w:val="center"/>
      </w:pPr>
      <w:r>
        <w:t>z a k l j u č a k</w:t>
      </w:r>
    </w:p>
    <w:p w:rsidRDefault="005A288D" w:rsidP="005A288D" w:rsidR="005A288D">
      <w:pPr>
        <w:jc w:val="both"/>
      </w:pPr>
    </w:p>
    <w:p w:rsidRDefault="005A288D" w:rsidP="005A288D" w:rsidR="00C23DA5">
      <w:pPr>
        <w:numPr>
          <w:ilvl w:val="0"/>
          <w:numId w:val="1"/>
        </w:numPr>
        <w:jc w:val="both"/>
      </w:pPr>
      <w:r>
        <w:t xml:space="preserve">Saslušati će se osoba ovlaštena za zastupanje dužnika </w:t>
      </w:r>
      <w:r w:rsidR="00FA2420" w:rsidRPr="00FA2420">
        <w:rPr>
          <w:rFonts w:eastAsia="Calibri"/>
          <w:lang w:eastAsia="en-US"/>
        </w:rPr>
        <w:t>LORENA KALČIĆ, OIB: 71559690117, Opatija, Kosićevo 3</w:t>
      </w:r>
      <w:r w:rsidR="00FA2420">
        <w:rPr>
          <w:rFonts w:eastAsia="Calibri"/>
          <w:lang w:eastAsia="en-US"/>
        </w:rPr>
        <w:t xml:space="preserve"> </w:t>
      </w:r>
      <w:r>
        <w:rPr>
          <w:rFonts w:eastAsia="Calibri"/>
          <w:lang w:eastAsia="en-US"/>
        </w:rPr>
        <w:t>na okolnosti financijsko-gospodarskog stanja dužnika.</w:t>
      </w:r>
      <w:r w:rsidR="005B02A1">
        <w:rPr>
          <w:rFonts w:eastAsia="Calibri"/>
          <w:lang w:eastAsia="en-US"/>
        </w:rPr>
        <w:t xml:space="preserve"> U slučaju neodazivanja, sud može odrediti dovođenje.</w:t>
      </w:r>
    </w:p>
    <w:p w:rsidRDefault="005A288D" w:rsidP="005A288D" w:rsidR="005A288D">
      <w:pPr>
        <w:pStyle w:val="Odlomakpopisa"/>
        <w:numPr>
          <w:ilvl w:val="0"/>
          <w:numId w:val="1"/>
        </w:numPr>
        <w:jc w:val="both"/>
      </w:pPr>
      <w:r>
        <w:t>O</w:t>
      </w:r>
      <w:r w:rsidRPr="00DB080D">
        <w:t xml:space="preserve">sobi ovlaštenoj za zastupanje dužnika </w:t>
      </w:r>
      <w:r w:rsidR="00FA2420" w:rsidRPr="00FA2420">
        <w:rPr>
          <w:rFonts w:eastAsia="Calibri"/>
          <w:lang w:eastAsia="en-US"/>
        </w:rPr>
        <w:t>LORENA KALČIĆ, OIB: 71559690117, Opatija, Kosićevo 3</w:t>
      </w:r>
      <w:r w:rsidRPr="00DB080D">
        <w:t xml:space="preserve">, </w:t>
      </w:r>
      <w:r>
        <w:t>dodjeljuje se dodatan</w:t>
      </w:r>
      <w:r w:rsidRPr="00DB080D">
        <w:t xml:space="preserve">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A288D" w:rsidP="005A288D" w:rsidR="005A288D" w:rsidRPr="005A288D">
      <w:pPr>
        <w:pStyle w:val="Odlomakpopisa"/>
        <w:numPr>
          <w:ilvl w:val="0"/>
          <w:numId w:val="1"/>
        </w:numPr>
        <w:jc w:val="both"/>
      </w:pPr>
      <w:r>
        <w:lastRenderedPageBreak/>
        <w:t xml:space="preserve">Ako </w:t>
      </w:r>
      <w:r w:rsidR="00FA2420" w:rsidRPr="00FA2420">
        <w:rPr>
          <w:rFonts w:eastAsia="Calibri"/>
          <w:lang w:eastAsia="en-US"/>
        </w:rPr>
        <w:t>LORENA KALČIĆ, OIB: 71559690117, Opatija, Kosićevo 3</w:t>
      </w:r>
      <w:r>
        <w:rPr>
          <w:rFonts w:eastAsia="Calibri"/>
          <w:lang w:eastAsia="en-US"/>
        </w:rPr>
        <w:t xml:space="preserve"> ne postupi po točki II. ovog zaključka, kaznit će se novčanom kaznom do 10.000,00 kn.</w:t>
      </w:r>
    </w:p>
    <w:p w:rsidRDefault="005A288D" w:rsidP="005A288D" w:rsidR="005A288D" w:rsidRPr="00643C96">
      <w:pPr>
        <w:pStyle w:val="Odlomakpopisa"/>
        <w:numPr>
          <w:ilvl w:val="0"/>
          <w:numId w:val="1"/>
        </w:numPr>
        <w:jc w:val="both"/>
      </w:pPr>
      <w:r>
        <w:rPr>
          <w:rFonts w:eastAsia="Calibri"/>
          <w:lang w:eastAsia="en-US"/>
        </w:rPr>
        <w:t xml:space="preserve">Današnje se ročište </w:t>
      </w:r>
      <w:r w:rsidR="005B02A1">
        <w:rPr>
          <w:rFonts w:eastAsia="Calibri"/>
          <w:lang w:eastAsia="en-US"/>
        </w:rPr>
        <w:t>odgađa, a sljedeće se određuje za</w:t>
      </w:r>
    </w:p>
    <w:p w:rsidRDefault="00643C96" w:rsidP="00643C96" w:rsidR="00643C96">
      <w:pPr>
        <w:pStyle w:val="Odlomakpopisa"/>
        <w:jc w:val="both"/>
        <w:rPr>
          <w:rFonts w:eastAsia="Calibri"/>
          <w:lang w:eastAsia="en-US"/>
        </w:rPr>
      </w:pPr>
    </w:p>
    <w:p w:rsidRDefault="001D3D96" w:rsidP="001D3D96" w:rsidR="00643C96">
      <w:pPr>
        <w:pStyle w:val="Odlomakpopisa"/>
        <w:jc w:val="center"/>
        <w:rPr>
          <w:rFonts w:eastAsia="Calibri"/>
          <w:lang w:eastAsia="en-US"/>
        </w:rPr>
      </w:pPr>
      <w:r>
        <w:rPr>
          <w:rFonts w:eastAsia="Calibri"/>
          <w:lang w:eastAsia="en-US"/>
        </w:rPr>
        <w:t>20. prosinca 2016.g. u 10,30 sati</w:t>
      </w:r>
    </w:p>
    <w:p w:rsidRDefault="001D3D96" w:rsidP="001D3D96" w:rsidR="00643C96" w:rsidRPr="005B02A1">
      <w:pPr>
        <w:pStyle w:val="Odlomakpopisa"/>
        <w:tabs>
          <w:tab w:pos="6763" w:val="left"/>
        </w:tabs>
        <w:jc w:val="both"/>
      </w:pPr>
      <w:r>
        <w:tab/>
      </w:r>
    </w:p>
    <w:p w:rsidRDefault="005B02A1" w:rsidP="005B02A1" w:rsidR="005B02A1" w:rsidRPr="00DB080D">
      <w:pPr>
        <w:pStyle w:val="Odlomakpopisa"/>
        <w:ind w:left="2130"/>
        <w:jc w:val="center"/>
      </w:pPr>
      <w:r>
        <w:rPr>
          <w:rFonts w:eastAsia="Calibri"/>
          <w:lang w:eastAsia="en-US"/>
        </w:rPr>
        <w:t>u prostorijama Trgovačkog suda u Rijeci, I. kat, sudnica br. 3.</w:t>
      </w:r>
    </w:p>
    <w:p w:rsidRDefault="00C23DA5" w:rsidP="00C23DA5" w:rsidR="00C23DA5"/>
    <w:p w:rsidRDefault="00C23DA5" w:rsidP="00C23DA5" w:rsidR="00C23DA5"/>
    <w:p w:rsidRDefault="00C23DA5" w:rsidP="00C23DA5" w:rsidR="00C23DA5">
      <w:r>
        <w:t xml:space="preserve">Dovršeno u </w:t>
      </w:r>
      <w:r w:rsidR="00FA2420">
        <w:t>9,05</w:t>
      </w:r>
      <w:r>
        <w:t xml:space="preserve"> sati.</w:t>
      </w:r>
    </w:p>
    <w:p w:rsidRDefault="00C23DA5" w:rsidP="00C23DA5" w:rsidR="00C23DA5"/>
    <w:p w:rsidRDefault="00C23DA5" w:rsidP="00C23DA5" w:rsidR="00C23DA5"/>
    <w:p w:rsidRDefault="00C23DA5" w:rsidP="00C23DA5" w:rsidR="00C23DA5"/>
    <w:p w:rsidRDefault="005B02A1" w:rsidP="00A774A8" w:rsidR="00C23DA5">
      <w:pPr>
        <w:ind w:firstLine="708" w:left="3540"/>
      </w:pPr>
      <w:r>
        <w:t>Sudac</w:t>
      </w:r>
      <w:r w:rsidR="00C23DA5">
        <w:t xml:space="preserve">                        </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643C96" w:rsidP="00C23DA5" w:rsidR="00F74D93">
      <w:r>
        <w:t xml:space="preserve">    </w:t>
      </w:r>
    </w:p>
    <w:sectPr w:rsidR="00F74D93">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6601" w:rsidR="00316601">
      <w:r>
        <w:separator/>
      </w:r>
    </w:p>
  </w:endnote>
  <w:endnote w:id="0" w:type="continuationSeparator">
    <w:p w:rsidRDefault="00316601" w:rsidR="00316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6216">
      <w:rPr>
        <w:rStyle w:val="Brojstranice"/>
        <w:noProof/>
      </w:rPr>
      <w:t>1</w:t>
    </w:r>
    <w:r>
      <w:rPr>
        <w:rStyle w:val="Brojstranice"/>
      </w:rPr>
      <w:fldChar w:fldCharType="end"/>
    </w:r>
  </w:p>
  <w:p w:rsidRDefault="00BF5FDC" w:rsidR="00BF5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6601" w:rsidR="00316601">
      <w:r>
        <w:separator/>
      </w:r>
    </w:p>
  </w:footnote>
  <w:footnote w:id="0" w:type="continuationSeparator">
    <w:p w:rsidRDefault="00316601" w:rsidR="00316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1D3D96">
      <w:t>834</w:t>
    </w:r>
    <w:r w:rsidR="005B02A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20ECA"/>
    <w:rsid w:val="001534EB"/>
    <w:rsid w:val="00195026"/>
    <w:rsid w:val="001C2356"/>
    <w:rsid w:val="001D3D96"/>
    <w:rsid w:val="001E5A2A"/>
    <w:rsid w:val="00235E4F"/>
    <w:rsid w:val="002901BF"/>
    <w:rsid w:val="002A0C18"/>
    <w:rsid w:val="00316601"/>
    <w:rsid w:val="00333140"/>
    <w:rsid w:val="0038054A"/>
    <w:rsid w:val="00546779"/>
    <w:rsid w:val="005A288D"/>
    <w:rsid w:val="005B02A1"/>
    <w:rsid w:val="00606084"/>
    <w:rsid w:val="00643C96"/>
    <w:rsid w:val="0081752B"/>
    <w:rsid w:val="00845BBE"/>
    <w:rsid w:val="008B62B9"/>
    <w:rsid w:val="008C0509"/>
    <w:rsid w:val="00A774A8"/>
    <w:rsid w:val="00AF3F87"/>
    <w:rsid w:val="00B340B2"/>
    <w:rsid w:val="00B36216"/>
    <w:rsid w:val="00BF5FDC"/>
    <w:rsid w:val="00C23DA5"/>
    <w:rsid w:val="00CC14A6"/>
    <w:rsid w:val="00CC3C67"/>
    <w:rsid w:val="00D36B12"/>
    <w:rsid w:val="00D47873"/>
    <w:rsid w:val="00D87D7F"/>
    <w:rsid w:val="00E0395A"/>
    <w:rsid w:val="00E22407"/>
    <w:rsid w:val="00EB5F93"/>
    <w:rsid w:val="00F74D93"/>
    <w:rsid w:val="00FA24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B36216"/>
    <w:rPr>
      <w:color w:val="808080"/>
      <w:bdr w:space="0" w:sz="0" w:color="auto" w:val="none"/>
      <w:shd w:fill="auto" w:color="auto" w:val="clear"/>
    </w:rPr>
  </w:style>
  <w:style w:customStyle="true" w:styleId="eSPISCCParagraphDefaultFont" w:type="character">
    <w:name w:val="eSPIS_CC_Paragraph Default Font"/>
    <w:basedOn w:val="Zadanifontodlomka"/>
    <w:rsid w:val="00B362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6216"/>
    <w:rPr>
      <w:bdr w:space="0" w:sz="0" w:color="auto" w:val="none"/>
      <w:shd w:fill="FFFFCC" w:color="auto" w:val="clear"/>
      <w:lang w:val="hr-HR"/>
    </w:rPr>
  </w:style>
  <w:style w:customStyle="true" w:styleId="PozadinaSvijetloCrvena" w:type="character">
    <w:name w:val="Pozadina_SvijetloCrvena"/>
    <w:basedOn w:val="eSPISCCParagraphDefaultFont"/>
    <w:rsid w:val="00B362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62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B36216"/>
    <w:rPr>
      <w:color w:val="808080"/>
      <w:bdr w:color="auto" w:space="0" w:sz="0" w:val="none"/>
      <w:shd w:color="auto" w:fill="auto" w:val="clear"/>
    </w:rPr>
  </w:style>
  <w:style w:customStyle="1" w:styleId="eSPISCCParagraphDefaultFont" w:type="character">
    <w:name w:val="eSPIS_CC_Paragraph Default Font"/>
    <w:basedOn w:val="Zadanifontodlomka"/>
    <w:rsid w:val="00B362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6216"/>
    <w:rPr>
      <w:bdr w:color="auto" w:space="0" w:sz="0" w:val="none"/>
      <w:shd w:color="auto" w:fill="FFFFCC" w:val="clear"/>
      <w:lang w:val="hr-HR"/>
    </w:rPr>
  </w:style>
  <w:style w:customStyle="1" w:styleId="PozadinaSvijetloCrvena" w:type="character">
    <w:name w:val="Pozadina_SvijetloCrvena"/>
    <w:basedOn w:val="eSPISCCParagraphDefaultFont"/>
    <w:rsid w:val="00B362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62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9. studenog 2016.</izvorni_sadrzaj>
    <derivirana_varijabla naziv="DomainObject.PlaniraniZavrsetakDatum_1">9. studenog 2016.</derivirana_varijabla>
  </DomainObject.PlaniraniZavrsetakDatum>
  <DomainObject.PlaniraniPocetakDatum>
    <izvorni_sadrzaj>9. studenog 2016.</izvorni_sadrzaj>
    <derivirana_varijabla naziv="DomainObject.PlaniraniPocetakDatum_1">9.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FINA  Rijeka</item>
      <item>LORENA d.o.o.  Ičići</item>
    </izvorni_sadrzaj>
    <derivirana_varijabla naziv="DomainObject.UcesnikSudskeRadnjeListNaziv_1">
      <item>FINA  Rijeka</item>
      <item>LORENA d.o.o.  Ičići</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St-834/2015</izvorni_sadrzaj>
    <derivirana_varijabla naziv="DomainObject.Predmet.OznakaBroj_1">St-834/2015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d.o.o.  Ičići</izvorni_sadrzaj>
    <derivirana_varijabla naziv="DomainObject.Predmet.ProtustrankaFormated_1">  LORENA d.o.o.  Ičići</derivirana_varijabla>
  </DomainObject.Predmet.ProtustrankaFormated>
  <DomainObject.Predmet.ProtustrankaFormatedOIB>
    <izvorni_sadrzaj>  LORENA d.o.o.  Ičići, OIB 30324353577</izvorni_sadrzaj>
    <derivirana_varijabla naziv="DomainObject.Predmet.ProtustrankaFormatedOIB_1">  LORENA d.o.o.  Ičići, OIB 30324353577</derivirana_varijabla>
  </DomainObject.Predmet.ProtustrankaFormatedOIB>
  <DomainObject.Predmet.ProtustrankaFormatedWithAdress>
    <izvorni_sadrzaj> LORENA d.o.o.  Ičići, Sveti Petar 21, 51414 Ičići</izvorni_sadrzaj>
    <derivirana_varijabla naziv="DomainObject.Predmet.ProtustrankaFormatedWithAdress_1"> LORENA d.o.o.  Ičići, Sveti Petar 21, 51414 Ičići</derivirana_varijabla>
  </DomainObject.Predmet.ProtustrankaFormatedWithAdress>
  <DomainObject.Predmet.ProtustrankaFormatedWithAdressOIB>
    <izvorni_sadrzaj> LORENA d.o.o.  Ičići, OIB 30324353577, Sveti Petar 21, 51414 Ičići</izvorni_sadrzaj>
    <derivirana_varijabla naziv="DomainObject.Predmet.ProtustrankaFormatedWithAdressOIB_1"> LORENA d.o.o.  Ičići, OIB 30324353577, Sveti Petar 21, 51414 Ičići</derivirana_varijabla>
  </DomainObject.Predmet.ProtustrankaFormatedWithAdressOIB>
  <DomainObject.Predmet.ProtustrankaWithAdress>
    <izvorni_sadrzaj>LORENA d.o.o.  Ičići Sveti Petar 21, 51414 Ičići</izvorni_sadrzaj>
    <derivirana_varijabla naziv="DomainObject.Predmet.ProtustrankaWithAdress_1">LORENA d.o.o.  Ičići Sveti Petar 21, 51414 Ičići</derivirana_varijabla>
  </DomainObject.Predmet.ProtustrankaWithAdress>
  <DomainObject.Predmet.ProtustrankaWithAdressOIB>
    <izvorni_sadrzaj>LORENA d.o.o.  Ičići, OIB 30324353577, Sveti Petar 21, 51414 Ičići</izvorni_sadrzaj>
    <derivirana_varijabla naziv="DomainObject.Predmet.ProtustrankaWithAdressOIB_1">LORENA d.o.o.  Ičići, OIB 30324353577, Sveti Petar 21, 51414 Ičići</derivirana_varijabla>
  </DomainObject.Predmet.ProtustrankaWithAdressOIB>
  <DomainObject.Predmet.ProtustrankaNazivFormated>
    <izvorni_sadrzaj>LORENA d.o.o.  Ičići</izvorni_sadrzaj>
    <derivirana_varijabla naziv="DomainObject.Predmet.ProtustrankaNazivFormated_1">LORENA d.o.o.  Ičići</derivirana_varijabla>
  </DomainObject.Predmet.ProtustrankaNazivFormated>
  <DomainObject.Predmet.ProtustrankaNazivFormatedOIB>
    <izvorni_sadrzaj>LORENA d.o.o.  Ičići, OIB 30324353577</izvorni_sadrzaj>
    <derivirana_varijabla naziv="DomainObject.Predmet.ProtustrankaNazivFormatedOIB_1">LORENA d.o.o.  Ičići, OIB 30324353577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d.o.o.  Ičići</item>
    </izvorni_sadrzaj>
    <derivirana_varijabla naziv="DomainObject.Predmet.ProtuStrankaListFormated_1">
      <item>LORENA d.o.o.  Ičići</item>
    </derivirana_varijabla>
  </DomainObject.Predmet.ProtuStrankaListFormated>
  <DomainObject.Predmet.ProtuStrankaListFormatedOIB>
    <izvorni_sadrzaj>
      <item>LORENA d.o.o.  Ičići, OIB 30324353577</item>
    </izvorni_sadrzaj>
    <derivirana_varijabla naziv="DomainObject.Predmet.ProtuStrankaListFormatedOIB_1">
      <item>LORENA d.o.o.  Ičići, OIB 30324353577</item>
    </derivirana_varijabla>
  </DomainObject.Predmet.ProtuStrankaListFormatedOIB>
  <DomainObject.Predmet.ProtuStrankaListFormatedWithAdress>
    <izvorni_sadrzaj>
      <item>LORENA d.o.o.  Ičići, Sveti Petar 21, 51414 Ičići</item>
    </izvorni_sadrzaj>
    <derivirana_varijabla naziv="DomainObject.Predmet.ProtuStrankaListFormatedWithAdress_1">
      <item>LORENA d.o.o.  Ičići, Sveti Petar 21, 51414 Ičići</item>
    </derivirana_varijabla>
  </DomainObject.Predmet.ProtuStrankaListFormatedWithAdress>
  <DomainObject.Predmet.ProtuStrankaListFormatedWithAdressOIB>
    <izvorni_sadrzaj>
      <item>LORENA d.o.o.  Ičići, OIB 30324353577, Sveti Petar 21, 51414 Ičići</item>
    </izvorni_sadrzaj>
    <derivirana_varijabla naziv="DomainObject.Predmet.ProtuStrankaListFormatedWithAdressOIB_1">
      <item>LORENA d.o.o.  Ičići, OIB 30324353577, Sveti Petar 21, 51414 Ičići</item>
    </derivirana_varijabla>
  </DomainObject.Predmet.ProtuStrankaListFormatedWithAdressOIB>
  <DomainObject.Predmet.ProtuStrankaListNazivFormated>
    <izvorni_sadrzaj>
      <item>LORENA d.o.o.  Ičići</item>
    </izvorni_sadrzaj>
    <derivirana_varijabla naziv="DomainObject.Predmet.ProtuStrankaListNazivFormated_1">
      <item>LORENA d.o.o.  Ičići</item>
    </derivirana_varijabla>
  </DomainObject.Predmet.ProtuStrankaListNazivFormated>
  <DomainObject.Predmet.ProtuStrankaListNazivFormatedOIB>
    <izvorni_sadrzaj>
      <item>LORENA d.o.o.  Ičići, OIB 30324353577</item>
    </izvorni_sadrzaj>
    <derivirana_varijabla naziv="DomainObject.Predmet.ProtuStrankaListNazivFormatedOIB_1">
      <item>LORENA d.o.o.  Ičići, OIB 30324353577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d.o.o.  Ičići</izvorni_sadrzaj>
    <derivirana_varijabla naziv="DomainObject.Predmet.ProtustrankaIDrugi_1">LORENA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d.o.o.  Ičići, OIB 30324353577, Sveti Petar 21, 51414 Ičići</izvorni_sadrzaj>
    <derivirana_varijabla naziv="DomainObject.Predmet.ProtustrankaIDrugiAdressOIB_1">LORENA d.o.o.  Ičići, OIB 30324353577, Sveti Petar 21,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d.o.o.  Ičići</item>
    </izvorni_sadrzaj>
    <derivirana_varijabla naziv="DomainObject.Predmet.SudioniciListNaziv_1">
      <item>FINA  Rijeka</item>
      <item>LORENA d.o.o.  Ičići</item>
    </derivirana_varijabla>
  </DomainObject.Predmet.SudioniciListNaziv>
  <DomainObject.Predmet.SudioniciListAdressOIB>
    <izvorni_sadrzaj>
      <item>FINA  Rijeka, OIB 85821130368, Frana Kurelca 8,51000 Rijeka</item>
      <item>LORENA d.o.o.  Ičići, OIB 30324353577, Sveti Petar 21,51414 Ičići</item>
    </izvorni_sadrzaj>
    <derivirana_varijabla naziv="DomainObject.Predmet.SudioniciListAdressOIB_1">
      <item>FINA  Rijeka, OIB 85821130368, Frana Kurelca 8,51000 Rijeka</item>
      <item>LORENA d.o.o.  Ičići, OIB 30324353577, Sveti Petar 21,51414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30324353577</item>
    </izvorni_sadrzaj>
    <derivirana_varijabla naziv="DomainObject.Predmet.SudioniciListNazivOIB_1">
      <item>, OIB 85821130368</item>
      <item>, OIB 30324353577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1DA1E-4372-4DF3-8CC3-850D1EEF8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366</properties:Words>
  <properties:Characters>1984</properties:Characters>
  <properties:Lines>70</properties:Lines>
  <properties:Paragraphs>24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2016-11-09T08:18:00Z</dcterms:created>
  <dc:creator>vjelenovic</dc:creator>
  <cp:lastModifiedBy>Danijela Fumić</cp:lastModifiedBy>
  <cp:lastPrinted>2016-11-09T08:17:00Z</cp:lastPrinted>
  <dcterms:modified xmlns:xsi="http://www.w3.org/2001/XMLSchema-instance" xsi:type="dcterms:W3CDTF">2016-11-09T08:20:00Z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