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e2e0a" w14:paraId="01e2e0a" w:rsidRDefault="00C57A77" w:rsidP="00FE3724" w:rsidR="00C57A77" w:rsidRPr="003B035B">
      <w:pPr>
        <w15:collapsed w:val="false"/>
        <w:rPr>
          <w:rFonts w:cs="Arial" w:hAnsi="Arial" w:ascii="Arial"/>
          <w:b/>
        </w:rPr>
      </w:pPr>
      <w:bookmarkStart w:name="_GoBack" w:id="0"/>
      <w:bookmarkEnd w:id="0"/>
    </w:p>
    <w:p w:rsidRDefault="00C57A77" w:rsidP="00FE3724" w:rsidR="00C57A77" w:rsidRPr="003B035B"/>
    <w:p w:rsidRDefault="00C57A77" w:rsidP="00FE3724" w:rsidR="00C57A77" w:rsidRPr="003B035B"/>
    <w:p w:rsidRDefault="00426261" w:rsidP="00FE3724" w:rsidR="00426261" w:rsidRPr="003B035B">
      <w:pPr>
        <w:rPr>
          <w:b/>
        </w:rPr>
      </w:pPr>
    </w:p>
    <w:p w:rsidRDefault="00FE3724" w:rsidP="00FE3724" w:rsidR="00FE3724" w:rsidRPr="003B035B">
      <w:r w:rsidRPr="003B035B">
        <w:t>REPUBLIKA HRVATSKA</w:t>
      </w:r>
    </w:p>
    <w:p w:rsidRDefault="00FE3724" w:rsidP="00FE3724" w:rsidR="00EE3E91" w:rsidRPr="003B035B">
      <w:pPr>
        <w:rPr>
          <w:b/>
        </w:rPr>
      </w:pPr>
      <w:r w:rsidRPr="003B035B">
        <w:t>TRGOVAČKI SUD U ZADRU</w:t>
      </w:r>
      <w:r w:rsidRPr="003B035B">
        <w:rPr>
          <w:b/>
        </w:rPr>
        <w:tab/>
      </w:r>
      <w:r w:rsidRPr="003B035B">
        <w:rPr>
          <w:b/>
        </w:rPr>
        <w:tab/>
      </w:r>
    </w:p>
    <w:p w:rsidRDefault="00EE3E91" w:rsidP="00EE3E91" w:rsidR="00934BCC" w:rsidRPr="003B035B">
      <w:r w:rsidRPr="003B035B">
        <w:t>Dr. Franje Tuđmana 35</w:t>
      </w:r>
      <w:r w:rsidR="00FE3724" w:rsidRPr="003B035B">
        <w:tab/>
      </w:r>
      <w:r w:rsidR="00FE3724" w:rsidRPr="003B035B">
        <w:tab/>
      </w:r>
      <w:r w:rsidR="00FE3724" w:rsidRPr="003B035B">
        <w:tab/>
      </w:r>
    </w:p>
    <w:p w:rsidRDefault="00516D67" w:rsidP="00976A50" w:rsidR="00516D67" w:rsidRPr="003B035B">
      <w:pPr>
        <w:jc w:val="center"/>
      </w:pPr>
    </w:p>
    <w:p w:rsidRDefault="00E6798B" w:rsidP="00976A50" w:rsidR="00976A50" w:rsidRPr="003B035B">
      <w:pPr>
        <w:jc w:val="center"/>
        <w:rPr>
          <w:bCs/>
        </w:rPr>
      </w:pPr>
      <w:r w:rsidRPr="003B035B">
        <w:rPr>
          <w:b/>
          <w:bCs/>
        </w:rPr>
        <w:t xml:space="preserve"> </w:t>
      </w:r>
      <w:r w:rsidRPr="003B035B">
        <w:rPr>
          <w:bCs/>
        </w:rPr>
        <w:t xml:space="preserve">U I M E </w:t>
      </w:r>
      <w:r w:rsidR="00976A50" w:rsidRPr="003B035B">
        <w:rPr>
          <w:bCs/>
        </w:rPr>
        <w:t xml:space="preserve">R E P U B L I K </w:t>
      </w:r>
      <w:r w:rsidRPr="003B035B">
        <w:rPr>
          <w:bCs/>
        </w:rPr>
        <w:t>E</w:t>
      </w:r>
      <w:r w:rsidR="00976A50" w:rsidRPr="003B035B">
        <w:rPr>
          <w:bCs/>
        </w:rPr>
        <w:t xml:space="preserve">  H R V A T S K</w:t>
      </w:r>
      <w:r w:rsidRPr="003B035B">
        <w:rPr>
          <w:bCs/>
        </w:rPr>
        <w:t xml:space="preserve"> E</w:t>
      </w:r>
      <w:r w:rsidR="00976A50" w:rsidRPr="003B035B">
        <w:rPr>
          <w:bCs/>
        </w:rPr>
        <w:t xml:space="preserve"> </w:t>
      </w:r>
    </w:p>
    <w:p w:rsidRDefault="00FE3724" w:rsidP="00FE3724" w:rsidR="00FE3724" w:rsidRPr="003B035B">
      <w:pPr>
        <w:rPr>
          <w:bCs/>
        </w:rPr>
      </w:pPr>
    </w:p>
    <w:p w:rsidRDefault="00FE3724" w:rsidP="00FE3724" w:rsidR="00FE3724" w:rsidRPr="003B035B">
      <w:pPr>
        <w:jc w:val="center"/>
        <w:rPr>
          <w:bCs/>
        </w:rPr>
      </w:pPr>
      <w:r w:rsidRPr="003B035B">
        <w:rPr>
          <w:bCs/>
        </w:rPr>
        <w:t>R J E Š E N J E</w:t>
      </w:r>
    </w:p>
    <w:p w:rsidRDefault="00934BCC" w:rsidP="00FE3724" w:rsidR="00934BCC" w:rsidRPr="003B035B"/>
    <w:p w:rsidRDefault="003B035B" w:rsidP="006A531B" w:rsidR="007620EF">
      <w:pPr>
        <w:ind w:firstLine="708"/>
        <w:jc w:val="both"/>
      </w:pPr>
      <w:r w:rsidRPr="003B035B">
        <w:t xml:space="preserve">Trgovački sud u Zadru, po sutkinji Ani Markač, postupajući po prijedlogu </w:t>
      </w:r>
      <w:r w:rsidR="006A531B">
        <w:t xml:space="preserve">DUŠANA POLOVINE iz Zadra, Ivana Gundulića 2/B, OIB:9367403025, </w:t>
      </w:r>
      <w:r w:rsidRPr="003B035B">
        <w:t xml:space="preserve">za otvaranje stečajnog postupka nad dužnikom NAUTA LAMJANA d.o.o., Kali, Vela Lamjana 71, OIB:87200166350, dana </w:t>
      </w:r>
      <w:r w:rsidR="006A531B">
        <w:t xml:space="preserve">6. rujna </w:t>
      </w:r>
      <w:r w:rsidRPr="003B035B">
        <w:t>2018.</w:t>
      </w:r>
    </w:p>
    <w:p w:rsidRDefault="006A531B" w:rsidP="006A531B" w:rsidR="006A531B" w:rsidRPr="003B035B">
      <w:pPr>
        <w:ind w:firstLine="708"/>
        <w:jc w:val="both"/>
      </w:pPr>
    </w:p>
    <w:p w:rsidRDefault="00FE3724" w:rsidP="00A84A7A" w:rsidR="00FE3724" w:rsidRPr="003B035B">
      <w:pPr>
        <w:jc w:val="center"/>
        <w:rPr>
          <w:bCs/>
        </w:rPr>
      </w:pPr>
      <w:r w:rsidRPr="003B035B">
        <w:rPr>
          <w:bCs/>
        </w:rPr>
        <w:t>r i j e š i o   j e</w:t>
      </w:r>
    </w:p>
    <w:p w:rsidRDefault="00934BCC" w:rsidP="00EE3E91" w:rsidR="00934BCC" w:rsidRPr="003B035B">
      <w:pPr>
        <w:tabs>
          <w:tab w:pos="960" w:val="left"/>
        </w:tabs>
        <w:jc w:val="both"/>
      </w:pPr>
    </w:p>
    <w:p w:rsidRDefault="002A26A5" w:rsidP="007B2B5C" w:rsidR="007620EF" w:rsidRPr="003B035B">
      <w:pPr>
        <w:pStyle w:val="Tijeloteksta"/>
        <w:rPr>
          <w:szCs w:val="24"/>
        </w:rPr>
      </w:pPr>
      <w:r w:rsidRPr="003B035B">
        <w:rPr>
          <w:szCs w:val="24"/>
        </w:rPr>
        <w:tab/>
      </w:r>
      <w:r w:rsidR="00FE3724" w:rsidRPr="003B035B">
        <w:rPr>
          <w:szCs w:val="24"/>
        </w:rPr>
        <w:t>Odbacu</w:t>
      </w:r>
      <w:r w:rsidR="00E7275A" w:rsidRPr="003B035B">
        <w:rPr>
          <w:szCs w:val="24"/>
        </w:rPr>
        <w:t>je</w:t>
      </w:r>
      <w:r w:rsidR="00FE3724" w:rsidRPr="003B035B">
        <w:rPr>
          <w:szCs w:val="24"/>
        </w:rPr>
        <w:t xml:space="preserve"> se </w:t>
      </w:r>
      <w:r w:rsidR="007B2B5C" w:rsidRPr="003B035B">
        <w:rPr>
          <w:szCs w:val="24"/>
        </w:rPr>
        <w:t>prijedlog predlagatelja</w:t>
      </w:r>
      <w:r w:rsidR="003B035B" w:rsidRPr="003B035B">
        <w:t xml:space="preserve"> </w:t>
      </w:r>
      <w:r w:rsidR="003B035B">
        <w:t>DUŠAN</w:t>
      </w:r>
      <w:r w:rsidR="00EC3C40">
        <w:t>A POLOVINE</w:t>
      </w:r>
      <w:r w:rsidR="003B035B">
        <w:t xml:space="preserve"> iz Zadra, Ivana Gundulića 2/B, OIB:9367403025 od 27. lipnja 2018. </w:t>
      </w:r>
      <w:r w:rsidR="00EE7AEA" w:rsidRPr="003B035B">
        <w:rPr>
          <w:szCs w:val="24"/>
        </w:rPr>
        <w:t xml:space="preserve">za </w:t>
      </w:r>
      <w:r w:rsidR="007B2B5C" w:rsidRPr="003B035B">
        <w:rPr>
          <w:szCs w:val="24"/>
        </w:rPr>
        <w:t xml:space="preserve">otvaranje </w:t>
      </w:r>
      <w:r w:rsidR="008E77B0" w:rsidRPr="003B035B">
        <w:rPr>
          <w:szCs w:val="24"/>
        </w:rPr>
        <w:t>stečajnog postupka</w:t>
      </w:r>
      <w:r w:rsidR="00EE7AEA" w:rsidRPr="003B035B">
        <w:rPr>
          <w:szCs w:val="24"/>
        </w:rPr>
        <w:t xml:space="preserve"> </w:t>
      </w:r>
      <w:r w:rsidR="007B2B5C" w:rsidRPr="003B035B">
        <w:rPr>
          <w:szCs w:val="24"/>
        </w:rPr>
        <w:t>nad trgovačkim društvom</w:t>
      </w:r>
      <w:r w:rsidR="003B035B" w:rsidRPr="003B035B">
        <w:rPr>
          <w:szCs w:val="24"/>
        </w:rPr>
        <w:t xml:space="preserve"> NAUTA LAMJANA d.o.o., Kali, Vela Lamjana 71, OIB:87200166350</w:t>
      </w:r>
      <w:r w:rsidR="00470595">
        <w:rPr>
          <w:szCs w:val="24"/>
        </w:rPr>
        <w:t xml:space="preserve">, </w:t>
      </w:r>
      <w:r w:rsidR="00CB0C52" w:rsidRPr="003B035B">
        <w:rPr>
          <w:szCs w:val="24"/>
        </w:rPr>
        <w:t>kao nedopušten</w:t>
      </w:r>
      <w:r w:rsidR="007B2B5C" w:rsidRPr="003B035B">
        <w:rPr>
          <w:szCs w:val="24"/>
        </w:rPr>
        <w:t>.</w:t>
      </w:r>
    </w:p>
    <w:p w:rsidRDefault="007B2B5C" w:rsidP="007B2B5C" w:rsidR="007B2B5C" w:rsidRPr="003B035B">
      <w:pPr>
        <w:pStyle w:val="Tijeloteksta"/>
        <w:rPr>
          <w:szCs w:val="24"/>
        </w:rPr>
      </w:pPr>
    </w:p>
    <w:p w:rsidRDefault="00FE3724" w:rsidP="00FE3724" w:rsidR="00FE3724" w:rsidRPr="003B035B">
      <w:pPr>
        <w:jc w:val="center"/>
      </w:pPr>
      <w:r w:rsidRPr="003B035B">
        <w:t>Obrazloženje</w:t>
      </w:r>
    </w:p>
    <w:p w:rsidRDefault="00FE3724" w:rsidP="00FE3724" w:rsidR="00FE3724" w:rsidRPr="003B035B">
      <w:pPr>
        <w:jc w:val="both"/>
      </w:pPr>
    </w:p>
    <w:p w:rsidRDefault="00FE3724" w:rsidP="007620EF" w:rsidR="007B2B5C">
      <w:pPr>
        <w:jc w:val="both"/>
      </w:pPr>
      <w:r w:rsidRPr="003B035B">
        <w:tab/>
      </w:r>
      <w:r w:rsidR="007B2B5C" w:rsidRPr="003B035B">
        <w:t>Predlagatel</w:t>
      </w:r>
      <w:r w:rsidR="003B035B">
        <w:t xml:space="preserve">j je 27. lipnja 2018. </w:t>
      </w:r>
      <w:r w:rsidR="007B2B5C" w:rsidRPr="003B035B">
        <w:t xml:space="preserve">Trgovačkom sudu u Zadru ponio je prijedlog za </w:t>
      </w:r>
      <w:r w:rsidR="00E6798B" w:rsidRPr="003B035B">
        <w:t xml:space="preserve">otvaranje </w:t>
      </w:r>
      <w:r w:rsidR="007B2B5C" w:rsidRPr="003B035B">
        <w:t xml:space="preserve">stečajnog postupka nad </w:t>
      </w:r>
      <w:r w:rsidR="003B035B">
        <w:t xml:space="preserve">uvodno označenim trgovačkim </w:t>
      </w:r>
      <w:r w:rsidR="00470595">
        <w:t xml:space="preserve">društvom </w:t>
      </w:r>
      <w:r w:rsidR="003B035B">
        <w:t>jer da prema istome ima tražbinu u iznosu od 4.428,00 kn.</w:t>
      </w:r>
      <w:r w:rsidR="007B2B5C" w:rsidRPr="003B035B">
        <w:t xml:space="preserve"> </w:t>
      </w:r>
    </w:p>
    <w:p w:rsidRDefault="003B035B" w:rsidP="003B035B" w:rsidR="003B035B">
      <w:pPr>
        <w:ind w:firstLine="708"/>
        <w:jc w:val="both"/>
      </w:pPr>
      <w:r w:rsidRPr="001F4418">
        <w:t xml:space="preserve">U </w:t>
      </w:r>
      <w:r>
        <w:t xml:space="preserve">postupku </w:t>
      </w:r>
      <w:r w:rsidRPr="001F4418">
        <w:t>prethodno</w:t>
      </w:r>
      <w:r>
        <w:t>g ispitivanja</w:t>
      </w:r>
      <w:r w:rsidRPr="001F4418">
        <w:t xml:space="preserve"> prijedloga za </w:t>
      </w:r>
      <w:r>
        <w:t>otvaranje</w:t>
      </w:r>
      <w:r w:rsidRPr="001F4418">
        <w:t xml:space="preserve"> stečajnog postupka </w:t>
      </w:r>
      <w:r>
        <w:t xml:space="preserve">sud je </w:t>
      </w:r>
      <w:r w:rsidR="00EC3C40">
        <w:t xml:space="preserve">predlagatelja </w:t>
      </w:r>
      <w:r>
        <w:t xml:space="preserve">rješenjem od 5. srpnja 2018., a sukladno </w:t>
      </w:r>
      <w:r w:rsidRPr="001F4418">
        <w:t xml:space="preserve">čl. </w:t>
      </w:r>
      <w:r>
        <w:t>114</w:t>
      </w:r>
      <w:r w:rsidRPr="001F4418">
        <w:t xml:space="preserve">. st. 1. Stečajnog zakona (Narodne novine broj </w:t>
      </w:r>
      <w:r>
        <w:t>71/2015 i 104/2017</w:t>
      </w:r>
      <w:r w:rsidRPr="001F4418">
        <w:t xml:space="preserve">) </w:t>
      </w:r>
      <w:r>
        <w:t xml:space="preserve">pozvao na uplatu </w:t>
      </w:r>
      <w:r w:rsidRPr="001F4418">
        <w:t xml:space="preserve">predujma </w:t>
      </w:r>
      <w:r>
        <w:t>u iznosu od 1.000,00</w:t>
      </w:r>
      <w:r w:rsidR="00470595">
        <w:t xml:space="preserve"> kuna</w:t>
      </w:r>
      <w:r>
        <w:t xml:space="preserve"> u Fond za namirenje troškova stečajnog postupka, te dodatnog iznosa od 10.000,00 kuna, a u svrhu pokrivanja troškova utvrđivanja uvjeta za pokretanje postupka te </w:t>
      </w:r>
      <w:r w:rsidRPr="001F4418">
        <w:t xml:space="preserve">za </w:t>
      </w:r>
      <w:r>
        <w:t xml:space="preserve">eventualno </w:t>
      </w:r>
      <w:r w:rsidRPr="001F4418">
        <w:t xml:space="preserve">vođenje stečajnog postupka, dok se u njemu ne </w:t>
      </w:r>
      <w:r>
        <w:t>ostvare za to potrebna sredstva.</w:t>
      </w:r>
    </w:p>
    <w:p w:rsidRDefault="00EC3C40" w:rsidP="003B035B" w:rsidR="003B035B">
      <w:pPr>
        <w:ind w:firstLine="708"/>
        <w:jc w:val="both"/>
      </w:pPr>
      <w:r>
        <w:t>O</w:t>
      </w:r>
      <w:r w:rsidR="003B035B">
        <w:t xml:space="preserve">dredbom članka 109. stavak 1. Stečajnog zakona propisano je da se predlagateljem smatraju vjerovnik ili dužnik, ako zakonom nije drukčije određeno. Dakle, pravilima Stečajnog zakona utvrđena je obveza svakog podnositelja prijedloga uplatiti predujma od 1.000,00 kn u Fond za namirenje troškova stečajnog postupka te po nalogu suda u roku od osam dana dodatni iznos predujma u iznosu koji ne može biti viši od 20.000,00 kn. </w:t>
      </w:r>
    </w:p>
    <w:p w:rsidRDefault="003B035B" w:rsidP="003B035B" w:rsidR="003B035B">
      <w:pPr>
        <w:jc w:val="both"/>
      </w:pPr>
      <w:r>
        <w:tab/>
        <w:t>Obveze uplate predujma oslobođeni su samo radnici i prijašnji dužnikovi radnici ako su podnijeli prijedlog za otvaranje stečajnoga postupka radi namirenja svoje dospjele tražbine po osnovi rada, Financijska agencija ako je podnijela prijedlog za otvaranje stečajnoga postupka u skladu s člankom 110. stavkom 1. Stečajnog zakona i Republika Hrvatska (članak 114. stavak 3. Stečajnog zakona.</w:t>
      </w:r>
    </w:p>
    <w:p w:rsidRDefault="003B035B" w:rsidP="003B035B" w:rsidR="003B035B">
      <w:pPr>
        <w:ind w:firstLine="708"/>
        <w:jc w:val="both"/>
      </w:pPr>
      <w:r>
        <w:t>Budući da iz podn</w:t>
      </w:r>
      <w:r w:rsidR="00EC3C40">
        <w:t xml:space="preserve">esenog prijedloga </w:t>
      </w:r>
      <w:r>
        <w:t>od 27. lipnja 2018. n</w:t>
      </w:r>
      <w:r w:rsidR="0073597B">
        <w:t xml:space="preserve">ije </w:t>
      </w:r>
      <w:r>
        <w:t>proizlaz</w:t>
      </w:r>
      <w:r w:rsidR="0073597B">
        <w:t>ilo</w:t>
      </w:r>
      <w:r>
        <w:t xml:space="preserve"> da </w:t>
      </w:r>
      <w:r w:rsidR="00EC3C40">
        <w:t xml:space="preserve">bi predlagatelj bio </w:t>
      </w:r>
      <w:r>
        <w:t>osob</w:t>
      </w:r>
      <w:r w:rsidR="00EC3C40">
        <w:t>a</w:t>
      </w:r>
      <w:r>
        <w:t xml:space="preserve"> iz naprijed citirane odredbe čl. 114. st. 3. Stečajnog zakona, a koja bi bila oslobođena plaćanja predmetnog predujma iz čl. 114. st. 1. citiranog Zakona, to je </w:t>
      </w:r>
      <w:r w:rsidR="0073597B">
        <w:t>dakle</w:t>
      </w:r>
      <w:r w:rsidR="00EC3C40">
        <w:t>,</w:t>
      </w:r>
      <w:r w:rsidR="00EC3C40" w:rsidRPr="00EC3C40">
        <w:t xml:space="preserve"> </w:t>
      </w:r>
      <w:r w:rsidR="00EC3C40">
        <w:t>predlagatelja</w:t>
      </w:r>
      <w:r w:rsidR="00470595">
        <w:t>,</w:t>
      </w:r>
      <w:r w:rsidR="00EC3C40">
        <w:t xml:space="preserve"> </w:t>
      </w:r>
      <w:r w:rsidR="00470595">
        <w:t xml:space="preserve">sud </w:t>
      </w:r>
      <w:r w:rsidR="0073597B">
        <w:t xml:space="preserve">rješenjem od 5. srpnja 2018. i pozvao na uplatu naprijed navedenog </w:t>
      </w:r>
      <w:r w:rsidR="00470595">
        <w:t xml:space="preserve">iznosa </w:t>
      </w:r>
      <w:r w:rsidR="0073597B">
        <w:t xml:space="preserve">predujma. </w:t>
      </w:r>
    </w:p>
    <w:p w:rsidRDefault="0073597B" w:rsidP="00EC3C40" w:rsidR="00E6798B" w:rsidRPr="003B035B">
      <w:pPr>
        <w:ind w:firstLine="708"/>
        <w:jc w:val="both"/>
      </w:pPr>
      <w:r>
        <w:t xml:space="preserve">Rješenje suda poslovni broj St-229/2018-3 od 5. srpnja 2018. </w:t>
      </w:r>
      <w:r w:rsidR="00EC3C40">
        <w:t xml:space="preserve">postalo je pravomoćno </w:t>
      </w:r>
      <w:r w:rsidR="00E6798B" w:rsidRPr="003B035B">
        <w:t>1</w:t>
      </w:r>
      <w:r>
        <w:t xml:space="preserve">8. srpnja </w:t>
      </w:r>
      <w:r w:rsidR="00E6798B" w:rsidRPr="003B035B">
        <w:t>201</w:t>
      </w:r>
      <w:r>
        <w:t>8</w:t>
      </w:r>
      <w:r w:rsidR="00E6798B" w:rsidRPr="003B035B">
        <w:t xml:space="preserve">.  </w:t>
      </w:r>
    </w:p>
    <w:p w:rsidRDefault="00356206" w:rsidP="00356206" w:rsidR="00356206" w:rsidRPr="003B035B">
      <w:pPr>
        <w:ind w:firstLine="708"/>
        <w:jc w:val="both"/>
      </w:pPr>
      <w:r w:rsidRPr="003B035B">
        <w:lastRenderedPageBreak/>
        <w:t xml:space="preserve">Budući da pronositelj prijedloga </w:t>
      </w:r>
      <w:r w:rsidR="00E6798B" w:rsidRPr="003B035B">
        <w:t xml:space="preserve">do dana donošenja ovog rješenja </w:t>
      </w:r>
      <w:r w:rsidRPr="003B035B">
        <w:t xml:space="preserve">nije uplatio predmetni predujam u iznosu od </w:t>
      </w:r>
      <w:r w:rsidR="0073597B">
        <w:t xml:space="preserve">ukupno 11.000,00 </w:t>
      </w:r>
      <w:r w:rsidRPr="003B035B">
        <w:t>kn, a kako to i propisuje čl. 141. st. 1. Stečajnog zakona, to je njegov p</w:t>
      </w:r>
      <w:r w:rsidR="000416D4" w:rsidRPr="003B035B">
        <w:t>rijedlog sukladno odredbi čl. 1</w:t>
      </w:r>
      <w:r w:rsidRPr="003B035B">
        <w:t>1</w:t>
      </w:r>
      <w:r w:rsidR="000416D4" w:rsidRPr="003B035B">
        <w:t>4</w:t>
      </w:r>
      <w:r w:rsidRPr="003B035B">
        <w:t xml:space="preserve">. st. 5. Stečajnog zakona trebalo odbaciti, te riješiti kao u izreci ovog rješenja. </w:t>
      </w:r>
    </w:p>
    <w:p w:rsidRDefault="007B2B5C" w:rsidP="00356206" w:rsidR="007B2B5C" w:rsidRPr="003B035B">
      <w:pPr>
        <w:jc w:val="both"/>
      </w:pPr>
    </w:p>
    <w:p w:rsidRDefault="00FE3724" w:rsidP="00CA6FB3" w:rsidR="00A927EA" w:rsidRPr="003B035B">
      <w:pPr>
        <w:ind w:left="705"/>
        <w:jc w:val="center"/>
      </w:pPr>
      <w:r w:rsidRPr="003B035B">
        <w:t>U Zadru</w:t>
      </w:r>
      <w:r w:rsidR="00E6798B" w:rsidRPr="003B035B">
        <w:t xml:space="preserve"> </w:t>
      </w:r>
      <w:r w:rsidR="0073597B">
        <w:t xml:space="preserve">6. rujna 2018. </w:t>
      </w:r>
      <w:r w:rsidR="00E6798B" w:rsidRPr="003B035B">
        <w:t xml:space="preserve"> </w:t>
      </w:r>
    </w:p>
    <w:p w:rsidRDefault="007620EF" w:rsidP="008708A4" w:rsidR="008708A4" w:rsidRPr="003B035B">
      <w:r w:rsidRPr="003B035B">
        <w:tab/>
      </w:r>
      <w:r w:rsidRPr="003B035B">
        <w:tab/>
      </w:r>
      <w:r w:rsidRPr="003B035B">
        <w:tab/>
      </w:r>
      <w:r w:rsidRPr="003B035B">
        <w:tab/>
      </w:r>
      <w:r w:rsidRPr="003B035B">
        <w:tab/>
      </w:r>
      <w:r w:rsidRPr="003B035B">
        <w:tab/>
      </w:r>
      <w:r w:rsidR="00356206" w:rsidRPr="003B035B">
        <w:t xml:space="preserve">      </w:t>
      </w:r>
      <w:r w:rsidR="00015A08" w:rsidRPr="003B035B">
        <w:t xml:space="preserve">   </w:t>
      </w:r>
    </w:p>
    <w:p w:rsidRDefault="000F3CC7" w:rsidP="000F3CC7" w:rsidR="000F3CC7">
      <w:r>
        <w:t>Za točnost otpravka – ovlaštena službenica</w:t>
      </w:r>
      <w:r>
        <w:tab/>
      </w:r>
      <w:r>
        <w:tab/>
      </w:r>
      <w:r>
        <w:tab/>
      </w:r>
      <w:r>
        <w:tab/>
      </w:r>
      <w:r>
        <w:tab/>
        <w:t xml:space="preserve">                   Sutkinja</w:t>
      </w:r>
    </w:p>
    <w:p w:rsidRDefault="000F3CC7" w:rsidP="000F3CC7" w:rsidR="000F3CC7">
      <w:r>
        <w:t xml:space="preserve">Vedrana Knežević </w:t>
      </w:r>
      <w:r>
        <w:tab/>
      </w:r>
      <w:r>
        <w:tab/>
      </w:r>
      <w:r>
        <w:tab/>
      </w:r>
      <w:r>
        <w:tab/>
      </w:r>
      <w:r>
        <w:tab/>
      </w:r>
      <w:r>
        <w:tab/>
      </w:r>
      <w:r>
        <w:tab/>
      </w:r>
      <w:r>
        <w:tab/>
        <w:t xml:space="preserve">     Ana Markač, v.r.</w:t>
      </w:r>
    </w:p>
    <w:p w:rsidRDefault="000F1667" w:rsidP="00FE3724" w:rsidR="000F1667" w:rsidRPr="003B035B">
      <w:pPr>
        <w:tabs>
          <w:tab w:pos="6840" w:val="left"/>
        </w:tabs>
      </w:pPr>
    </w:p>
    <w:p w:rsidRDefault="00470595" w:rsidP="00FE3724" w:rsidR="00470595">
      <w:pPr>
        <w:tabs>
          <w:tab w:pos="6840" w:val="left"/>
        </w:tabs>
      </w:pPr>
    </w:p>
    <w:p w:rsidRDefault="0022146E" w:rsidP="00FE3724" w:rsidR="00FE3724" w:rsidRPr="003B035B">
      <w:pPr>
        <w:tabs>
          <w:tab w:pos="6840" w:val="left"/>
        </w:tabs>
      </w:pPr>
      <w:r w:rsidRPr="003B035B">
        <w:t>POUKA O PRAVNOM</w:t>
      </w:r>
      <w:r w:rsidR="000F1667" w:rsidRPr="003B035B">
        <w:t xml:space="preserve"> </w:t>
      </w:r>
      <w:r w:rsidRPr="003B035B">
        <w:t xml:space="preserve"> LIJEKU: </w:t>
      </w:r>
    </w:p>
    <w:p w:rsidRDefault="0073597B" w:rsidP="0073597B" w:rsidR="0073597B" w:rsidRPr="00AC357D">
      <w:pPr>
        <w:jc w:val="both"/>
        <w:rPr>
          <w:rFonts w:cstheme="majorBidi" w:hAnsiTheme="majorBidi" w:asciiTheme="majorBidi"/>
        </w:rPr>
      </w:pPr>
      <w:r w:rsidRPr="006A78D5">
        <w:rPr>
          <w:rFonts w:cstheme="majorBidi" w:hAnsiTheme="majorBidi" w:asciiTheme="majorBidi"/>
        </w:rPr>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6A78D5">
          <w:rPr>
            <w:rFonts w:cstheme="majorBidi" w:hAnsiTheme="majorBidi" w:asciiTheme="majorBidi"/>
          </w:rPr>
          <w:t>12. st</w:t>
        </w:r>
      </w:smartTag>
      <w:r w:rsidRPr="006A78D5">
        <w:rPr>
          <w:rFonts w:cstheme="majorBidi" w:hAnsiTheme="majorBidi" w:asciiTheme="majorBidi"/>
        </w:rPr>
        <w:t xml:space="preserve">. 1. i čl. </w:t>
      </w:r>
      <w:smartTag w:element="metricconverter" w:uri="urn:schemas-microsoft-com:office:smarttags">
        <w:smartTagPr>
          <w:attr w:val="19. st" w:name="ProductID"/>
        </w:smartTagPr>
        <w:r w:rsidRPr="006A78D5">
          <w:rPr>
            <w:rFonts w:cstheme="majorBidi" w:hAnsiTheme="majorBidi" w:asciiTheme="majorBidi"/>
          </w:rPr>
          <w:t>19. st</w:t>
        </w:r>
      </w:smartTag>
      <w:r w:rsidRPr="006A78D5">
        <w:rPr>
          <w:rFonts w:cstheme="majorBidi" w:hAnsiTheme="majorBidi" w:asciiTheme="majorBidi"/>
        </w:rPr>
        <w:t>. 1. i 2. SZ-a). Žalba se podnosi ovom sudu u 2 (dva) istovjetna primjerka, a o žalbi odlučuje Visoki trgovački sud Republike Hrvatske.</w:t>
      </w:r>
    </w:p>
    <w:p w:rsidRDefault="007620EF" w:rsidP="00426261" w:rsidR="007620EF">
      <w:pPr>
        <w:jc w:val="both"/>
      </w:pPr>
    </w:p>
    <w:p w:rsidRDefault="0073597B" w:rsidP="00426261" w:rsidR="0073597B" w:rsidRPr="003B035B">
      <w:pPr>
        <w:jc w:val="both"/>
      </w:pPr>
    </w:p>
    <w:sectPr w:rsidSect="00EC3C40" w:rsidR="0073597B" w:rsidRPr="003B035B">
      <w:headerReference w:type="default" r:id="rId10"/>
      <w:headerReference w:type="first" r:id="rId11"/>
      <w:pgSz w:h="16838" w:w="11906"/>
      <w:pgMar w:gutter="0" w:footer="708" w:header="708" w:left="1417" w:bottom="1135"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7AEA" w:rsidP="00EE3E91" w:rsidR="00EE7AEA">
      <w:r>
        <w:separator/>
      </w:r>
    </w:p>
  </w:endnote>
  <w:endnote w:id="0" w:type="continuationSeparator">
    <w:p w:rsidRDefault="00EE7AEA" w:rsidP="00EE3E91" w:rsidR="00EE7A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7AEA" w:rsidP="00EE3E91" w:rsidR="00EE7AEA">
      <w:r>
        <w:separator/>
      </w:r>
    </w:p>
  </w:footnote>
  <w:footnote w:id="0" w:type="continuationSeparator">
    <w:p w:rsidRDefault="00EE7AEA" w:rsidP="00EE3E91" w:rsidR="00EE7A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551A" w:rsidP="0073597B" w:rsidR="0073597B">
    <w:pPr>
      <w:pStyle w:val="Zaglavlje"/>
      <w:jc w:val="right"/>
    </w:pPr>
    <w:r>
      <w:tab/>
    </w:r>
    <w:r w:rsidR="00EE7AEA">
      <w:fldChar w:fldCharType="begin"/>
    </w:r>
    <w:r w:rsidR="00EE7AEA">
      <w:instrText>PAGE   \* MERGEFORMAT</w:instrText>
    </w:r>
    <w:r w:rsidR="00EE7AEA">
      <w:fldChar w:fldCharType="separate"/>
    </w:r>
    <w:r w:rsidR="000F3CC7">
      <w:rPr>
        <w:noProof/>
      </w:rPr>
      <w:t>2</w:t>
    </w:r>
    <w:r w:rsidR="00EE7AEA">
      <w:fldChar w:fldCharType="end"/>
    </w:r>
    <w:r w:rsidR="00EE7AEA">
      <w:tab/>
    </w:r>
    <w:r w:rsidR="00EE7AEA" w:rsidRPr="00356206">
      <w:rPr>
        <w:sz w:val="22"/>
        <w:szCs w:val="22"/>
      </w:rPr>
      <w:t xml:space="preserve"> </w:t>
    </w:r>
    <w:r w:rsidR="00356206" w:rsidRPr="00356206">
      <w:rPr>
        <w:sz w:val="22"/>
        <w:szCs w:val="22"/>
      </w:rPr>
      <w:t>Poslovni broj: 2 St-</w:t>
    </w:r>
    <w:r w:rsidR="0073597B">
      <w:t>229/2018-11</w:t>
    </w:r>
  </w:p>
  <w:p w:rsidRDefault="00EE7AEA" w:rsidR="00EE7AE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6D67" w:rsidP="009B3B9A" w:rsidR="00516D67">
    <w:pPr>
      <w:pStyle w:val="Zaglavlje"/>
      <w:jc w:val="right"/>
    </w:pPr>
    <w:r>
      <w:t>Poslovni broj: 2 St-</w:t>
    </w:r>
    <w:r w:rsidR="003B035B">
      <w:t>229/2018-11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A396A55"/>
    <w:multiLevelType w:val="hybridMultilevel"/>
    <w:tmpl w:val="BBA67C9C"/>
    <w:lvl w:tplc="EC16CE16" w:ilvl="0">
      <w:start w:val="1"/>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15A08"/>
    <w:rsid w:val="000416D4"/>
    <w:rsid w:val="0005242F"/>
    <w:rsid w:val="000F1667"/>
    <w:rsid w:val="000F3CC7"/>
    <w:rsid w:val="00121805"/>
    <w:rsid w:val="001274BF"/>
    <w:rsid w:val="00133F4A"/>
    <w:rsid w:val="001731D5"/>
    <w:rsid w:val="001B0610"/>
    <w:rsid w:val="00213C04"/>
    <w:rsid w:val="0021551A"/>
    <w:rsid w:val="0022146E"/>
    <w:rsid w:val="0022391D"/>
    <w:rsid w:val="002250E5"/>
    <w:rsid w:val="0023281B"/>
    <w:rsid w:val="002922E5"/>
    <w:rsid w:val="002A26A5"/>
    <w:rsid w:val="002F03B7"/>
    <w:rsid w:val="003072FA"/>
    <w:rsid w:val="0033791D"/>
    <w:rsid w:val="00356206"/>
    <w:rsid w:val="003B035B"/>
    <w:rsid w:val="003D7801"/>
    <w:rsid w:val="003E2EE2"/>
    <w:rsid w:val="00426261"/>
    <w:rsid w:val="004311E1"/>
    <w:rsid w:val="00470595"/>
    <w:rsid w:val="00516D67"/>
    <w:rsid w:val="00584805"/>
    <w:rsid w:val="00590AAD"/>
    <w:rsid w:val="005A3323"/>
    <w:rsid w:val="005A50F1"/>
    <w:rsid w:val="0069634C"/>
    <w:rsid w:val="006A4AC3"/>
    <w:rsid w:val="006A531B"/>
    <w:rsid w:val="006D1765"/>
    <w:rsid w:val="00706131"/>
    <w:rsid w:val="0073597B"/>
    <w:rsid w:val="00741960"/>
    <w:rsid w:val="007620EF"/>
    <w:rsid w:val="00767256"/>
    <w:rsid w:val="007839DE"/>
    <w:rsid w:val="007A660D"/>
    <w:rsid w:val="007B2B5C"/>
    <w:rsid w:val="007B5E02"/>
    <w:rsid w:val="00832CE5"/>
    <w:rsid w:val="00866040"/>
    <w:rsid w:val="008708A4"/>
    <w:rsid w:val="0089714A"/>
    <w:rsid w:val="008E77B0"/>
    <w:rsid w:val="00934BCC"/>
    <w:rsid w:val="009743B5"/>
    <w:rsid w:val="00974B89"/>
    <w:rsid w:val="00976A50"/>
    <w:rsid w:val="00986C48"/>
    <w:rsid w:val="009A5F3B"/>
    <w:rsid w:val="009A7405"/>
    <w:rsid w:val="009B3B9A"/>
    <w:rsid w:val="009D2714"/>
    <w:rsid w:val="009D7334"/>
    <w:rsid w:val="00A241EB"/>
    <w:rsid w:val="00A84A7A"/>
    <w:rsid w:val="00A927EA"/>
    <w:rsid w:val="00AC353A"/>
    <w:rsid w:val="00AE0425"/>
    <w:rsid w:val="00AE2700"/>
    <w:rsid w:val="00AE6355"/>
    <w:rsid w:val="00B104C8"/>
    <w:rsid w:val="00B5238C"/>
    <w:rsid w:val="00B679DA"/>
    <w:rsid w:val="00B77455"/>
    <w:rsid w:val="00B80D0C"/>
    <w:rsid w:val="00BA295F"/>
    <w:rsid w:val="00BD2FF1"/>
    <w:rsid w:val="00C57A77"/>
    <w:rsid w:val="00C87B36"/>
    <w:rsid w:val="00CA6FB3"/>
    <w:rsid w:val="00CB0C52"/>
    <w:rsid w:val="00CE179D"/>
    <w:rsid w:val="00CE6BD8"/>
    <w:rsid w:val="00CE749F"/>
    <w:rsid w:val="00CF1B25"/>
    <w:rsid w:val="00D71105"/>
    <w:rsid w:val="00DB1315"/>
    <w:rsid w:val="00E17E69"/>
    <w:rsid w:val="00E33542"/>
    <w:rsid w:val="00E6798B"/>
    <w:rsid w:val="00E7275A"/>
    <w:rsid w:val="00E73013"/>
    <w:rsid w:val="00E8758E"/>
    <w:rsid w:val="00E8760C"/>
    <w:rsid w:val="00EB3F39"/>
    <w:rsid w:val="00EC3C40"/>
    <w:rsid w:val="00EC6B46"/>
    <w:rsid w:val="00ED0AF8"/>
    <w:rsid w:val="00EE3E91"/>
    <w:rsid w:val="00EE7AEA"/>
    <w:rsid w:val="00F327BA"/>
    <w:rsid w:val="00F47B96"/>
    <w:rsid w:val="00F67CED"/>
    <w:rsid w:val="00F80851"/>
    <w:rsid w:val="00FA136E"/>
    <w:rsid w:val="00FE3724"/>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839D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9743B5"/>
    <w:rPr>
      <w:rFonts w:cs="Tahoma" w:hAnsi="Tahoma" w:asci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true"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true" w:styleId="PodnojeChar" w:type="character">
    <w:name w:val="Podnožje Char"/>
    <w:link w:val="Podnoje"/>
    <w:rsid w:val="00EE3E91"/>
    <w:rPr>
      <w:sz w:val="24"/>
      <w:szCs w:val="24"/>
    </w:rPr>
  </w:style>
  <w:style w:styleId="Tijeloteksta" w:type="paragraph">
    <w:name w:val="Body Text"/>
    <w:basedOn w:val="Normal"/>
    <w:link w:val="TijelotekstaChar"/>
    <w:unhideWhenUsed/>
    <w:rsid w:val="00A84A7A"/>
    <w:pPr>
      <w:jc w:val="both"/>
    </w:pPr>
    <w:rPr>
      <w:szCs w:val="20"/>
    </w:rPr>
  </w:style>
  <w:style w:customStyle="true" w:styleId="TijelotekstaChar" w:type="character">
    <w:name w:val="Tijelo teksta Char"/>
    <w:basedOn w:val="Zadanifontodlomka"/>
    <w:link w:val="Tijeloteksta"/>
    <w:rsid w:val="00A84A7A"/>
    <w:rPr>
      <w:sz w:val="24"/>
    </w:rPr>
  </w:style>
  <w:style w:styleId="Tekstrezerviranogmjesta" w:type="character">
    <w:name w:val="Placeholder Text"/>
    <w:basedOn w:val="Zadanifontodlomka"/>
    <w:uiPriority w:val="99"/>
    <w:semiHidden/>
    <w:rsid w:val="000F3CC7"/>
    <w:rPr>
      <w:color w:val="808080"/>
      <w:bdr w:space="0" w:sz="0" w:color="auto" w:val="none"/>
      <w:shd w:fill="auto" w:color="auto" w:val="clear"/>
    </w:rPr>
  </w:style>
  <w:style w:customStyle="true" w:styleId="eSPISCCParagraphDefaultFont" w:type="character">
    <w:name w:val="eSPIS_CC_Paragraph Default Font"/>
    <w:basedOn w:val="Zadanifontodlomka"/>
    <w:rsid w:val="000F3CC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F3CC7"/>
    <w:rPr>
      <w:rFonts w:cs="Arial" w:hAnsi="Arial" w:ascii="Arial"/>
      <w:b/>
      <w:bdr w:space="0" w:sz="0" w:color="auto" w:val="none"/>
      <w:shd w:fill="FFFFCC" w:color="auto" w:val="clear"/>
      <w:lang w:val="hr-HR"/>
    </w:rPr>
  </w:style>
  <w:style w:customStyle="true" w:styleId="PozadinaSvijetloCrvena" w:type="character">
    <w:name w:val="Pozadina_SvijetloCrvena"/>
    <w:basedOn w:val="eSPISCCParagraphDefaultFont"/>
    <w:rsid w:val="000F3CC7"/>
    <w:rPr>
      <w:rFonts w:cs="Arial" w:hAnsi="Arial" w:ascii="Arial"/>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F3CC7"/>
    <w:rPr>
      <w:rFonts w:cs="Arial" w:hAnsi="Arial" w:ascii="Arial"/>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39D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9743B5"/>
    <w:rPr>
      <w:rFonts w:ascii="Tahoma" w:cs="Tahoma" w:hAnsi="Tahoma"/>
      <w:sz w:val="16"/>
      <w:szCs w:val="16"/>
    </w:rPr>
  </w:style>
  <w:style w:styleId="Zaglavlje" w:type="paragraph">
    <w:name w:val="header"/>
    <w:basedOn w:val="Normal"/>
    <w:link w:val="ZaglavljeChar"/>
    <w:uiPriority w:val="99"/>
    <w:rsid w:val="00EE3E91"/>
    <w:pPr>
      <w:tabs>
        <w:tab w:pos="4536" w:val="center"/>
        <w:tab w:pos="9072" w:val="right"/>
      </w:tabs>
    </w:pPr>
  </w:style>
  <w:style w:customStyle="1" w:styleId="ZaglavljeChar" w:type="character">
    <w:name w:val="Zaglavlje Char"/>
    <w:link w:val="Zaglavlje"/>
    <w:uiPriority w:val="99"/>
    <w:rsid w:val="00EE3E91"/>
    <w:rPr>
      <w:sz w:val="24"/>
      <w:szCs w:val="24"/>
    </w:rPr>
  </w:style>
  <w:style w:styleId="Podnoje" w:type="paragraph">
    <w:name w:val="footer"/>
    <w:basedOn w:val="Normal"/>
    <w:link w:val="PodnojeChar"/>
    <w:rsid w:val="00EE3E91"/>
    <w:pPr>
      <w:tabs>
        <w:tab w:pos="4536" w:val="center"/>
        <w:tab w:pos="9072" w:val="right"/>
      </w:tabs>
    </w:pPr>
  </w:style>
  <w:style w:customStyle="1" w:styleId="PodnojeChar" w:type="character">
    <w:name w:val="Podnožje Char"/>
    <w:link w:val="Podnoje"/>
    <w:rsid w:val="00EE3E91"/>
    <w:rPr>
      <w:sz w:val="24"/>
      <w:szCs w:val="24"/>
    </w:rPr>
  </w:style>
  <w:style w:styleId="Tijeloteksta" w:type="paragraph">
    <w:name w:val="Body Text"/>
    <w:basedOn w:val="Normal"/>
    <w:link w:val="TijelotekstaChar"/>
    <w:unhideWhenUsed/>
    <w:rsid w:val="00A84A7A"/>
    <w:pPr>
      <w:jc w:val="both"/>
    </w:pPr>
    <w:rPr>
      <w:szCs w:val="20"/>
    </w:rPr>
  </w:style>
  <w:style w:customStyle="1" w:styleId="TijelotekstaChar" w:type="character">
    <w:name w:val="Tijelo teksta Char"/>
    <w:basedOn w:val="Zadanifontodlomka"/>
    <w:link w:val="Tijeloteksta"/>
    <w:rsid w:val="00A84A7A"/>
    <w:rPr>
      <w:sz w:val="24"/>
    </w:rPr>
  </w:style>
  <w:style w:styleId="Tekstrezerviranogmjesta" w:type="character">
    <w:name w:val="Placeholder Text"/>
    <w:basedOn w:val="Zadanifontodlomka"/>
    <w:uiPriority w:val="99"/>
    <w:semiHidden/>
    <w:rsid w:val="000F3CC7"/>
    <w:rPr>
      <w:color w:val="808080"/>
      <w:bdr w:color="auto" w:space="0" w:sz="0" w:val="none"/>
      <w:shd w:color="auto" w:fill="auto" w:val="clear"/>
    </w:rPr>
  </w:style>
  <w:style w:customStyle="1" w:styleId="eSPISCCParagraphDefaultFont" w:type="character">
    <w:name w:val="eSPIS_CC_Paragraph Default Font"/>
    <w:basedOn w:val="Zadanifontodlomka"/>
    <w:rsid w:val="000F3CC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F3CC7"/>
    <w:rPr>
      <w:rFonts w:ascii="Arial" w:cs="Arial" w:hAnsi="Arial"/>
      <w:b/>
      <w:bdr w:color="auto" w:space="0" w:sz="0" w:val="none"/>
      <w:shd w:color="auto" w:fill="FFFFCC" w:val="clear"/>
      <w:lang w:val="hr-HR"/>
    </w:rPr>
  </w:style>
  <w:style w:customStyle="1" w:styleId="PozadinaSvijetloCrvena" w:type="character">
    <w:name w:val="Pozadina_SvijetloCrvena"/>
    <w:basedOn w:val="eSPISCCParagraphDefaultFont"/>
    <w:rsid w:val="000F3CC7"/>
    <w:rPr>
      <w:rFonts w:ascii="Arial" w:cs="Arial" w:hAnsi="Arial"/>
      <w:b w:val="0"/>
      <w:sz w:val="24"/>
      <w:bdr w:color="auto" w:space="0" w:sz="0" w:val="none"/>
      <w:shd w:color="auto" w:fill="FFCCCC" w:val="clear"/>
      <w:lang w:val="hr-HR"/>
    </w:rPr>
  </w:style>
  <w:style w:customStyle="1" w:styleId="PozadinaSvijetloZelena" w:type="character">
    <w:name w:val="Pozadina_SvijetloZelena"/>
    <w:basedOn w:val="eSPISCCParagraphDefaultFont"/>
    <w:rsid w:val="000F3CC7"/>
    <w:rPr>
      <w:rFonts w:ascii="Arial" w:cs="Arial" w:hAnsi="Arial"/>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80305366">
      <w:bodyDiv w:val="true"/>
      <w:marLeft w:val="0"/>
      <w:marRight w:val="0"/>
      <w:marTop w:val="0"/>
      <w:marBottom w:val="0"/>
      <w:divBdr>
        <w:top w:space="0" w:sz="0" w:color="auto" w:val="none"/>
        <w:left w:space="0" w:sz="0" w:color="auto" w:val="none"/>
        <w:bottom w:space="0" w:sz="0" w:color="auto" w:val="none"/>
        <w:right w:space="0" w:sz="0" w:color="auto" w:val="none"/>
      </w:divBdr>
    </w:div>
    <w:div w:id="1889226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rujna 2018.</izvorni_sadrzaj>
    <derivirana_varijabla naziv="DomainObject.DatumDonosenjaOdluke_1">6.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229</izvorni_sadrzaj>
    <derivirana_varijabla naziv="DomainObject.Predmet.Broj_1">229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2018.</izvorni_sadrzaj>
    <derivirana_varijabla naziv="DomainObject.Predmet.DatumOsnivanja_1">27.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St-229/2018</izvorni_sadrzaj>
    <derivirana_varijabla naziv="DomainObject.Predmet.OznakaBroj_1">St-229/2018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NAUTA LAMJANA društvo s ograničenom odgovornošću za proizvodnju i popravak brodova</izvorni_sadrzaj>
    <derivirana_varijabla naziv="DomainObject.Predmet.ProtustrankaFormated_1">  NAUTA LAMJANA društvo s ograničenom odgovornošću za proizvodnju i popravak brodova</derivirana_varijabla>
  </DomainObject.Predmet.ProtustrankaFormated>
  <DomainObject.Predmet.ProtustrankaFormatedOIB>
    <izvorni_sadrzaj>  NAUTA LAMJANA društvo s ograničenom odgovornošću za proizvodnju i popravak brodova, OIB 87200166350</izvorni_sadrzaj>
    <derivirana_varijabla naziv="DomainObject.Predmet.ProtustrankaFormatedOIB_1">  NAUTA LAMJANA društvo s ograničenom odgovornošću za proizvodnju i popravak brodova, OIB 87200166350</derivirana_varijabla>
  </DomainObject.Predmet.ProtustrankaFormatedOIB>
  <DomainObject.Predmet.ProtustrankaFormatedWithAdress>
    <izvorni_sadrzaj> NAUTA LAMJANA društvo s ograničenom odgovornošću za proizvodnju i popravak brodova, Put vele luke 71, 23273 Kali</izvorni_sadrzaj>
    <derivirana_varijabla naziv="DomainObject.Predmet.ProtustrankaFormatedWithAdress_1"> NAUTA LAMJANA društvo s ograničenom odgovornošću za proizvodnju i popravak brodova, Put vele luke 71, 23273 Kali</derivirana_varijabla>
  </DomainObject.Predmet.ProtustrankaFormatedWithAdress>
  <DomainObject.Predmet.ProtustrankaFormatedWithAdressOIB>
    <izvorni_sadrzaj> NAUTA LAMJANA društvo s ograničenom odgovornošću za proizvodnju i popravak brodova, OIB 87200166350, Put vele luke 71, 23273 Kali</izvorni_sadrzaj>
    <derivirana_varijabla naziv="DomainObject.Predmet.ProtustrankaFormatedWithAdressOIB_1"> NAUTA LAMJANA društvo s ograničenom odgovornošću za proizvodnju i popravak brodova, OIB 87200166350, Put vele luke 71, 23273 Kali</derivirana_varijabla>
  </DomainObject.Predmet.ProtustrankaFormatedWithAdressOIB>
  <DomainObject.Predmet.ProtustrankaWithAdress>
    <izvorni_sadrzaj>NAUTA LAMJANA društvo s ograničenom odgovornošću za proizvodnju i popravak brodova Put vele luke 71, 23273 Kali</izvorni_sadrzaj>
    <derivirana_varijabla naziv="DomainObject.Predmet.ProtustrankaWithAdress_1">NAUTA LAMJANA društvo s ograničenom odgovornošću za proizvodnju i popravak brodova Put vele luke 71, 23273 Kali</derivirana_varijabla>
  </DomainObject.Predmet.ProtustrankaWithAdress>
  <DomainObject.Predmet.ProtustrankaWithAdressOIB>
    <izvorni_sadrzaj>NAUTA LAMJANA društvo s ograničenom odgovornošću za proizvodnju i popravak brodova, OIB 87200166350, Put vele luke 71, 23273 Kali</izvorni_sadrzaj>
    <derivirana_varijabla naziv="DomainObject.Predmet.ProtustrankaWithAdressOIB_1">NAUTA LAMJANA društvo s ograničenom odgovornošću za proizvodnju i popravak brodova, OIB 87200166350, Put vele luke 71, 23273 Kali</derivirana_varijabla>
  </DomainObject.Predmet.ProtustrankaWithAdressOIB>
  <DomainObject.Predmet.ProtustrankaNazivFormated>
    <izvorni_sadrzaj>NAUTA LAMJANA društvo s ograničenom odgovornošću za proizvodnju i popravak brodova</izvorni_sadrzaj>
    <derivirana_varijabla naziv="DomainObject.Predmet.ProtustrankaNazivFormated_1">NAUTA LAMJANA društvo s ograničenom odgovornošću za proizvodnju i popravak brodova</derivirana_varijabla>
  </DomainObject.Predmet.ProtustrankaNazivFormated>
  <DomainObject.Predmet.ProtustrankaNazivFormatedOIB>
    <izvorni_sadrzaj>NAUTA LAMJANA društvo s ograničenom odgovornošću za proizvodnju i popravak brodova, OIB 87200166350</izvorni_sadrzaj>
    <derivirana_varijabla naziv="DomainObject.Predmet.ProtustrankaNazivFormatedOIB_1">NAUTA LAMJANA društvo s ograničenom odgovornošću za proizvodnju i popravak brodova, OIB 87200166350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Dušan Polovina</izvorni_sadrzaj>
    <derivirana_varijabla naziv="DomainObject.Predmet.StrankaFormated_1">  Dušan Polovina</derivirana_varijabla>
  </DomainObject.Predmet.StrankaFormated>
  <DomainObject.Predmet.StrankaFormatedOIB>
    <izvorni_sadrzaj>  Dušan Polovina, OIB </izvorni_sadrzaj>
    <derivirana_varijabla naziv="DomainObject.Predmet.StrankaFormatedOIB_1">  Dušan Polovina, OIB </derivirana_varijabla>
  </DomainObject.Predmet.StrankaFormatedOIB>
  <DomainObject.Predmet.StrankaFormatedWithAdress>
    <izvorni_sadrzaj> Dušan Polovina, Ivana Gundulića 2b, 23000 Zadar</izvorni_sadrzaj>
    <derivirana_varijabla naziv="DomainObject.Predmet.StrankaFormatedWithAdress_1"> Dušan Polovina, Ivana Gundulića 2b, 23000 Zadar</derivirana_varijabla>
  </DomainObject.Predmet.StrankaFormatedWithAdress>
  <DomainObject.Predmet.StrankaFormatedWithAdressOIB>
    <izvorni_sadrzaj> Dušan Polovina, OIB , Ivana Gundulića 2b, 23000 Zadar</izvorni_sadrzaj>
    <derivirana_varijabla naziv="DomainObject.Predmet.StrankaFormatedWithAdressOIB_1"> Dušan Polovina, OIB , Ivana Gundulića 2b, 23000 Zadar</derivirana_varijabla>
  </DomainObject.Predmet.StrankaFormatedWithAdressOIB>
  <DomainObject.Predmet.StrankaWithAdress>
    <izvorni_sadrzaj>Dušan Polovina Ivana Gundulića 2b,23000 Zadar</izvorni_sadrzaj>
    <derivirana_varijabla naziv="DomainObject.Predmet.StrankaWithAdress_1">Dušan Polovina Ivana Gundulića 2b,23000 Zadar</derivirana_varijabla>
  </DomainObject.Predmet.StrankaWithAdress>
  <DomainObject.Predmet.StrankaWithAdressOIB>
    <izvorni_sadrzaj>Dušan Polovina, OIB , Ivana Gundulića 2b,23000 Zadar</izvorni_sadrzaj>
    <derivirana_varijabla naziv="DomainObject.Predmet.StrankaWithAdressOIB_1">Dušan Polovina, OIB , Ivana Gundulića 2b,23000 Zadar</derivirana_varijabla>
  </DomainObject.Predmet.StrankaWithAdressOIB>
  <DomainObject.Predmet.StrankaNazivFormated>
    <izvorni_sadrzaj>Dušan Polovina</izvorni_sadrzaj>
    <derivirana_varijabla naziv="DomainObject.Predmet.StrankaNazivFormated_1">Dušan Polovina</derivirana_varijabla>
  </DomainObject.Predmet.StrankaNazivFormated>
  <DomainObject.Predmet.StrankaNazivFormatedOIB>
    <izvorni_sadrzaj>Dušan Polovina, OIB </izvorni_sadrzaj>
    <derivirana_varijabla naziv="DomainObject.Predmet.StrankaNazivFormatedOIB_1">Dušan Polovina, OIB </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Dušan Polovina</item>
    </izvorni_sadrzaj>
    <derivirana_varijabla naziv="DomainObject.Predmet.StrankaListFormated_1">
      <item>Dušan Polovina</item>
    </derivirana_varijabla>
  </DomainObject.Predmet.StrankaListFormated>
  <DomainObject.Predmet.StrankaListFormatedOIB>
    <izvorni_sadrzaj>
      <item>Dušan Polovina, OIB </item>
    </izvorni_sadrzaj>
    <derivirana_varijabla naziv="DomainObject.Predmet.StrankaListFormatedOIB_1">
      <item>Dušan Polovina, OIB </item>
    </derivirana_varijabla>
  </DomainObject.Predmet.StrankaListFormatedOIB>
  <DomainObject.Predmet.StrankaListFormatedWithAdress>
    <izvorni_sadrzaj>
      <item>Dušan Polovina, Ivana Gundulića 2b, 23000 Zadar</item>
    </izvorni_sadrzaj>
    <derivirana_varijabla naziv="DomainObject.Predmet.StrankaListFormatedWithAdress_1">
      <item>Dušan Polovina, Ivana Gundulića 2b, 23000 Zadar</item>
    </derivirana_varijabla>
  </DomainObject.Predmet.StrankaListFormatedWithAdress>
  <DomainObject.Predmet.StrankaListFormatedWithAdressOIB>
    <izvorni_sadrzaj>
      <item>Dušan Polovina, OIB , Ivana Gundulića 2b, 23000 Zadar</item>
    </izvorni_sadrzaj>
    <derivirana_varijabla naziv="DomainObject.Predmet.StrankaListFormatedWithAdressOIB_1">
      <item>Dušan Polovina, OIB , Ivana Gundulića 2b, 23000 Zadar</item>
    </derivirana_varijabla>
  </DomainObject.Predmet.StrankaListFormatedWithAdressOIB>
  <DomainObject.Predmet.StrankaListNazivFormated>
    <izvorni_sadrzaj>
      <item>Dušan Polovina</item>
    </izvorni_sadrzaj>
    <derivirana_varijabla naziv="DomainObject.Predmet.StrankaListNazivFormated_1">
      <item>Dušan Polovina</item>
    </derivirana_varijabla>
  </DomainObject.Predmet.StrankaListNazivFormated>
  <DomainObject.Predmet.StrankaListNazivFormatedOIB>
    <izvorni_sadrzaj>
      <item>Dušan Polovina, OIB </item>
    </izvorni_sadrzaj>
    <derivirana_varijabla naziv="DomainObject.Predmet.StrankaListNazivFormatedOIB_1">
      <item>Dušan Polovina, OIB </item>
    </derivirana_varijabla>
  </DomainObject.Predmet.StrankaListNazivFormatedOIB>
  <DomainObject.Predmet.ProtuStrankaListFormated>
    <izvorni_sadrzaj>
      <item>NAUTA LAMJANA društvo s ograničenom odgovornošću za proizvodnju i popravak brodova</item>
    </izvorni_sadrzaj>
    <derivirana_varijabla naziv="DomainObject.Predmet.ProtuStrankaListFormated_1">
      <item>NAUTA LAMJANA društvo s ograničenom odgovornošću za proizvodnju i popravak brodova</item>
    </derivirana_varijabla>
  </DomainObject.Predmet.ProtuStrankaListFormated>
  <DomainObject.Predmet.ProtuStrankaListFormatedOIB>
    <izvorni_sadrzaj>
      <item>NAUTA LAMJANA društvo s ograničenom odgovornošću za proizvodnju i popravak brodova, OIB 87200166350</item>
    </izvorni_sadrzaj>
    <derivirana_varijabla naziv="DomainObject.Predmet.ProtuStrankaListFormatedOIB_1">
      <item>NAUTA LAMJANA društvo s ograničenom odgovornošću za proizvodnju i popravak brodova, OIB 87200166350</item>
    </derivirana_varijabla>
  </DomainObject.Predmet.ProtuStrankaListFormatedOIB>
  <DomainObject.Predmet.ProtuStrankaListFormatedWithAdress>
    <izvorni_sadrzaj>
      <item>NAUTA LAMJANA društvo s ograničenom odgovornošću za proizvodnju i popravak brodova, Put vele luke 71, 23273 Kali</item>
    </izvorni_sadrzaj>
    <derivirana_varijabla naziv="DomainObject.Predmet.ProtuStrankaListFormatedWithAdress_1">
      <item>NAUTA LAMJANA društvo s ograničenom odgovornošću za proizvodnju i popravak brodova, Put vele luke 71, 23273 Kali</item>
    </derivirana_varijabla>
  </DomainObject.Predmet.ProtuStrankaListFormatedWithAdress>
  <DomainObject.Predmet.ProtuStrankaListFormatedWithAdressOIB>
    <izvorni_sadrzaj>
      <item>NAUTA LAMJANA društvo s ograničenom odgovornošću za proizvodnju i popravak brodova, OIB 87200166350, Put vele luke 71, 23273 Kali</item>
    </izvorni_sadrzaj>
    <derivirana_varijabla naziv="DomainObject.Predmet.ProtuStrankaListFormatedWithAdressOIB_1">
      <item>NAUTA LAMJANA društvo s ograničenom odgovornošću za proizvodnju i popravak brodova, OIB 87200166350, Put vele luke 71, 23273 Kali</item>
    </derivirana_varijabla>
  </DomainObject.Predmet.ProtuStrankaListFormatedWithAdressOIB>
  <DomainObject.Predmet.ProtuStrankaListNazivFormated>
    <izvorni_sadrzaj>
      <item>NAUTA LAMJANA društvo s ograničenom odgovornošću za proizvodnju i popravak brodova</item>
    </izvorni_sadrzaj>
    <derivirana_varijabla naziv="DomainObject.Predmet.ProtuStrankaListNazivFormated_1">
      <item>NAUTA LAMJANA društvo s ograničenom odgovornošću za proizvodnju i popravak brodova</item>
    </derivirana_varijabla>
  </DomainObject.Predmet.ProtuStrankaListNazivFormated>
  <DomainObject.Predmet.ProtuStrankaListNazivFormatedOIB>
    <izvorni_sadrzaj>
      <item>NAUTA LAMJANA društvo s ograničenom odgovornošću za proizvodnju i popravak brodova, OIB 87200166350</item>
    </izvorni_sadrzaj>
    <derivirana_varijabla naziv="DomainObject.Predmet.ProtuStrankaListNazivFormatedOIB_1">
      <item>NAUTA LAMJANA društvo s ograničenom odgovornošću za proizvodnju i popravak brodova, OIB 87200166350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2018.</izvorni_sadrzaj>
    <derivirana_varijabla naziv="DomainObject.Datum_1">6. rujna 2018.</derivirana_varijabla>
  </DomainObject.Datum>
  <DomainObject.PoslovniBrojDokumenta>
    <izvorni_sadrzaj/>
    <derivirana_varijabla naziv="DomainObject.PoslovniBrojDokumenta_1"/>
  </DomainObject.PoslovniBrojDokumenta>
  <DomainObject.Predmet.StrankaIDrugi>
    <izvorni_sadrzaj>Dušan Polovina</izvorni_sadrzaj>
    <derivirana_varijabla naziv="DomainObject.Predmet.StrankaIDrugi_1">Dušan Polovina</derivirana_varijabla>
  </DomainObject.Predmet.StrankaIDrugi>
  <DomainObject.Predmet.ProtustrankaIDrugi>
    <izvorni_sadrzaj>NAUTA LAMJANA društvo s ograničenom odgovornošću za proizvodnju i popravak brodova</izvorni_sadrzaj>
    <derivirana_varijabla naziv="DomainObject.Predmet.ProtustrankaIDrugi_1">NAUTA LAMJANA društvo s ograničenom odgovornošću za proizvodnju i popravak brodova</derivirana_varijabla>
  </DomainObject.Predmet.ProtustrankaIDrugi>
  <DomainObject.Predmet.StrankaIDrugiAdressOIB>
    <izvorni_sadrzaj>Dušan Polovina, OIB , Ivana Gundulića 2b, 23000 Zadar</izvorni_sadrzaj>
    <derivirana_varijabla naziv="DomainObject.Predmet.StrankaIDrugiAdressOIB_1">Dušan Polovina, OIB , Ivana Gundulića 2b, 23000 Zadar</derivirana_varijabla>
  </DomainObject.Predmet.StrankaIDrugiAdressOIB>
  <DomainObject.Predmet.ProtustrankaIDrugiAdressOIB>
    <izvorni_sadrzaj>NAUTA LAMJANA društvo s ograničenom odgovornošću za proizvodnju i popravak brodova, OIB 87200166350, Put vele luke 71, 23273 Kali</izvorni_sadrzaj>
    <derivirana_varijabla naziv="DomainObject.Predmet.ProtustrankaIDrugiAdressOIB_1">NAUTA LAMJANA društvo s ograničenom odgovornošću za proizvodnju i popravak brodova, OIB 87200166350, Put vele luke 71, 23273 Kali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Dušan Polovina</item>
      <item>NAUTA LAMJANA društvo s ograničenom odgovornošću za proizvodnju i popravak brodova</item>
    </izvorni_sadrzaj>
    <derivirana_varijabla naziv="DomainObject.Predmet.SudioniciListNaziv_1">
      <item>Dušan Polovina</item>
      <item>NAUTA LAMJANA društvo s ograničenom odgovornošću za proizvodnju i popravak brodova</item>
    </derivirana_varijabla>
  </DomainObject.Predmet.SudioniciListNaziv>
  <DomainObject.Predmet.SudioniciListAdressOIB>
    <izvorni_sadrzaj>
      <item>Dušan Polovina, OIB , Ivana Gundulića 2b,23000 Zadar</item>
      <item>NAUTA LAMJANA društvo s ograničenom odgovornošću za proizvodnju i popravak brodova, OIB 87200166350, Put vele luke 71,23273 Kali</item>
    </izvorni_sadrzaj>
    <derivirana_varijabla naziv="DomainObject.Predmet.SudioniciListAdressOIB_1">
      <item>Dušan Polovina, OIB , Ivana Gundulića 2b,23000 Zadar</item>
      <item>NAUTA LAMJANA društvo s ograničenom odgovornošću za proizvodnju i popravak brodova, OIB 87200166350, Put vele luke 71,23273 Kali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item>
      <item>, OIB 87200166350</item>
    </izvorni_sadrzaj>
    <derivirana_varijabla naziv="DomainObject.Predmet.SudioniciListNazivOIB_1">
      <item>, OIB </item>
      <item>, OIB 87200166350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7DB668-0477-4C5A-8C40-97B9E863075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560</properties:Words>
  <properties:Characters>2939</properties:Characters>
  <properties:Lines>70</properties:Lines>
  <properties:Paragraphs>21</properties:Paragraphs>
  <properties:TotalTime>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3553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2018-09-06T05:13:00Z</dcterms:created>
  <dc:creator>Administrator</dc:creator>
  <cp:lastModifiedBy>Merlina Klišmanić</cp:lastModifiedBy>
  <cp:lastPrinted>2018-09-06T05:34:00Z</cp:lastPrinted>
  <dcterms:modified xmlns:xsi="http://www.w3.org/2001/XMLSchema-instance" xsi:type="dcterms:W3CDTF">2018-09-06T07:02:00Z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(St-229-2018 NAUTA LAMJANA   nije uplaćen predujam čl. 141. st. 1. u svezi st. 5. SZdocx.docx)</vt:lpwstr>
  </prop:property>
  <prop:property name="CC_coloring" pid="4" fmtid="{D5CDD505-2E9C-101B-9397-08002B2CF9AE}">
    <vt:bool>false</vt:bool>
  </prop:property>
  <prop:property name="BrojStranica" pid="5" fmtid="{D5CDD505-2E9C-101B-9397-08002B2CF9AE}">
    <vt:i4>2</vt:i4>
  </prop:property>
</prop:Properties>
</file>