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35f8" w14:paraId="07135f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14</w:t>
      </w:r>
      <w:r w:rsidR="004A6D6F">
        <w:rPr>
          <w:rStyle w:val="Naglaeno"/>
          <w:b w:val="false"/>
        </w:rPr>
        <w:t>6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E1598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E603EA" w:rsidRPr="00E603EA">
        <w:t>FINAL EXPERT j.d.o.o. za usluge</w:t>
      </w:r>
      <w:r w:rsidR="00BB3D58">
        <w:t xml:space="preserve">, </w:t>
      </w:r>
      <w:r w:rsidR="00BA2409" w:rsidRPr="00BA2409">
        <w:t>Zagreb</w:t>
      </w:r>
      <w:r w:rsidR="00BB3D58">
        <w:t xml:space="preserve">, </w:t>
      </w:r>
      <w:r w:rsidR="00E603EA" w:rsidRPr="00E603EA">
        <w:t>Ulica kneza Branimira 183</w:t>
      </w:r>
      <w:r w:rsidR="00331402">
        <w:t>, MBS:</w:t>
      </w:r>
      <w:r w:rsidR="00BB3D58">
        <w:t xml:space="preserve"> </w:t>
      </w:r>
      <w:r w:rsidR="00E603EA" w:rsidRPr="00E603EA">
        <w:t>080934733</w:t>
      </w:r>
      <w:r w:rsidR="00331402">
        <w:t>, OIB:</w:t>
      </w:r>
      <w:r w:rsidR="00BB3D58">
        <w:t xml:space="preserve"> </w:t>
      </w:r>
      <w:r w:rsidR="00E603EA" w:rsidRPr="00E603EA">
        <w:t>95312766337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B7C74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r w:rsidR="00E603EA" w:rsidRPr="00E603EA">
        <w:t>FINAL EXPERT j.d.o.o. za usluge</w:t>
      </w:r>
      <w:r w:rsidR="00E603EA">
        <w:t xml:space="preserve">, </w:t>
      </w:r>
      <w:r w:rsidR="00E603EA" w:rsidRPr="00BA2409">
        <w:t>Zagreb</w:t>
      </w:r>
      <w:r w:rsidR="00E603EA">
        <w:t xml:space="preserve">, </w:t>
      </w:r>
      <w:r w:rsidR="00E603EA" w:rsidRPr="00E603EA">
        <w:t>Ulica kneza Branimira 183</w:t>
      </w:r>
      <w:r w:rsidR="00E603EA">
        <w:t xml:space="preserve">, MBS: </w:t>
      </w:r>
      <w:r w:rsidR="00E603EA" w:rsidRPr="00E603EA">
        <w:t>080934733</w:t>
      </w:r>
      <w:r w:rsidR="00E603EA">
        <w:t xml:space="preserve">, OIB: </w:t>
      </w:r>
      <w:r w:rsidR="00E603EA" w:rsidRPr="00E603EA">
        <w:t>95312766337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E603EA">
        <w:t>48.000,52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495563">
        <w:t>4</w:t>
      </w:r>
      <w:r w:rsidR="004A6D6F">
        <w:t>6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C3C65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 w:rsidRPr="0003047A">
      <w:pPr>
        <w:numPr>
          <w:ilvl w:val="0"/>
          <w:numId w:val="1"/>
        </w:numPr>
      </w:pPr>
      <w:r w:rsidRPr="0003047A">
        <w:t xml:space="preserve">kal. </w:t>
      </w:r>
      <w:r w:rsidR="00603043" w:rsidRPr="0003047A">
        <w:t>2</w:t>
      </w:r>
      <w:r w:rsidR="0003047A">
        <w:t>8</w:t>
      </w:r>
      <w:r w:rsidR="00603043" w:rsidRPr="0003047A">
        <w:t>.03.2017</w:t>
      </w:r>
      <w:r w:rsidR="00790717" w:rsidRPr="0003047A">
        <w:t>.</w:t>
      </w:r>
    </w:p>
    <w:sectPr w:rsidSect="00F2165F" w:rsidR="00532E0A" w:rsidRPr="0003047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1DD" w:rsidR="001D21DD">
      <w:r>
        <w:separator/>
      </w:r>
    </w:p>
  </w:endnote>
  <w:endnote w:id="0" w:type="continuationSeparator">
    <w:p w:rsidRDefault="001D21DD" w:rsidR="001D2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1DD" w:rsidR="001D21DD">
      <w:r>
        <w:separator/>
      </w:r>
    </w:p>
  </w:footnote>
  <w:footnote w:id="0" w:type="continuationSeparator">
    <w:p w:rsidRDefault="001D21DD" w:rsidR="001D2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47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21DD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B7935"/>
    <w:rsid w:val="007C1B5B"/>
    <w:rsid w:val="007C3B06"/>
    <w:rsid w:val="007C3C6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5B78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B7C74"/>
    <w:rsid w:val="00AD0676"/>
    <w:rsid w:val="00AD251E"/>
    <w:rsid w:val="00AE3893"/>
    <w:rsid w:val="00B00E40"/>
    <w:rsid w:val="00B24B41"/>
    <w:rsid w:val="00B32948"/>
    <w:rsid w:val="00B33434"/>
    <w:rsid w:val="00B41500"/>
    <w:rsid w:val="00B67389"/>
    <w:rsid w:val="00B82540"/>
    <w:rsid w:val="00B931A9"/>
    <w:rsid w:val="00B95B20"/>
    <w:rsid w:val="00BA0255"/>
    <w:rsid w:val="00BA204A"/>
    <w:rsid w:val="00BA2409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6B77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50DDF"/>
    <w:rsid w:val="00E603EA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B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76B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76B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B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B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B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76B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76B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B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B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FINAL EXPERT j.d.o.o. za usluge</izvorni_sadrzaj>
    <derivirana_varijabla naziv="DomainObject.Predmet.ProtustrankaFormated_1">  FINAL EXPERT j.d.o.o. za usluge</derivirana_varijabla>
  </DomainObject.Predmet.ProtustrankaFormated>
  <DomainObject.Predmet.ProtustrankaFormatedOIB>
    <izvorni_sadrzaj>  FINAL EXPERT j.d.o.o. za usluge, OIB 95312766337</izvorni_sadrzaj>
    <derivirana_varijabla naziv="DomainObject.Predmet.ProtustrankaFormatedOIB_1">  FINAL EXPERT j.d.o.o. za usluge, OIB 95312766337</derivirana_varijabla>
  </DomainObject.Predmet.ProtustrankaFormatedOIB>
  <DomainObject.Predmet.ProtustrankaFormatedWithAdress>
    <izvorni_sadrzaj> FINAL EXPERT j.d.o.o. za usluge, Ulica kneza Branimira 183, 10000 Zagreb</izvorni_sadrzaj>
    <derivirana_varijabla naziv="DomainObject.Predmet.ProtustrankaFormatedWithAdress_1"> FINAL EXPERT j.d.o.o. za usluge, Ulica kneza Branimira 183, 10000 Zagreb</derivirana_varijabla>
  </DomainObject.Predmet.ProtustrankaFormatedWithAdress>
  <DomainObject.Predmet.ProtustrankaFormatedWithAdressOIB>
    <izvorni_sadrzaj> FINAL EXPERT j.d.o.o. za usluge, OIB 95312766337, Ulica kneza Branimira 183, 10000 Zagreb</izvorni_sadrzaj>
    <derivirana_varijabla naziv="DomainObject.Predmet.ProtustrankaFormatedWithAdressOIB_1"> FINAL EXPERT j.d.o.o. za usluge, OIB 95312766337, Ulica kneza Branimira 183, 10000 Zagreb</derivirana_varijabla>
  </DomainObject.Predmet.ProtustrankaFormatedWithAdressOIB>
  <DomainObject.Predmet.ProtustrankaWithAdress>
    <izvorni_sadrzaj>FINAL EXPERT j.d.o.o. za usluge Ulica kneza Branimira 183, 10000 Zagreb</izvorni_sadrzaj>
    <derivirana_varijabla naziv="DomainObject.Predmet.ProtustrankaWithAdress_1">FINAL EXPERT j.d.o.o. za usluge Ulica kneza Branimira 183, 10000 Zagreb</derivirana_varijabla>
  </DomainObject.Predmet.ProtustrankaWithAdress>
  <DomainObject.Predmet.ProtustrankaWithAdressOIB>
    <izvorni_sadrzaj>FINAL EXPERT j.d.o.o. za usluge, OIB 95312766337, Ulica kneza Branimira 183, 10000 Zagreb</izvorni_sadrzaj>
    <derivirana_varijabla naziv="DomainObject.Predmet.ProtustrankaWithAdressOIB_1">FINAL EXPERT j.d.o.o. za usluge, OIB 95312766337, Ulica kneza Branimira 183, 10000 Zagreb</derivirana_varijabla>
  </DomainObject.Predmet.ProtustrankaWithAdressOIB>
  <DomainObject.Predmet.ProtustrankaNazivFormated>
    <izvorni_sadrzaj>FINAL EXPERT j.d.o.o. za usluge</izvorni_sadrzaj>
    <derivirana_varijabla naziv="DomainObject.Predmet.ProtustrankaNazivFormated_1">FINAL EXPERT j.d.o.o. za usluge</derivirana_varijabla>
  </DomainObject.Predmet.ProtustrankaNazivFormated>
  <DomainObject.Predmet.ProtustrankaNazivFormatedOIB>
    <izvorni_sadrzaj>FINAL EXPERT j.d.o.o. za usluge, OIB 95312766337</izvorni_sadrzaj>
    <derivirana_varijabla naziv="DomainObject.Predmet.ProtustrankaNazivFormatedOIB_1">FINAL EXPERT j.d.o.o. za usluge, OIB 95312766337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FINAL EXPERT j.d.o.o. za usluge</item>
    </izvorni_sadrzaj>
    <derivirana_varijabla naziv="DomainObject.Predmet.ProtuStrankaListFormated_1">
      <item>FINAL EXPERT j.d.o.o. za usluge</item>
    </derivirana_varijabla>
  </DomainObject.Predmet.ProtuStrankaListFormated>
  <DomainObject.Predmet.ProtuStrankaListFormatedOIB>
    <izvorni_sadrzaj>
      <item>FINAL EXPERT j.d.o.o. za usluge, OIB 95312766337</item>
    </izvorni_sadrzaj>
    <derivirana_varijabla naziv="DomainObject.Predmet.ProtuStrankaListFormatedOIB_1">
      <item>FINAL EXPERT j.d.o.o. za usluge, OIB 95312766337</item>
    </derivirana_varijabla>
  </DomainObject.Predmet.ProtuStrankaListFormatedOIB>
  <DomainObject.Predmet.ProtuStrankaListFormatedWithAdress>
    <izvorni_sadrzaj>
      <item>FINAL EXPERT j.d.o.o. za usluge, Ulica kneza Branimira 183, 10000 Zagreb</item>
    </izvorni_sadrzaj>
    <derivirana_varijabla naziv="DomainObject.Predmet.ProtuStrankaListFormatedWithAdress_1">
      <item>FINAL EXPERT j.d.o.o. za usluge, Ulica kneza Branimira 183, 10000 Zagreb</item>
    </derivirana_varijabla>
  </DomainObject.Predmet.ProtuStrankaListFormatedWithAdress>
  <DomainObject.Predmet.ProtuStrankaListFormatedWithAdressOIB>
    <izvorni_sadrzaj>
      <item>FINAL EXPERT j.d.o.o. za usluge, OIB 95312766337, Ulica kneza Branimira 183, 10000 Zagreb</item>
    </izvorni_sadrzaj>
    <derivirana_varijabla naziv="DomainObject.Predmet.ProtuStrankaListFormatedWithAdressOIB_1">
      <item>FINAL EXPERT j.d.o.o. za usluge, OIB 95312766337, Ulica kneza Branimira 183, 10000 Zagreb</item>
    </derivirana_varijabla>
  </DomainObject.Predmet.ProtuStrankaListFormatedWithAdressOIB>
  <DomainObject.Predmet.ProtuStrankaListNazivFormated>
    <izvorni_sadrzaj>
      <item>FINAL EXPERT j.d.o.o. za usluge</item>
    </izvorni_sadrzaj>
    <derivirana_varijabla naziv="DomainObject.Predmet.ProtuStrankaListNazivFormated_1">
      <item>FINAL EXPERT j.d.o.o. za usluge</item>
    </derivirana_varijabla>
  </DomainObject.Predmet.ProtuStrankaListNazivFormated>
  <DomainObject.Predmet.ProtuStrankaListNazivFormatedOIB>
    <izvorni_sadrzaj>
      <item>FINAL EXPERT j.d.o.o. za usluge, OIB 95312766337</item>
    </izvorni_sadrzaj>
    <derivirana_varijabla naziv="DomainObject.Predmet.ProtuStrankaListNazivFormatedOIB_1">
      <item>FINAL EXPERT j.d.o.o. za usluge, OIB 95312766337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FINAL EXPERT j.d.o.o. za usluge</izvorni_sadrzaj>
    <derivirana_varijabla naziv="DomainObject.Predmet.ProtustrankaIDrugi_1">FINAL EXPERT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FINAL EXPERT j.d.o.o. za usluge, OIB 95312766337, Ulica kneza Branimira 183, 10000 Zagreb</izvorni_sadrzaj>
    <derivirana_varijabla naziv="DomainObject.Predmet.ProtustrankaIDrugiAdressOIB_1">FINAL EXPERT j.d.o.o. za usluge, OIB 95312766337,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 EXPERT j.d.o.o. za usluge</item>
      <item>FINA Regionalni centar Zagreb</item>
    </izvorni_sadrzaj>
    <derivirana_varijabla naziv="DomainObject.Predmet.SudioniciListNaziv_1">
      <item>FINAL EXPERT j.d.o.o. za usluge</item>
      <item>FINA Regionalni centar Zagreb</item>
    </derivirana_varijabla>
  </DomainObject.Predmet.SudioniciListNaziv>
  <DomainObject.Predmet.SudioniciListAdressOIB>
    <izvorni_sadrzaj>
      <item>FINAL EXPERT j.d.o.o. za usluge, OIB 95312766337, Ulica kneza Branimira 183,10000 Zagreb</item>
      <item>FINA Regionalni centar Zagreb, OIB 85821130368, Trg svibanjskih žrtava 1995. br. 1,10000 Zagreb</item>
    </izvorni_sadrzaj>
    <derivirana_varijabla naziv="DomainObject.Predmet.SudioniciListAdressOIB_1">
      <item>FINAL EXPERT j.d.o.o. za usluge, OIB 95312766337, Ulica kneza Branimira 183,10000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95312766337</item>
      <item>, OIB 85821130368</item>
    </izvorni_sadrzaj>
    <derivirana_varijabla naziv="DomainObject.Predmet.SudioniciListNazivOIB_1">
      <item>, OIB 95312766337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4F61B-497E-4713-9367-97A4F8275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2071</properties:Characters>
  <properties:Lines>52</properties:Lines>
  <properties:Paragraphs>16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2017-02-08T07:45:00Z</dcterms:modified>
  <cp:revision>112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