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0a2d4" w14:paraId="0d0a2d4" w:rsidRDefault="00201CD9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</w:t>
      </w:r>
      <w:r w:rsidR="001D7C1D" w:rsidRPr="00DD1726"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1CD9" w:rsidP="001D7C1D" w:rsidR="00201CD9"/>
    <w:p w:rsidRDefault="00201CD9" w:rsidP="001D7C1D" w:rsidR="00201CD9" w:rsidRPr="00DD1726"/>
    <w:p w:rsidRDefault="00045037" w:rsidP="00045037" w:rsidR="00045037" w:rsidRPr="00DD1726">
      <w:pPr>
        <w:jc w:val="both"/>
      </w:pPr>
      <w:r w:rsidRPr="00DD1726">
        <w:t>REPUBLIKA HRVATSKA</w:t>
      </w:r>
    </w:p>
    <w:p w:rsidRDefault="00045037" w:rsidP="00045037" w:rsidR="00045037" w:rsidRPr="00DD1726">
      <w:pPr>
        <w:jc w:val="both"/>
      </w:pPr>
      <w:r w:rsidRPr="00DD1726">
        <w:t>TRGOVAČKI SUD U ZAGREBU</w:t>
      </w:r>
    </w:p>
    <w:p w:rsidRDefault="00045037" w:rsidP="00045037" w:rsidR="00045037" w:rsidRPr="00DD1726">
      <w:pPr>
        <w:jc w:val="both"/>
      </w:pPr>
      <w:r w:rsidRPr="00DD1726">
        <w:t>Zagreb, A</w:t>
      </w:r>
      <w:r w:rsidR="00180101" w:rsidRPr="00DD1726">
        <w:t>mru</w:t>
      </w:r>
      <w:r w:rsidR="00832796" w:rsidRPr="00DD1726">
        <w:t xml:space="preserve">ševa 2/II     </w:t>
      </w:r>
      <w:r w:rsidR="00832796" w:rsidRPr="00DD1726">
        <w:tab/>
      </w:r>
      <w:r w:rsidR="00832796" w:rsidRPr="00DD1726">
        <w:tab/>
      </w:r>
      <w:r w:rsidR="00832796" w:rsidRPr="00DD1726">
        <w:tab/>
      </w:r>
      <w:r w:rsidR="00832796" w:rsidRPr="00DD1726">
        <w:tab/>
      </w:r>
      <w:r w:rsidR="00832796" w:rsidRPr="00DD1726">
        <w:tab/>
      </w:r>
      <w:r w:rsidR="00832796" w:rsidRPr="00DD1726">
        <w:tab/>
      </w:r>
      <w:r w:rsidR="00832796" w:rsidRPr="00DD1726">
        <w:tab/>
      </w:r>
    </w:p>
    <w:p w:rsidRDefault="00CC79C2" w:rsidP="00974A08" w:rsidR="00045037">
      <w:pPr>
        <w:jc w:val="right"/>
      </w:pPr>
      <w:r>
        <w:t xml:space="preserve">               87. St-641/2018</w:t>
      </w:r>
      <w:r w:rsidR="00974A08" w:rsidRPr="00DD1726">
        <w:t xml:space="preserve">  </w:t>
      </w:r>
    </w:p>
    <w:p w:rsidRDefault="00201CD9" w:rsidP="00974A08" w:rsidR="00201CD9">
      <w:pPr>
        <w:jc w:val="right"/>
      </w:pPr>
    </w:p>
    <w:p w:rsidRDefault="00201CD9" w:rsidP="00974A08" w:rsidR="00201CD9" w:rsidRPr="00DD1726">
      <w:pPr>
        <w:jc w:val="right"/>
      </w:pPr>
    </w:p>
    <w:p w:rsidRDefault="00045037" w:rsidP="00045037" w:rsidR="00045037" w:rsidRPr="00DD1726">
      <w:pPr>
        <w:jc w:val="center"/>
      </w:pPr>
      <w:r w:rsidRPr="00DD1726">
        <w:t>R E P U B L I K A   H R V A T S K A</w:t>
      </w:r>
    </w:p>
    <w:p w:rsidRDefault="00045037" w:rsidP="00045037" w:rsidR="00045037" w:rsidRPr="00DD1726">
      <w:pPr>
        <w:jc w:val="both"/>
      </w:pPr>
    </w:p>
    <w:p w:rsidRDefault="00045037" w:rsidP="00045037" w:rsidR="00045037" w:rsidRPr="00DD1726">
      <w:pPr>
        <w:jc w:val="center"/>
      </w:pPr>
      <w:r w:rsidRPr="00DD1726">
        <w:t>R J E Š E NJ E</w:t>
      </w:r>
    </w:p>
    <w:p w:rsidRDefault="00045037" w:rsidP="00045037" w:rsidR="00045037">
      <w:pPr>
        <w:jc w:val="both"/>
      </w:pPr>
    </w:p>
    <w:p w:rsidRDefault="00201CD9" w:rsidP="00045037" w:rsidR="00201CD9" w:rsidRPr="00DD1726">
      <w:pPr>
        <w:jc w:val="both"/>
      </w:pPr>
    </w:p>
    <w:p w:rsidRDefault="003E718A" w:rsidP="003E718A" w:rsidR="003E718A" w:rsidRPr="00DD1726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lang w:eastAsia="hr-HR"/>
        </w:rPr>
      </w:pPr>
      <w:r w:rsidRPr="00DD1726">
        <w:rPr>
          <w:lang w:eastAsia="hr-HR" w:val="pt-BR"/>
        </w:rPr>
        <w:t xml:space="preserve">Trgovački sud u Zagrebu, </w:t>
      </w:r>
      <w:r w:rsidR="00974A08" w:rsidRPr="00DD1726">
        <w:t>sudac Marija Bakula Vugrinec,</w:t>
      </w:r>
      <w:r w:rsidRPr="00DD1726">
        <w:rPr>
          <w:lang w:eastAsia="hr-HR" w:val="pt-BR"/>
        </w:rPr>
        <w:t xml:space="preserve"> u predstečajnom postupku u povodu prijedloga dužnika </w:t>
      </w:r>
      <w:r w:rsidR="00CC79C2">
        <w:rPr>
          <w:lang w:val="pt-BR"/>
        </w:rPr>
        <w:t>ULTRA FOOD d.o.o., OIB 54164836585, Karlovac, Miroslava Krleže 1/E</w:t>
      </w:r>
      <w:r w:rsidR="003A703A">
        <w:rPr>
          <w:lang w:val="pt-BR"/>
        </w:rPr>
        <w:t>, kojeg zastupa punomoćnik Pavao Mrkonjić, odvjetnik u Zagrebu, Ante Topić Mimare 24</w:t>
      </w:r>
      <w:r w:rsidR="004933A0" w:rsidRPr="00DD1726">
        <w:t xml:space="preserve">, </w:t>
      </w:r>
      <w:r w:rsidR="00974A08" w:rsidRPr="00DD1726">
        <w:rPr>
          <w:lang w:eastAsia="hr-HR" w:val="pt-BR"/>
        </w:rPr>
        <w:t>28</w:t>
      </w:r>
      <w:r w:rsidR="004850FC" w:rsidRPr="00DD1726">
        <w:rPr>
          <w:lang w:eastAsia="hr-HR" w:val="pt-BR"/>
        </w:rPr>
        <w:t xml:space="preserve">. </w:t>
      </w:r>
      <w:r w:rsidR="00974A08" w:rsidRPr="00DD1726">
        <w:rPr>
          <w:lang w:eastAsia="hr-HR" w:val="pt-BR"/>
        </w:rPr>
        <w:t>siječnja 2019</w:t>
      </w:r>
      <w:r w:rsidRPr="00DD1726">
        <w:rPr>
          <w:lang w:eastAsia="hr-HR" w:val="pt-BR"/>
        </w:rPr>
        <w:t>.</w:t>
      </w:r>
    </w:p>
    <w:p w:rsidRDefault="006B269A" w:rsidP="0042407B" w:rsidR="006B269A">
      <w:pPr>
        <w:jc w:val="center"/>
      </w:pPr>
    </w:p>
    <w:p w:rsidRDefault="00201CD9" w:rsidP="0042407B" w:rsidR="00201CD9" w:rsidRPr="00DD1726">
      <w:pPr>
        <w:jc w:val="center"/>
      </w:pPr>
    </w:p>
    <w:p w:rsidRDefault="001D7C1D" w:rsidP="0042407B" w:rsidR="0042407B" w:rsidRPr="00DD1726">
      <w:pPr>
        <w:jc w:val="center"/>
        <w:rPr>
          <w:b/>
        </w:rPr>
      </w:pPr>
      <w:r w:rsidRPr="00DD1726">
        <w:t>r i j e š i o  j e</w:t>
      </w:r>
    </w:p>
    <w:p w:rsidRDefault="0042407B" w:rsidP="0042407B" w:rsidR="0042407B" w:rsidRPr="00DD1726">
      <w:pPr>
        <w:jc w:val="center"/>
        <w:rPr>
          <w:b/>
        </w:rPr>
      </w:pPr>
    </w:p>
    <w:p w:rsidRDefault="00974A08" w:rsidP="00540747" w:rsidR="00751ABD" w:rsidRPr="00DD1726">
      <w:pPr>
        <w:jc w:val="both"/>
        <w:rPr>
          <w:lang w:val="pt-BR"/>
        </w:rPr>
      </w:pPr>
      <w:r w:rsidRPr="00DD1726">
        <w:tab/>
        <w:t>Dopušta se produženje roka za daljnjih 6</w:t>
      </w:r>
      <w:r w:rsidR="00751ABD" w:rsidRPr="00DD1726">
        <w:t>0 dana za završetak predstečajnog postupka nad dužnikom</w:t>
      </w:r>
      <w:r w:rsidR="002D6042" w:rsidRPr="00DD1726">
        <w:t xml:space="preserve"> </w:t>
      </w:r>
      <w:r w:rsidR="003A703A">
        <w:rPr>
          <w:lang w:val="pt-BR"/>
        </w:rPr>
        <w:t>ULTRA FOOD d.o.o., OIB 54164836585, Karlovac, Miroslava Krleže 1/E.</w:t>
      </w:r>
    </w:p>
    <w:p w:rsidRDefault="00974A08" w:rsidP="00540747" w:rsidR="00974A08">
      <w:pPr>
        <w:jc w:val="both"/>
      </w:pPr>
    </w:p>
    <w:p w:rsidRDefault="00201CD9" w:rsidP="00540747" w:rsidR="00201CD9">
      <w:pPr>
        <w:jc w:val="both"/>
      </w:pPr>
    </w:p>
    <w:p w:rsidRDefault="00201CD9" w:rsidP="00540747" w:rsidR="00201CD9" w:rsidRPr="00DD1726">
      <w:pPr>
        <w:jc w:val="both"/>
      </w:pPr>
    </w:p>
    <w:p w:rsidRDefault="0042407B" w:rsidP="0042407B" w:rsidR="0042407B" w:rsidRPr="00DD1726">
      <w:pPr>
        <w:jc w:val="center"/>
      </w:pPr>
      <w:r w:rsidRPr="00DD1726">
        <w:t>Obrazloženje</w:t>
      </w:r>
    </w:p>
    <w:p w:rsidRDefault="0042407B" w:rsidP="0042407B" w:rsidR="0042407B" w:rsidRPr="00DD1726">
      <w:pPr>
        <w:pStyle w:val="Tijeloteksta"/>
        <w:jc w:val="center"/>
      </w:pPr>
    </w:p>
    <w:p w:rsidRDefault="00AB52BF" w:rsidP="006318A8" w:rsidR="0020156D" w:rsidRPr="00DD1726">
      <w:pPr>
        <w:ind w:firstLine="708"/>
        <w:jc w:val="both"/>
      </w:pPr>
      <w:r w:rsidRPr="00DD1726">
        <w:t>Dužnik je</w:t>
      </w:r>
      <w:r w:rsidR="006575C4" w:rsidRPr="00DD1726">
        <w:t xml:space="preserve"> </w:t>
      </w:r>
      <w:r w:rsidR="002E59D3">
        <w:t>3. ožujka 2018.</w:t>
      </w:r>
      <w:r w:rsidR="006575C4" w:rsidRPr="00DD1726">
        <w:t xml:space="preserve"> </w:t>
      </w:r>
      <w:r w:rsidRPr="00DD1726">
        <w:t>podnio ovom sudu</w:t>
      </w:r>
      <w:r w:rsidR="006575C4" w:rsidRPr="00DD1726">
        <w:t xml:space="preserve"> prijedlog za otvaranje predstečajnog postupka </w:t>
      </w:r>
      <w:r w:rsidR="00173384" w:rsidRPr="00DD1726">
        <w:t>sukladno odredbi</w:t>
      </w:r>
      <w:r w:rsidRPr="00DD1726">
        <w:t xml:space="preserve"> čl. 25. st. 1. Stečajnog zak</w:t>
      </w:r>
      <w:r w:rsidR="00173384" w:rsidRPr="00DD1726">
        <w:t>ona („Narodne novine“ broj 71/</w:t>
      </w:r>
      <w:r w:rsidRPr="00DD1726">
        <w:t>15</w:t>
      </w:r>
      <w:r w:rsidR="00173384" w:rsidRPr="00DD1726">
        <w:t xml:space="preserve"> i 104/17</w:t>
      </w:r>
      <w:r w:rsidR="00EE5E63" w:rsidRPr="00DD1726">
        <w:t>;</w:t>
      </w:r>
      <w:r w:rsidR="00647596" w:rsidRPr="00DD1726">
        <w:t xml:space="preserve"> dalje: SZ). </w:t>
      </w:r>
    </w:p>
    <w:p w:rsidRDefault="0020156D" w:rsidP="004E4C27" w:rsidR="004E4C27" w:rsidRPr="00DD172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eastAsia="hr-HR"/>
        </w:rPr>
      </w:pPr>
      <w:r w:rsidRPr="00DD1726">
        <w:rPr>
          <w:lang w:eastAsia="hr-HR"/>
        </w:rPr>
        <w:t xml:space="preserve">Rješenjem ovoga suda od </w:t>
      </w:r>
      <w:r w:rsidR="000631AF">
        <w:rPr>
          <w:lang w:eastAsia="hr-HR"/>
        </w:rPr>
        <w:t>30. ožujka 2018</w:t>
      </w:r>
      <w:r w:rsidRPr="00DD1726">
        <w:rPr>
          <w:lang w:eastAsia="hr-HR"/>
        </w:rPr>
        <w:t xml:space="preserve">., koje je </w:t>
      </w:r>
      <w:r w:rsidR="009834CC" w:rsidRPr="00DD1726">
        <w:rPr>
          <w:lang w:eastAsia="hr-HR"/>
        </w:rPr>
        <w:t xml:space="preserve">istoga dana </w:t>
      </w:r>
      <w:r w:rsidRPr="00DD1726">
        <w:rPr>
          <w:lang w:eastAsia="hr-HR"/>
        </w:rPr>
        <w:t>objavljeno na mrežnoj stranici e-oglasna ploča ovoga suda</w:t>
      </w:r>
      <w:r w:rsidR="009834CC" w:rsidRPr="00DD1726">
        <w:rPr>
          <w:lang w:eastAsia="hr-HR"/>
        </w:rPr>
        <w:t xml:space="preserve">, </w:t>
      </w:r>
      <w:r w:rsidRPr="00DD1726">
        <w:rPr>
          <w:lang w:eastAsia="hr-HR"/>
        </w:rPr>
        <w:t xml:space="preserve">otvoren je predstečajni postupak nad dužnikom u skladu s odredbama čl. 34. SZ-a, dok je </w:t>
      </w:r>
      <w:r w:rsidR="000631AF">
        <w:rPr>
          <w:lang w:eastAsia="hr-HR"/>
        </w:rPr>
        <w:t>14. rujna 2018</w:t>
      </w:r>
      <w:r w:rsidRPr="00DD1726">
        <w:rPr>
          <w:lang w:eastAsia="hr-HR"/>
        </w:rPr>
        <w:t>. održano ročište radi ispitivanja tražbina u skladu s odredbama čl. 46. SZ-a.</w:t>
      </w:r>
      <w:r w:rsidR="004E4C27" w:rsidRPr="00DD1726">
        <w:rPr>
          <w:lang w:eastAsia="hr-HR"/>
        </w:rPr>
        <w:t xml:space="preserve"> </w:t>
      </w:r>
    </w:p>
    <w:p w:rsidRDefault="00173384" w:rsidP="004E4C27" w:rsidR="004E4C27" w:rsidRPr="00DD172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DD1726">
        <w:rPr>
          <w:color w:val="000000"/>
          <w:lang w:eastAsia="hr-HR"/>
        </w:rPr>
        <w:t>Sukladno</w:t>
      </w:r>
      <w:r w:rsidR="00346BD0" w:rsidRPr="00DD1726">
        <w:rPr>
          <w:color w:val="000000"/>
          <w:lang w:eastAsia="hr-HR"/>
        </w:rPr>
        <w:t xml:space="preserve"> odredbi čl. 63. st. 1. SZ-a, predstečajni postupak mora se završiti u roku od </w:t>
      </w:r>
      <w:r w:rsidRPr="00DD1726">
        <w:rPr>
          <w:color w:val="000000"/>
          <w:lang w:eastAsia="hr-HR"/>
        </w:rPr>
        <w:t>300</w:t>
      </w:r>
      <w:r w:rsidR="00346BD0" w:rsidRPr="00DD1726">
        <w:rPr>
          <w:color w:val="000000"/>
          <w:lang w:eastAsia="hr-HR"/>
        </w:rPr>
        <w:t xml:space="preserve"> dana od dana </w:t>
      </w:r>
      <w:r w:rsidRPr="00DD1726">
        <w:rPr>
          <w:color w:val="000000"/>
          <w:lang w:eastAsia="hr-HR"/>
        </w:rPr>
        <w:t>otvaranja prestečajnog postupka</w:t>
      </w:r>
      <w:r w:rsidR="00346BD0" w:rsidRPr="00DD1726">
        <w:rPr>
          <w:color w:val="000000"/>
          <w:lang w:eastAsia="hr-HR"/>
        </w:rPr>
        <w:t>. Iznimno od odredbe čl. 63. st. 1. SZ-a, sud može, na prijedlog dužnika, dopusti</w:t>
      </w:r>
      <w:r w:rsidR="006773EC" w:rsidRPr="00DD1726">
        <w:rPr>
          <w:color w:val="000000"/>
          <w:lang w:eastAsia="hr-HR"/>
        </w:rPr>
        <w:t>ti produženje roka za daljnjih 6</w:t>
      </w:r>
      <w:r w:rsidR="00346BD0" w:rsidRPr="00DD1726">
        <w:rPr>
          <w:color w:val="000000"/>
          <w:lang w:eastAsia="hr-HR"/>
        </w:rPr>
        <w:t>0 dana ako smatra da bi to bilo svrsishodno za sklapanje predstečajnoga sporazuma.</w:t>
      </w:r>
    </w:p>
    <w:p w:rsidRDefault="006C2AC8" w:rsidP="004E4C27" w:rsidR="004E4C27" w:rsidRPr="00DD1726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DD1726">
        <w:rPr>
          <w:color w:val="000000"/>
          <w:lang w:eastAsia="hr-HR"/>
        </w:rPr>
        <w:t xml:space="preserve">Budući da je </w:t>
      </w:r>
      <w:r w:rsidR="00577A2C" w:rsidRPr="00DD1726">
        <w:rPr>
          <w:color w:val="000000"/>
          <w:lang w:eastAsia="hr-HR"/>
        </w:rPr>
        <w:t>predstečajni postup</w:t>
      </w:r>
      <w:r w:rsidRPr="00DD1726">
        <w:rPr>
          <w:color w:val="000000"/>
          <w:lang w:eastAsia="hr-HR"/>
        </w:rPr>
        <w:t>a</w:t>
      </w:r>
      <w:r w:rsidR="00577A2C" w:rsidRPr="00DD1726">
        <w:rPr>
          <w:color w:val="000000"/>
          <w:lang w:eastAsia="hr-HR"/>
        </w:rPr>
        <w:t>k</w:t>
      </w:r>
      <w:r w:rsidRPr="00DD1726">
        <w:rPr>
          <w:color w:val="000000"/>
          <w:lang w:eastAsia="hr-HR"/>
        </w:rPr>
        <w:t xml:space="preserve"> </w:t>
      </w:r>
      <w:r w:rsidR="00577A2C" w:rsidRPr="00DD1726">
        <w:rPr>
          <w:color w:val="000000"/>
          <w:lang w:eastAsia="hr-HR"/>
        </w:rPr>
        <w:t>otvoren</w:t>
      </w:r>
      <w:r w:rsidRPr="00DD1726">
        <w:rPr>
          <w:color w:val="000000"/>
          <w:lang w:eastAsia="hr-HR"/>
        </w:rPr>
        <w:t xml:space="preserve"> </w:t>
      </w:r>
      <w:r w:rsidR="009E5853">
        <w:rPr>
          <w:lang w:eastAsia="hr-HR"/>
        </w:rPr>
        <w:t xml:space="preserve">30. ožujka 2018., </w:t>
      </w:r>
      <w:r w:rsidRPr="00DD1726">
        <w:rPr>
          <w:color w:val="000000"/>
          <w:lang w:eastAsia="hr-HR"/>
        </w:rPr>
        <w:t xml:space="preserve">zadnji dan roka iz čl. 63. st. 1. SZ-a </w:t>
      </w:r>
      <w:r w:rsidR="009E5853">
        <w:rPr>
          <w:color w:val="000000"/>
          <w:lang w:eastAsia="hr-HR"/>
        </w:rPr>
        <w:t xml:space="preserve">je </w:t>
      </w:r>
      <w:r w:rsidRPr="00DD1726">
        <w:rPr>
          <w:color w:val="000000"/>
          <w:lang w:eastAsia="hr-HR"/>
        </w:rPr>
        <w:t xml:space="preserve">bio </w:t>
      </w:r>
      <w:r w:rsidR="009E5853">
        <w:rPr>
          <w:color w:val="000000"/>
          <w:lang w:eastAsia="hr-HR"/>
        </w:rPr>
        <w:t>24. siječnja 2019</w:t>
      </w:r>
      <w:r w:rsidR="00B470A0" w:rsidRPr="00DD1726">
        <w:rPr>
          <w:color w:val="000000"/>
          <w:lang w:eastAsia="hr-HR"/>
        </w:rPr>
        <w:t>. Dužnik je, prije isteka tog roka,</w:t>
      </w:r>
      <w:r w:rsidR="00AE493E">
        <w:rPr>
          <w:color w:val="000000"/>
          <w:lang w:eastAsia="hr-HR"/>
        </w:rPr>
        <w:t xml:space="preserve"> podneskom zaprimljenim na ovom sudu 24. siječnja 2019.</w:t>
      </w:r>
      <w:r w:rsidR="00577A2C" w:rsidRPr="00DD1726">
        <w:rPr>
          <w:color w:val="000000"/>
          <w:lang w:eastAsia="hr-HR"/>
        </w:rPr>
        <w:t xml:space="preserve"> podnio prijedlog za produž</w:t>
      </w:r>
      <w:r w:rsidR="00B470A0" w:rsidRPr="00DD1726">
        <w:rPr>
          <w:color w:val="000000"/>
          <w:lang w:eastAsia="hr-HR"/>
        </w:rPr>
        <w:t>enje roka za završetak predstečajnog postupka nad dužnikom u skladu s odredbom čl. 63. SZ-a.</w:t>
      </w:r>
    </w:p>
    <w:p w:rsidRDefault="00B470A0" w:rsidP="004E4C27" w:rsidR="00B470A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  <w:r w:rsidRPr="00DD1726">
        <w:rPr>
          <w:color w:val="000000"/>
          <w:lang w:eastAsia="hr-HR"/>
        </w:rPr>
        <w:lastRenderedPageBreak/>
        <w:t xml:space="preserve">S obzirom na to da bi to bilo svrsishodno </w:t>
      </w:r>
      <w:r w:rsidR="004E4C27" w:rsidRPr="00DD1726">
        <w:rPr>
          <w:color w:val="000000"/>
          <w:lang w:eastAsia="hr-HR"/>
        </w:rPr>
        <w:t>za sklapanje predstečajnoga sporazuma, to je sud, na prijedlog dužnika</w:t>
      </w:r>
      <w:r w:rsidR="009A306B">
        <w:rPr>
          <w:color w:val="000000"/>
          <w:lang w:eastAsia="hr-HR"/>
        </w:rPr>
        <w:t>, sukladno odredbi</w:t>
      </w:r>
      <w:r w:rsidR="004E4C27" w:rsidRPr="00DD1726">
        <w:rPr>
          <w:color w:val="000000"/>
          <w:lang w:eastAsia="hr-HR"/>
        </w:rPr>
        <w:t xml:space="preserve"> čl. 63. st. 2. SZ-a, odlučio kao u izreci ovog rješenja.</w:t>
      </w:r>
    </w:p>
    <w:p w:rsidRDefault="007C56A3" w:rsidP="004E4C27" w:rsidR="007C56A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color w:val="000000"/>
          <w:lang w:eastAsia="hr-HR"/>
        </w:rPr>
      </w:pPr>
    </w:p>
    <w:p w:rsidRDefault="007C56A3" w:rsidP="007C56A3" w:rsidR="007C56A3" w:rsidRPr="007C56A3">
      <w:pPr>
        <w:pStyle w:val="Tijeloteksta"/>
        <w:jc w:val="center"/>
      </w:pPr>
      <w:r>
        <w:t xml:space="preserve">Zagreb, </w:t>
      </w:r>
      <w:r>
        <w:rPr>
          <w:lang w:val="pt-BR"/>
        </w:rPr>
        <w:t>28. siječnja 2019.</w:t>
      </w:r>
    </w:p>
    <w:p w:rsidRDefault="004A2A5B" w:rsidP="001D7C1D" w:rsidR="004A2A5B" w:rsidRPr="00DD1726">
      <w:pPr>
        <w:jc w:val="center"/>
      </w:pPr>
    </w:p>
    <w:p w:rsidRDefault="00577A2C" w:rsidP="00577A2C" w:rsidR="00577A2C" w:rsidRPr="00DD1726">
      <w:pPr>
        <w:jc w:val="both"/>
      </w:pPr>
      <w:r w:rsidRPr="00DD1726">
        <w:tab/>
      </w:r>
      <w:r w:rsidRPr="00DD1726">
        <w:tab/>
      </w:r>
      <w:r w:rsidRPr="00DD1726">
        <w:tab/>
      </w:r>
      <w:r w:rsidRPr="00DD1726">
        <w:tab/>
      </w:r>
      <w:r w:rsidRPr="00DD1726">
        <w:tab/>
      </w:r>
      <w:r w:rsidRPr="00DD1726">
        <w:tab/>
      </w:r>
      <w:r w:rsidRPr="00DD1726">
        <w:tab/>
      </w:r>
      <w:r w:rsidRPr="00DD1726">
        <w:tab/>
        <w:t>Sudac</w:t>
      </w:r>
    </w:p>
    <w:p w:rsidRDefault="00577A2C" w:rsidP="00577A2C" w:rsidR="00577A2C" w:rsidRPr="00DD1726">
      <w:pPr>
        <w:jc w:val="both"/>
      </w:pPr>
      <w:r w:rsidRPr="00DD1726">
        <w:t xml:space="preserve"> </w:t>
      </w:r>
      <w:r w:rsidRPr="00DD1726">
        <w:tab/>
      </w:r>
      <w:r w:rsidRPr="00DD1726">
        <w:tab/>
      </w:r>
      <w:r w:rsidRPr="00DD1726">
        <w:tab/>
      </w:r>
      <w:r w:rsidRPr="00DD1726">
        <w:tab/>
      </w:r>
      <w:r w:rsidR="00390377" w:rsidRPr="00DD1726">
        <w:tab/>
      </w:r>
      <w:r w:rsidR="00390377" w:rsidRPr="00DD1726">
        <w:tab/>
      </w:r>
      <w:r w:rsidR="00390377" w:rsidRPr="00DD1726">
        <w:tab/>
      </w:r>
      <w:r w:rsidR="00390377" w:rsidRPr="00DD1726">
        <w:tab/>
        <w:t>Marija Bakula Vugrinec</w:t>
      </w:r>
    </w:p>
    <w:p w:rsidRDefault="00577A2C" w:rsidP="00577A2C" w:rsidR="00577A2C" w:rsidRPr="00DD1726">
      <w:pPr>
        <w:jc w:val="both"/>
      </w:pPr>
    </w:p>
    <w:p w:rsidRDefault="00577A2C" w:rsidP="00577A2C" w:rsidR="00577A2C" w:rsidRPr="00DD1726">
      <w:pPr>
        <w:jc w:val="both"/>
      </w:pPr>
      <w:r w:rsidRPr="00DD1726">
        <w:t>Uputa o pravnom lijeku:</w:t>
      </w:r>
    </w:p>
    <w:p w:rsidRDefault="00577A2C" w:rsidP="00577A2C" w:rsidR="00577A2C" w:rsidRPr="00DD1726">
      <w:pPr>
        <w:jc w:val="both"/>
      </w:pPr>
      <w:r w:rsidRPr="00DD1726">
        <w:t xml:space="preserve">Protiv ovog rješenja nije dopuštena </w:t>
      </w:r>
      <w:r w:rsidR="004728C1" w:rsidRPr="00DD1726">
        <w:t xml:space="preserve">žalba, sukladno odredbi </w:t>
      </w:r>
      <w:r w:rsidRPr="00DD1726">
        <w:t xml:space="preserve">čl. 278. </w:t>
      </w:r>
      <w:r w:rsidR="004728C1" w:rsidRPr="00DD1726">
        <w:t>Zakona o parničnom postupku (</w:t>
      </w:r>
      <w:r w:rsidRPr="00DD1726">
        <w:t xml:space="preserve">„Narodne novine“ broj 53/91, 91/92, 112/99, 88/01, 117/03, 88/05, 2/07, 84/08, 123/08, 57/11, 25/13 i 89/14) u vezi s čl. 10. SZ-a. </w:t>
      </w:r>
    </w:p>
    <w:p w:rsidRDefault="00577A2C" w:rsidP="00577A2C" w:rsidR="00577A2C" w:rsidRPr="00DD1726">
      <w:pPr>
        <w:jc w:val="both"/>
      </w:pPr>
    </w:p>
    <w:p w:rsidRDefault="0044769C" w:rsidP="001D7C1D" w:rsidR="0044769C" w:rsidRPr="00DD1726"/>
    <w:p w:rsidRDefault="001D7C1D" w:rsidP="001D7C1D" w:rsidR="001D7C1D" w:rsidRPr="00DD1726">
      <w:r w:rsidRPr="00DD1726">
        <w:t>DNA:</w:t>
      </w:r>
    </w:p>
    <w:p w:rsidRDefault="004728C1" w:rsidP="008C02EB" w:rsidR="001D7C1D" w:rsidRPr="00DD1726">
      <w:pPr>
        <w:ind w:hanging="705" w:left="705"/>
      </w:pPr>
      <w:r w:rsidRPr="00DD1726">
        <w:t xml:space="preserve">1. </w:t>
      </w:r>
      <w:r w:rsidR="00F4690B" w:rsidRPr="00DD1726">
        <w:t>e oglasna ploča</w:t>
      </w:r>
    </w:p>
    <w:sectPr w:rsidSect="00414A38" w:rsidR="001D7C1D" w:rsidRPr="00DD1726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pgNumType w:chapStyle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D5A" w:rsidR="00296D5A">
      <w:r>
        <w:separator/>
      </w:r>
    </w:p>
  </w:endnote>
  <w:endnote w:id="0" w:type="continuationSeparator">
    <w:p w:rsidRDefault="00296D5A" w:rsidR="00296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D5A" w:rsidR="00296D5A">
      <w:r>
        <w:separator/>
      </w:r>
    </w:p>
  </w:footnote>
  <w:footnote w:id="0" w:type="continuationSeparator">
    <w:p w:rsidRDefault="00296D5A" w:rsidR="00296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7F33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CD09E2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21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9515E" w:rsidP="004728C1" w:rsidR="0069515E">
    <w:pPr>
      <w:pStyle w:val="Zaglavlje"/>
    </w:pP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515E" w:rsidP="00103DAA" w:rsidR="0069515E">
    <w:pPr>
      <w:pStyle w:val="Zaglavlje"/>
      <w:jc w:val="right"/>
    </w:pPr>
  </w:p>
  <w:p w:rsidRDefault="00103DAA" w:rsidP="00103DAA" w:rsidR="00CD09E2">
    <w:pPr>
      <w:pStyle w:val="Zaglavlje"/>
      <w:jc w:val="right"/>
    </w:pPr>
    <w:r>
      <w:t>St-854/17</w:t>
    </w:r>
  </w:p>
  <w:p w:rsidRDefault="00414A38" w:rsidP="00E06AAF" w:rsidR="00103DAA">
    <w:pPr>
      <w:pStyle w:val="Zaglavlje"/>
      <w:jc w:val="center"/>
    </w:pPr>
    <w: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852C3F"/>
    <w:multiLevelType w:val="hybridMultilevel"/>
    <w:tmpl w:val="558C552A"/>
    <w:lvl w:tplc="35BA702A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1B415464"/>
    <w:multiLevelType w:val="hybridMultilevel"/>
    <w:tmpl w:val="86A885C0"/>
    <w:lvl w:tplc="D666A85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45037"/>
    <w:rsid w:val="000631AF"/>
    <w:rsid w:val="00065FA4"/>
    <w:rsid w:val="000846DF"/>
    <w:rsid w:val="000F4C8C"/>
    <w:rsid w:val="00103DAA"/>
    <w:rsid w:val="00110AFA"/>
    <w:rsid w:val="0012053C"/>
    <w:rsid w:val="0012466F"/>
    <w:rsid w:val="001655BD"/>
    <w:rsid w:val="001702E2"/>
    <w:rsid w:val="00173384"/>
    <w:rsid w:val="00180101"/>
    <w:rsid w:val="00182FF6"/>
    <w:rsid w:val="0018441A"/>
    <w:rsid w:val="001A1C1F"/>
    <w:rsid w:val="001D30AF"/>
    <w:rsid w:val="001D33C9"/>
    <w:rsid w:val="001D7C1D"/>
    <w:rsid w:val="001E4739"/>
    <w:rsid w:val="0020114B"/>
    <w:rsid w:val="0020156D"/>
    <w:rsid w:val="00201CD9"/>
    <w:rsid w:val="002074CC"/>
    <w:rsid w:val="00220063"/>
    <w:rsid w:val="00227E5D"/>
    <w:rsid w:val="00293D54"/>
    <w:rsid w:val="00296D5A"/>
    <w:rsid w:val="002A6BCA"/>
    <w:rsid w:val="002B6196"/>
    <w:rsid w:val="002D6042"/>
    <w:rsid w:val="002E59D3"/>
    <w:rsid w:val="002F0C57"/>
    <w:rsid w:val="0030380D"/>
    <w:rsid w:val="0032387F"/>
    <w:rsid w:val="00334785"/>
    <w:rsid w:val="00344C8E"/>
    <w:rsid w:val="00346BD0"/>
    <w:rsid w:val="00375B58"/>
    <w:rsid w:val="00383019"/>
    <w:rsid w:val="00390377"/>
    <w:rsid w:val="00393847"/>
    <w:rsid w:val="003A703A"/>
    <w:rsid w:val="003D054D"/>
    <w:rsid w:val="003D70F4"/>
    <w:rsid w:val="003E718A"/>
    <w:rsid w:val="00401738"/>
    <w:rsid w:val="00414A38"/>
    <w:rsid w:val="0042407B"/>
    <w:rsid w:val="004271F8"/>
    <w:rsid w:val="00435D2B"/>
    <w:rsid w:val="0044769C"/>
    <w:rsid w:val="00470861"/>
    <w:rsid w:val="00471619"/>
    <w:rsid w:val="004728C1"/>
    <w:rsid w:val="004811F7"/>
    <w:rsid w:val="004850FC"/>
    <w:rsid w:val="004933A0"/>
    <w:rsid w:val="00494008"/>
    <w:rsid w:val="004A2A5B"/>
    <w:rsid w:val="004A33A9"/>
    <w:rsid w:val="004C3D03"/>
    <w:rsid w:val="004E4C27"/>
    <w:rsid w:val="004F0341"/>
    <w:rsid w:val="004F0AB4"/>
    <w:rsid w:val="004F5B4C"/>
    <w:rsid w:val="00502ED3"/>
    <w:rsid w:val="00503716"/>
    <w:rsid w:val="00505DE4"/>
    <w:rsid w:val="00525A5B"/>
    <w:rsid w:val="00530573"/>
    <w:rsid w:val="0053599E"/>
    <w:rsid w:val="00540747"/>
    <w:rsid w:val="0054148E"/>
    <w:rsid w:val="00552AAE"/>
    <w:rsid w:val="00554285"/>
    <w:rsid w:val="00560713"/>
    <w:rsid w:val="005620F0"/>
    <w:rsid w:val="00577A2C"/>
    <w:rsid w:val="00585191"/>
    <w:rsid w:val="005965EE"/>
    <w:rsid w:val="005A3656"/>
    <w:rsid w:val="005A5C51"/>
    <w:rsid w:val="005B4DE4"/>
    <w:rsid w:val="00623C81"/>
    <w:rsid w:val="00626C9E"/>
    <w:rsid w:val="006318A8"/>
    <w:rsid w:val="006461F6"/>
    <w:rsid w:val="00647596"/>
    <w:rsid w:val="00655AA9"/>
    <w:rsid w:val="006575C4"/>
    <w:rsid w:val="006575DA"/>
    <w:rsid w:val="006773EC"/>
    <w:rsid w:val="0069515E"/>
    <w:rsid w:val="006B269A"/>
    <w:rsid w:val="006C2AC8"/>
    <w:rsid w:val="006C6D31"/>
    <w:rsid w:val="006E4706"/>
    <w:rsid w:val="006F1FCB"/>
    <w:rsid w:val="006F2525"/>
    <w:rsid w:val="006F2E2D"/>
    <w:rsid w:val="007054F1"/>
    <w:rsid w:val="007165BF"/>
    <w:rsid w:val="00751ABD"/>
    <w:rsid w:val="00771160"/>
    <w:rsid w:val="00794081"/>
    <w:rsid w:val="007A0858"/>
    <w:rsid w:val="007A21D5"/>
    <w:rsid w:val="007B1722"/>
    <w:rsid w:val="007C56A3"/>
    <w:rsid w:val="007E520E"/>
    <w:rsid w:val="00832796"/>
    <w:rsid w:val="00846FF0"/>
    <w:rsid w:val="00852B75"/>
    <w:rsid w:val="0085489D"/>
    <w:rsid w:val="00873338"/>
    <w:rsid w:val="008A0B94"/>
    <w:rsid w:val="008A1446"/>
    <w:rsid w:val="008A43B6"/>
    <w:rsid w:val="008B5ABB"/>
    <w:rsid w:val="008C02EB"/>
    <w:rsid w:val="008C27EB"/>
    <w:rsid w:val="008E3CE2"/>
    <w:rsid w:val="008F1F6F"/>
    <w:rsid w:val="00974A08"/>
    <w:rsid w:val="00975BD3"/>
    <w:rsid w:val="00977526"/>
    <w:rsid w:val="009834CC"/>
    <w:rsid w:val="009903DB"/>
    <w:rsid w:val="009A306B"/>
    <w:rsid w:val="009A5362"/>
    <w:rsid w:val="009B73E3"/>
    <w:rsid w:val="009C3707"/>
    <w:rsid w:val="009E5853"/>
    <w:rsid w:val="00A053F6"/>
    <w:rsid w:val="00A164BF"/>
    <w:rsid w:val="00A50489"/>
    <w:rsid w:val="00A545CD"/>
    <w:rsid w:val="00A702AB"/>
    <w:rsid w:val="00A73B0F"/>
    <w:rsid w:val="00A82235"/>
    <w:rsid w:val="00AB52BF"/>
    <w:rsid w:val="00AC5095"/>
    <w:rsid w:val="00AC7202"/>
    <w:rsid w:val="00AE493E"/>
    <w:rsid w:val="00AF1C54"/>
    <w:rsid w:val="00B04C5C"/>
    <w:rsid w:val="00B13F51"/>
    <w:rsid w:val="00B31F26"/>
    <w:rsid w:val="00B470A0"/>
    <w:rsid w:val="00B574AE"/>
    <w:rsid w:val="00B62158"/>
    <w:rsid w:val="00B72F81"/>
    <w:rsid w:val="00B80AF2"/>
    <w:rsid w:val="00B86AA5"/>
    <w:rsid w:val="00BA1F6D"/>
    <w:rsid w:val="00BB719F"/>
    <w:rsid w:val="00BC21E9"/>
    <w:rsid w:val="00C1172F"/>
    <w:rsid w:val="00C22FB5"/>
    <w:rsid w:val="00C25555"/>
    <w:rsid w:val="00C366DD"/>
    <w:rsid w:val="00C73C08"/>
    <w:rsid w:val="00CB7B6F"/>
    <w:rsid w:val="00CC79C2"/>
    <w:rsid w:val="00CD09E2"/>
    <w:rsid w:val="00D00CC7"/>
    <w:rsid w:val="00D03905"/>
    <w:rsid w:val="00D30C96"/>
    <w:rsid w:val="00D42A79"/>
    <w:rsid w:val="00D52B12"/>
    <w:rsid w:val="00D576B0"/>
    <w:rsid w:val="00D579EF"/>
    <w:rsid w:val="00D623A3"/>
    <w:rsid w:val="00D83009"/>
    <w:rsid w:val="00D91CEA"/>
    <w:rsid w:val="00DD1726"/>
    <w:rsid w:val="00DD1A2B"/>
    <w:rsid w:val="00DD4B2F"/>
    <w:rsid w:val="00DD6E91"/>
    <w:rsid w:val="00DE13B2"/>
    <w:rsid w:val="00E03421"/>
    <w:rsid w:val="00E06AAF"/>
    <w:rsid w:val="00EC0715"/>
    <w:rsid w:val="00ED3B98"/>
    <w:rsid w:val="00EE5E63"/>
    <w:rsid w:val="00F05D0A"/>
    <w:rsid w:val="00F4690B"/>
    <w:rsid w:val="00F66D6D"/>
    <w:rsid w:val="00F70A23"/>
    <w:rsid w:val="00F753F1"/>
    <w:rsid w:val="00F766EF"/>
    <w:rsid w:val="00FB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true" w:styleId="Default" w:type="paragraph">
    <w:name w:val="Default"/>
    <w:rsid w:val="001E4739"/>
    <w:pPr>
      <w:autoSpaceDE w:val="false"/>
      <w:autoSpaceDN w:val="false"/>
      <w:adjustRightInd w:val="false"/>
    </w:pPr>
    <w:rPr>
      <w:color w:val="000000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56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6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6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6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6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45037"/>
    <w:pPr>
      <w:ind w:left="720"/>
      <w:contextualSpacing/>
    </w:pPr>
  </w:style>
  <w:style w:customStyle="1" w:styleId="Default" w:type="paragraph">
    <w:name w:val="Default"/>
    <w:rsid w:val="001E4739"/>
    <w:pPr>
      <w:autoSpaceDE w:val="0"/>
      <w:autoSpaceDN w:val="0"/>
      <w:adjustRightInd w:val="0"/>
    </w:pPr>
    <w:rPr>
      <w:color w:val="000000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14A38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C56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6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6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6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6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444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7934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52319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928268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12165385">
                      <w:marLeft w:val="0"/>
                      <w:marRight w:val="0"/>
                      <w:marTop w:val="0"/>
                      <w:marBottom w:val="0"/>
                      <w:divBdr>
                        <w:top w:space="0" w:sz="6" w:color="E4E4E6" w:val="singl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93936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6" w:color="E4E4E6" w:val="singl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86151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08093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0952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856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80208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982029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5164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6268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034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siječnja 2019.</izvorni_sadrzaj>
    <derivirana_varijabla naziv="DomainObject.DatumDonosenjaOdluke_1">28.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St-641/2018-28</izvorni_sadrzaj>
    <derivirana_varijabla naziv="DomainObject.Oznaka_1">St-641/2018-28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St-641/2018</izvorni_sadrzaj>
    <derivirana_varijabla naziv="DomainObject.Predmet.OznakaBroj_1">St-641/2018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ULTRA FOOD d.o.o. zastupanog po punomoćniku Pavao Mrkonjić</izvorni_sadrzaj>
    <derivirana_varijabla naziv="DomainObject.Predmet.ProtustrankaFormated_1">  ULTRA FOOD d.o.o. zastupanog po punomoćniku Pavao Mrkonjić</derivirana_varijabla>
  </DomainObject.Predmet.ProtustrankaFormated>
  <DomainObject.Predmet.ProtustrankaFormatedOIB>
    <izvorni_sadrzaj>  ULTRA FOOD d.o.o., OIB 54164836585 zastupanog po punomoćniku Pavao Mrkonjić</izvorni_sadrzaj>
    <derivirana_varijabla naziv="DomainObject.Predmet.ProtustrankaFormatedOIB_1">  ULTRA FOOD d.o.o., OIB 54164836585 zastupanog po punomoćniku Pavao Mrkonjić</derivirana_varijabla>
  </DomainObject.Predmet.ProtustrankaFormatedOIB>
  <DomainObject.Predmet.ProtustrankaFormatedWithAdress>
    <izvorni_sadrzaj> ULTRA FOOD d.o.o., Miroslava Krleže 1/E, 47000 Karlovac zastupanog po punomoćniku Pavao Mrkonjić</izvorni_sadrzaj>
    <derivirana_varijabla naziv="DomainObject.Predmet.ProtustrankaFormatedWithAdress_1"> ULTRA FOOD d.o.o., Miroslava Krleže 1/E, 47000 Karlovac zastupanog po punomoćniku Pavao Mrkonjić</derivirana_varijabla>
  </DomainObject.Predmet.ProtustrankaFormatedWithAdress>
  <DomainObject.Predmet.ProtustrankaFormatedWithAdressOIB>
    <izvorni_sadrzaj> ULTRA FOOD d.o.o., OIB 54164836585, Miroslava Krleže 1/E, 47000 Karlovac zastupanog po punomoćniku Pavao Mrkonjić</izvorni_sadrzaj>
    <derivirana_varijabla naziv="DomainObject.Predmet.ProtustrankaFormatedWithAdressOIB_1"> ULTRA FOOD d.o.o., OIB 54164836585, Miroslava Krleže 1/E, 47000 Karlovac zastupanog po punomoćniku Pavao Mrkonjić</derivirana_varijabla>
  </DomainObject.Predmet.ProtustrankaFormatedWithAdressOIB>
  <DomainObject.Predmet.ProtustrankaWithAdress>
    <izvorni_sadrzaj>ULTRA FOOD d.o.o. Miroslava Krleže 1/E, 47000 Karlovac</izvorni_sadrzaj>
    <derivirana_varijabla naziv="DomainObject.Predmet.ProtustrankaWithAdress_1">ULTRA FOOD d.o.o. Miroslava Krleže 1/E, 47000 Karlovac</derivirana_varijabla>
  </DomainObject.Predmet.ProtustrankaWithAdress>
  <DomainObject.Predmet.ProtustrankaWithAdressOIB>
    <izvorni_sadrzaj>ULTRA FOOD d.o.o., OIB 54164836585, Miroslava Krleže 1/E, 47000 Karlovac</izvorni_sadrzaj>
    <derivirana_varijabla naziv="DomainObject.Predmet.ProtustrankaWithAdressOIB_1">ULTRA FOOD d.o.o., OIB 54164836585, Miroslava Krleže 1/E, 47000 Karlovac</derivirana_varijabla>
  </DomainObject.Predmet.ProtustrankaWithAdressOIB>
  <DomainObject.Predmet.ProtustrankaNazivFormated>
    <izvorni_sadrzaj>ULTRA FOOD d.o.o.</izvorni_sadrzaj>
    <derivirana_varijabla naziv="DomainObject.Predmet.ProtustrankaNazivFormated_1">ULTRA FOOD d.o.o.</derivirana_varijabla>
  </DomainObject.Predmet.ProtustrankaNazivFormated>
  <DomainObject.Predmet.ProtustrankaNazivFormatedOIB>
    <izvorni_sadrzaj>ULTRA FOOD d.o.o., OIB 54164836585</izvorni_sadrzaj>
    <derivirana_varijabla naziv="DomainObject.Predmet.ProtustrankaNazivFormatedOIB_1">ULTRA FOOD d.o.o., OIB 54164836585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ULTRA FOOD d.o.o.; Božidar Vuljanić</izvorni_sadrzaj>
    <derivirana_varijabla naziv="DomainObject.Predmet.StrankaFormated_1">  ULTRA FOOD d.o.o.; Božidar Vuljanić</derivirana_varijabla>
  </DomainObject.Predmet.StrankaFormated>
  <DomainObject.Predmet.StrankaFormatedOIB>
    <izvorni_sadrzaj>  ULTRA FOOD d.o.o., OIB 54164836585; Božidar Vuljanić, OIB 93484714741</izvorni_sadrzaj>
    <derivirana_varijabla naziv="DomainObject.Predmet.StrankaFormatedOIB_1">  ULTRA FOOD d.o.o., OIB 54164836585; Božidar Vuljanić, OIB 93484714741</derivirana_varijabla>
  </DomainObject.Predmet.StrankaFormatedOIB>
  <DomainObject.Predmet.StrankaFormatedWithAdress>
    <izvorni_sadrzaj> ULTRA FOOD d.o.o., Miroslava Krleže 1/E, 47000 Karlovac; Božidar Vuljanić, Brodarci 2/J, 47000 Karlovac</izvorni_sadrzaj>
    <derivirana_varijabla naziv="DomainObject.Predmet.StrankaFormatedWithAdress_1"> ULTRA FOOD d.o.o., Miroslava Krleže 1/E, 47000 Karlovac; Božidar Vuljanić, Brodarci 2/J, 47000 Karlovac</derivirana_varijabla>
  </DomainObject.Predmet.StrankaFormatedWithAdress>
  <DomainObject.Predmet.StrankaFormatedWithAdressOIB>
    <izvorni_sadrzaj> ULTRA FOOD d.o.o., OIB 54164836585, Miroslava Krleže 1/E, 47000 Karlovac; Božidar Vuljanić, OIB 93484714741, Brodarci 2/J, 47000 Karlovac</izvorni_sadrzaj>
    <derivirana_varijabla naziv="DomainObject.Predmet.StrankaFormatedWithAdressOIB_1"> ULTRA FOOD d.o.o., OIB 54164836585, Miroslava Krleže 1/E, 47000 Karlovac; Božidar Vuljanić, OIB 93484714741, Brodarci 2/J, 47000 Karlovac</derivirana_varijabla>
  </DomainObject.Predmet.StrankaFormatedWithAdressOIB>
  <DomainObject.Predmet.StrankaWithAdress>
    <izvorni_sadrzaj>ULTRA FOOD d.o.o. Miroslava Krleže 1/E,47000 Karlovac,Božidar Vuljanić Brodarci 2/J,47000 Karlovac</izvorni_sadrzaj>
    <derivirana_varijabla naziv="DomainObject.Predmet.StrankaWithAdress_1">ULTRA FOOD d.o.o. Miroslava Krleže 1/E,47000 Karlovac,Božidar Vuljanić Brodarci 2/J,47000 Karlovac</derivirana_varijabla>
  </DomainObject.Predmet.StrankaWithAdress>
  <DomainObject.Predmet.StrankaWithAdressOIB>
    <izvorni_sadrzaj>ULTRA FOOD d.o.o., OIB 54164836585, Miroslava Krleže 1/E,47000 Karlovac,Božidar Vuljanić, OIB 93484714741, Brodarci 2/J,47000 Karlovac</izvorni_sadrzaj>
    <derivirana_varijabla naziv="DomainObject.Predmet.StrankaWithAdressOIB_1">ULTRA FOOD d.o.o., OIB 54164836585, Miroslava Krleže 1/E,47000 Karlovac,Božidar Vuljanić, OIB 93484714741, Brodarci 2/J,47000 Karlovac</derivirana_varijabla>
  </DomainObject.Predmet.StrankaWithAdressOIB>
  <DomainObject.Predmet.StrankaNazivFormated>
    <izvorni_sadrzaj>ULTRA FOOD d.o.o.,Božidar Vuljanić</izvorni_sadrzaj>
    <derivirana_varijabla naziv="DomainObject.Predmet.StrankaNazivFormated_1">ULTRA FOOD d.o.o.,Božidar Vuljanić</derivirana_varijabla>
  </DomainObject.Predmet.StrankaNazivFormated>
  <DomainObject.Predmet.StrankaNazivFormatedOIB>
    <izvorni_sadrzaj>ULTRA FOOD d.o.o., OIB 54164836585,Božidar Vuljanić, OIB 93484714741</izvorni_sadrzaj>
    <derivirana_varijabla naziv="DomainObject.Predmet.StrankaNazivFormatedOIB_1">ULTRA FOOD d.o.o., OIB 54164836585,Božidar Vuljanić, OIB 93484714741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ULTRA FOOD d.o.o.</item>
      <item>Božidar Vuljanić</item>
    </izvorni_sadrzaj>
    <derivirana_varijabla naziv="DomainObject.Predmet.StrankaListFormated_1">
      <item>ULTRA FOOD d.o.o.</item>
      <item>Božidar Vuljanić</item>
    </derivirana_varijabla>
  </DomainObject.Predmet.StrankaListFormated>
  <DomainObject.Predmet.StrankaListFormatedOIB>
    <izvorni_sadrzaj>
      <item>ULTRA FOOD d.o.o., OIB 54164836585</item>
      <item>Božidar Vuljanić, OIB 93484714741</item>
    </izvorni_sadrzaj>
    <derivirana_varijabla naziv="DomainObject.Predmet.StrankaListFormatedOIB_1">
      <item>ULTRA FOOD d.o.o., OIB 54164836585</item>
      <item>Božidar Vuljanić, OIB 93484714741</item>
    </derivirana_varijabla>
  </DomainObject.Predmet.StrankaListFormatedOIB>
  <DomainObject.Predmet.StrankaListFormatedWithAdress>
    <izvorni_sadrzaj>
      <item>ULTRA FOOD d.o.o., Miroslava Krleže 1/E, 47000 Karlovac</item>
      <item>Božidar Vuljanić, Brodarci 2/J, 47000 Karlovac</item>
    </izvorni_sadrzaj>
    <derivirana_varijabla naziv="DomainObject.Predmet.StrankaListFormatedWithAdress_1">
      <item>ULTRA FOOD d.o.o., Miroslava Krleže 1/E, 47000 Karlovac</item>
      <item>Božidar Vuljanić, Brodarci 2/J, 47000 Karlovac</item>
    </derivirana_varijabla>
  </DomainObject.Predmet.StrankaListFormatedWithAdress>
  <DomainObject.Predmet.StrankaListFormatedWithAdressOIB>
    <izvorni_sadrzaj>
      <item>ULTRA FOOD d.o.o., OIB 54164836585, Miroslava Krleže 1/E, 47000 Karlovac</item>
      <item>Božidar Vuljanić, OIB 93484714741, Brodarci 2/J, 47000 Karlovac</item>
    </izvorni_sadrzaj>
    <derivirana_varijabla naziv="DomainObject.Predmet.StrankaListFormatedWithAdressOIB_1">
      <item>ULTRA FOOD d.o.o., OIB 54164836585, Miroslava Krleže 1/E, 47000 Karlovac</item>
      <item>Božidar Vuljanić, OIB 93484714741, Brodarci 2/J, 47000 Karlovac</item>
    </derivirana_varijabla>
  </DomainObject.Predmet.StrankaListFormatedWithAdressOIB>
  <DomainObject.Predmet.StrankaListNazivFormated>
    <izvorni_sadrzaj>
      <item>ULTRA FOOD d.o.o.</item>
      <item>Božidar Vuljanić</item>
    </izvorni_sadrzaj>
    <derivirana_varijabla naziv="DomainObject.Predmet.StrankaListNazivFormated_1">
      <item>ULTRA FOOD d.o.o.</item>
      <item>Božidar Vuljanić</item>
    </derivirana_varijabla>
  </DomainObject.Predmet.StrankaListNazivFormated>
  <DomainObject.Predmet.StrankaListNazivFormatedOIB>
    <izvorni_sadrzaj>
      <item>ULTRA FOOD d.o.o., OIB 54164836585</item>
      <item>Božidar Vuljanić, OIB 93484714741</item>
    </izvorni_sadrzaj>
    <derivirana_varijabla naziv="DomainObject.Predmet.StrankaListNazivFormatedOIB_1">
      <item>ULTRA FOOD d.o.o., OIB 54164836585</item>
      <item>Božidar Vuljanić, OIB 93484714741</item>
    </derivirana_varijabla>
  </DomainObject.Predmet.StrankaListNazivFormatedOIB>
  <DomainObject.Predmet.ProtuStrankaListFormated>
    <izvorni_sadrzaj>
      <item>ULTRA FOOD d.o.o. zastupanog po punomoćniku Pavao Mrkonjić</item>
    </izvorni_sadrzaj>
    <derivirana_varijabla naziv="DomainObject.Predmet.ProtuStrankaListFormated_1">
      <item>ULTRA FOOD d.o.o. zastupanog po punomoćniku Pavao Mrkonjić</item>
    </derivirana_varijabla>
  </DomainObject.Predmet.ProtuStrankaListFormated>
  <DomainObject.Predmet.ProtuStrankaListFormatedOIB>
    <izvorni_sadrzaj>
      <item>ULTRA FOOD d.o.o., OIB 54164836585 zastupanog po punomoćniku Pavao Mrkonjić</item>
    </izvorni_sadrzaj>
    <derivirana_varijabla naziv="DomainObject.Predmet.ProtuStrankaListFormatedOIB_1">
      <item>ULTRA FOOD d.o.o., OIB 54164836585 zastupanog po punomoćniku Pavao Mrkonjić</item>
    </derivirana_varijabla>
  </DomainObject.Predmet.ProtuStrankaListFormatedOIB>
  <DomainObject.Predmet.ProtuStrankaListFormatedWithAdress>
    <izvorni_sadrzaj>
      <item>ULTRA FOOD d.o.o., Miroslava Krleže 1/E, 47000 Karlovac zastupanog po punomoćniku Pavao Mrkonjić</item>
    </izvorni_sadrzaj>
    <derivirana_varijabla naziv="DomainObject.Predmet.ProtuStrankaListFormatedWithAdress_1">
      <item>ULTRA FOOD d.o.o., Miroslava Krleže 1/E, 47000 Karlovac zastupanog po punomoćniku Pavao Mrkonjić</item>
    </derivirana_varijabla>
  </DomainObject.Predmet.ProtuStrankaListFormatedWithAdress>
  <DomainObject.Predmet.ProtuStrankaListFormatedWithAdressOIB>
    <izvorni_sadrzaj>
      <item>ULTRA FOOD d.o.o., OIB 54164836585, Miroslava Krleže 1/E, 47000 Karlovac zastupanog po punomoćniku Pavao Mrkonjić</item>
    </izvorni_sadrzaj>
    <derivirana_varijabla naziv="DomainObject.Predmet.ProtuStrankaListFormatedWithAdressOIB_1">
      <item>ULTRA FOOD d.o.o., OIB 54164836585, Miroslava Krleže 1/E, 47000 Karlovac zastupanog po punomoćniku Pavao Mrkonjić</item>
    </derivirana_varijabla>
  </DomainObject.Predmet.ProtuStrankaListFormatedWithAdressOIB>
  <DomainObject.Predmet.ProtuStrankaListNazivFormated>
    <izvorni_sadrzaj>
      <item>ULTRA FOOD d.o.o.</item>
    </izvorni_sadrzaj>
    <derivirana_varijabla naziv="DomainObject.Predmet.ProtuStrankaListNazivFormated_1">
      <item>ULTRA FOOD d.o.o.</item>
    </derivirana_varijabla>
  </DomainObject.Predmet.ProtuStrankaListNazivFormated>
  <DomainObject.Predmet.ProtuStrankaListNazivFormatedOIB>
    <izvorni_sadrzaj>
      <item>ULTRA FOOD d.o.o., OIB 54164836585</item>
    </izvorni_sadrzaj>
    <derivirana_varijabla naziv="DomainObject.Predmet.ProtuStrankaListNazivFormatedOIB_1">
      <item>ULTRA FOOD d.o.o., OIB 54164836585</item>
    </derivirana_varijabla>
  </DomainObject.Predmet.ProtuStrankaListNazivFormatedOIB>
  <DomainObject.Predmet.OstaliListFormated>
    <izvorni_sadrzaj>
      <item>Pavao Mrkonjić punomoćnik sudionika u postupku ULTRA FOOD d.o.o.</item>
    </izvorni_sadrzaj>
    <derivirana_varijabla naziv="DomainObject.Predmet.OstaliListFormated_1">
      <item>Pavao Mrkonjić punomoćnik sudionika u postupku ULTRA FOOD d.o.o.</item>
    </derivirana_varijabla>
  </DomainObject.Predmet.OstaliListFormated>
  <DomainObject.Predmet.OstaliListFormatedOIB>
    <izvorni_sadrzaj>
      <item>Pavao Mrkonjić, OIB 50443048410 punomoćnik sudionika u postupku ULTRA FOOD d.o.o.</item>
    </izvorni_sadrzaj>
    <derivirana_varijabla naziv="DomainObject.Predmet.OstaliListFormatedOIB_1">
      <item>Pavao Mrkonjić, OIB 50443048410 punomoćnik sudionika u postupku ULTRA FOOD d.o.o.</item>
    </derivirana_varijabla>
  </DomainObject.Predmet.OstaliListFormatedOIB>
  <DomainObject.Predmet.OstaliListFormatedWithAdress>
    <izvorni_sadrzaj>
      <item>Pavao Mrkonjić, Ante Topić Mimare 24, 10000 Zagreb punomoćnik sudionika u postupku ULTRA FOOD d.o.o.</item>
    </izvorni_sadrzaj>
    <derivirana_varijabla naziv="DomainObject.Predmet.OstaliListFormatedWithAdress_1">
      <item>Pavao Mrkonjić, Ante Topić Mimare 24, 10000 Zagreb punomoćnik sudionika u postupku ULTRA FOOD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ULTRA FOOD d.o.o.</item>
    </izvorni_sadrzaj>
    <derivirana_varijabla naziv="DomainObject.Predmet.OstaliListFormatedWithAdressOIB_1">
      <item>Pavao Mrkonjić, OIB 50443048410, Ante Topić Mimare 24, 10000 Zagreb punomoćnik sudionika u postupku ULTRA FOOD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2019.</izvorni_sadrzaj>
    <derivirana_varijabla naziv="DomainObject.Datum_1">28. siječnja 2019.</derivirana_varijabla>
  </DomainObject.Datum>
  <DomainObject.PoslovniBrojDokumenta>
    <izvorni_sadrzaj>St-641/2018-28</izvorni_sadrzaj>
    <derivirana_varijabla naziv="DomainObject.PoslovniBrojDokumenta_1">St-641/2018-28</derivirana_varijabla>
  </DomainObject.PoslovniBrojDokumenta>
  <DomainObject.Predmet.StrankaIDrugi>
    <izvorni_sadrzaj>ULTRA FOOD d.o.o. i dr.</izvorni_sadrzaj>
    <derivirana_varijabla naziv="DomainObject.Predmet.StrankaIDrugi_1">ULTRA FOOD d.o.o. i dr.</derivirana_varijabla>
  </DomainObject.Predmet.StrankaIDrugi>
  <DomainObject.Predmet.ProtustrankaIDrugi>
    <izvorni_sadrzaj>ULTRA FOOD d.o.o.</izvorni_sadrzaj>
    <derivirana_varijabla naziv="DomainObject.Predmet.ProtustrankaIDrugi_1">ULTRA FOOD d.o.o.</derivirana_varijabla>
  </DomainObject.Predmet.ProtustrankaIDrugi>
  <DomainObject.Predmet.StrankaIDrugiAdressOIB>
    <izvorni_sadrzaj>ULTRA FOOD d.o.o., OIB 54164836585, Miroslava Krleže 1/E, 47000 Karlovac i dr.</izvorni_sadrzaj>
    <derivirana_varijabla naziv="DomainObject.Predmet.StrankaIDrugiAdressOIB_1">ULTRA FOOD d.o.o., OIB 54164836585, Miroslava Krleže 1/E, 47000 Karlovac i dr.</derivirana_varijabla>
  </DomainObject.Predmet.StrankaIDrugiAdressOIB>
  <DomainObject.Predmet.ProtustrankaIDrugiAdressOIB>
    <izvorni_sadrzaj>ULTRA FOOD d.o.o., OIB 54164836585, Miroslava Krleže 1/E, 47000 Karlovac</izvorni_sadrzaj>
    <derivirana_varijabla naziv="DomainObject.Predmet.ProtustrankaIDrugiAdressOIB_1">ULTRA FOOD d.o.o., OIB 54164836585, Miroslava Krleže 1/E,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ULTRA FOOD d.o.o.</item>
      <item>ULTRA FOOD d.o.o.</item>
      <item>Pavao Mrkonjić</item>
      <item>Božidar Vuljanić</item>
    </izvorni_sadrzaj>
    <derivirana_varijabla naziv="DomainObject.Predmet.SudioniciListNaziv_1">
      <item>ULTRA FOOD d.o.o.</item>
      <item>ULTRA FOOD d.o.o.</item>
      <item>Pavao Mrkonjić</item>
      <item>Božidar Vuljanić</item>
    </derivirana_varijabla>
  </DomainObject.Predmet.SudioniciListNaziv>
  <DomainObject.Predmet.SudioniciListAdressOIB>
    <izvorni_sadrzaj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izvorni_sadrzaj>
    <derivirana_varijabla naziv="DomainObject.Predmet.SudioniciListAdressOIB_1">
      <item>ULTRA FOOD d.o.o., OIB 54164836585, Miroslava Krleže 1/E,47000 Karlovac</item>
      <item>ULTRA FOOD d.o.o., OIB 54164836585, Miroslava Krleže 1/E,47000 Karlovac</item>
      <item>Pavao Mrkonjić, OIB 50443048410, Ante Topić Mimare 24,10000 Zagreb</item>
      <item>Božidar Vuljanić, OIB 93484714741, Brodarci 2/J,47000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54164836585</item>
      <item>, OIB 54164836585</item>
      <item>, OIB 50443048410</item>
      <item>, OIB 93484714741</item>
    </izvorni_sadrzaj>
    <derivirana_varijabla naziv="DomainObject.Predmet.SudioniciListNazivOIB_1">
      <item>, OIB 54164836585</item>
      <item>, OIB 54164836585</item>
      <item>, OIB 50443048410</item>
      <item>, OIB 93484714741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Antonija Galić, OIB 64334764434, Bobovačka 1a Zagreb</item>
    </izvorni_sadrzaj>
    <derivirana_varijabla naziv="DomainObject.Predmet.StecajniUpraviteljiListAddressOIB_1">
      <item>Antonija Galić, OIB 64334764434, Bobovačka 1a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St-641/2018-22</izvorni_sadrzaj>
    <derivirana_varijabla naziv="DomainObject.PredzadnjaOdlukaIzPredmeta.Oznaka_1">St-641/2018-22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8500D2-4A90-4C8A-A0AB-D57ACB5F31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378</properties:Words>
  <properties:Characters>1904</properties:Characters>
  <properties:Lines>61</properties:Lines>
  <properties:Paragraphs>22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2019-01-28T08:52:00Z</dcterms:created>
  <dc:creator>nribaric</dc:creator>
  <cp:lastModifiedBy>Tanja Štraubert</cp:lastModifiedBy>
  <cp:lastPrinted>2019-01-28T11:55:00Z</cp:lastPrinted>
  <dcterms:modified xmlns:xsi="http://www.w3.org/2001/XMLSchema-instance" xsi:type="dcterms:W3CDTF">2019-01-28T11:56:00Z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St-641/2018-28 / Odluka - Rješenje (Rj_-_produženje_roka_-_prestečaj_63._st._2._SZ._sz)</vt:lpwstr>
  </prop:property>
  <prop:property name="CC_coloring" pid="5" fmtid="{D5CDD505-2E9C-101B-9397-08002B2CF9AE}">
    <vt:bool>false</vt:bool>
  </prop:property>
</prop:Properties>
</file>