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53cc" w14:paraId="cc153c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66830" w:rsidP="00566830" w:rsidR="0056683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St-203/2016-22.</w:t>
      </w:r>
    </w:p>
    <w:p w:rsidRDefault="00566830" w:rsidP="00566830" w:rsidR="00566830">
      <w:pPr>
        <w:rPr>
          <w:rFonts w:hAnsi="Arial" w:ascii="Arial"/>
        </w:rPr>
      </w:pPr>
    </w:p>
    <w:p w:rsidRDefault="00566830" w:rsidP="00566830" w:rsidR="00566830">
      <w:pPr>
        <w:jc w:val="center"/>
        <w:rPr>
          <w:rFonts w:hAnsi="Arial" w:ascii="Arial"/>
          <w:b/>
        </w:rPr>
      </w:pPr>
    </w:p>
    <w:p w:rsidRDefault="00566830" w:rsidP="00566830" w:rsidR="005668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66830" w:rsidP="00566830" w:rsidR="00566830">
      <w:pPr>
        <w:jc w:val="center"/>
        <w:rPr>
          <w:rFonts w:hAnsi="Arial" w:ascii="Arial"/>
          <w:b/>
        </w:rPr>
      </w:pPr>
    </w:p>
    <w:p w:rsidRDefault="00566830" w:rsidP="00566830" w:rsidR="005668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566830" w:rsidP="00566830" w:rsidR="00566830">
      <w:pPr>
        <w:jc w:val="both"/>
        <w:rPr>
          <w:rFonts w:hAnsi="Arial" w:ascii="Arial"/>
        </w:rPr>
      </w:pP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MOTORRAD d.o.o. za trgovinu i usluge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 xml:space="preserve">, Zagrebačka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OIB 27325043402, dana 06. listopada 2016. godine</w:t>
      </w:r>
    </w:p>
    <w:p w:rsidRDefault="00566830" w:rsidP="00566830" w:rsidR="00566830">
      <w:pPr>
        <w:jc w:val="both"/>
        <w:rPr>
          <w:rFonts w:hAnsi="Arial" w:ascii="Arial"/>
        </w:rPr>
      </w:pPr>
    </w:p>
    <w:p w:rsidRDefault="00566830" w:rsidP="00566830" w:rsidR="005668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Krešimiru </w:t>
      </w:r>
      <w:proofErr w:type="spellStart"/>
      <w:r>
        <w:rPr>
          <w:rFonts w:hAnsi="Arial" w:ascii="Arial"/>
        </w:rPr>
        <w:t>Panjakoviću</w:t>
      </w:r>
      <w:proofErr w:type="spellEnd"/>
      <w:r>
        <w:rPr>
          <w:rFonts w:hAnsi="Arial" w:ascii="Arial"/>
        </w:rPr>
        <w:t xml:space="preserve"> iz Osijeka, </w:t>
      </w:r>
      <w:proofErr w:type="spellStart"/>
      <w:r>
        <w:rPr>
          <w:rFonts w:hAnsi="Arial" w:ascii="Arial"/>
        </w:rPr>
        <w:t>Gornjodravska</w:t>
      </w:r>
      <w:proofErr w:type="spellEnd"/>
      <w:r>
        <w:rPr>
          <w:rFonts w:hAnsi="Arial" w:ascii="Arial"/>
        </w:rPr>
        <w:t xml:space="preserve"> obala 89/a, OIB 39814088271, u bruto iznosu od 3.000,00 kuna.</w:t>
      </w:r>
    </w:p>
    <w:p w:rsidRDefault="00566830" w:rsidP="00566830" w:rsidR="0056683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Krešimir </w:t>
      </w:r>
      <w:proofErr w:type="spellStart"/>
      <w:r>
        <w:rPr>
          <w:rFonts w:hAnsi="Arial" w:ascii="Arial"/>
        </w:rPr>
        <w:t>Panjaković</w:t>
      </w:r>
      <w:proofErr w:type="spellEnd"/>
      <w:r>
        <w:rPr>
          <w:rFonts w:hAnsi="Arial" w:ascii="Arial"/>
        </w:rPr>
        <w:t xml:space="preserve"> podnio je ovom sudu dana 23. svibnja 2016. godine izvješće o poslovanju dužnika s mišljenjem mogu li se imovinom dužnika pokriti troškovi postupka.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23. rujna 2016. godine privremeni stečajni upravitelj pisanim podneskom zatražio je da mu se odobri i isplati nagrada za obavljanje dužnosti u prethodnom postupku.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566830" w:rsidP="00566830" w:rsidR="00566830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566830" w:rsidP="00566830" w:rsidR="00566830">
      <w:pPr>
        <w:ind w:firstLine="720"/>
        <w:jc w:val="center"/>
        <w:rPr>
          <w:rFonts w:hAnsi="Arial" w:ascii="Arial"/>
        </w:rPr>
      </w:pPr>
    </w:p>
    <w:p w:rsidRDefault="00566830" w:rsidP="00566830" w:rsidR="0056683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566830" w:rsidP="00566830" w:rsidR="0056683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566830" w:rsidP="00566830" w:rsidR="0056683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566830" w:rsidP="00566830" w:rsidR="00566830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566830" w:rsidP="00566830" w:rsidR="0056683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</w:t>
      </w:r>
    </w:p>
    <w:p w:rsidRDefault="00566830" w:rsidP="00566830" w:rsidR="0056683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66830" w:rsidP="00566830" w:rsidR="00566830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30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330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St-203/2016-22</izvorni_sadrzaj>
    <derivirana_varijabla naziv="DomainObject.Oznaka_1">St-203/2016-22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rujna 2016.</izvorni_sadrzaj>
    <derivirana_varijabla naziv="DomainObject.Predmet.DatumArhiviranja_1">2.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rujna 2016.</izvorni_sadrzaj>
    <derivirana_varijabla naziv="DomainObject.Predmet.DatumZatvaranja_1">2.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hr.ibm.icms.common.model.sluzbeneosobe.Referada@6a096a09[id=5725, dbStatus=null, naziv=Referada 7, oznaka=null, sudac=null] &lt;-hr.ibm.icms.common.model.sluzbeneosobe.Referada@6a096a09[status dodjele: =false]</izvorni_sadrzaj>
    <derivirana_varijabla naziv="DomainObject.Predmet.MjestoCuvanja_1">hr.ibm.icms.common.model.sluzbeneosobe.Referada@6a096a09[id=5725, dbStatus=null, naziv=Referada 7, oznaka=null, sudac=null] &lt;-hr.ibm.icms.common.model.sluzbeneosobe.Referada@6a096a09[status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MOTORRAD društvo s ograničenom odgovornošću za trgovinu i usluge, Čemernica zastupanog po punomoćniku Željko Krmpotić</izvorni_sadrzaj>
    <derivirana_varijabla naziv="DomainObject.Predmet.ProtustrankaFormated_1">  MOTORRAD društvo s ograničenom odgovornošću za trgovinu i usluge, Čemernica zastupanog po punomoćniku Željko Krmpotić</derivirana_varijabla>
  </DomainObject.Predmet.ProtustrankaFormated>
  <DomainObject.Predmet.ProtustrankaFormatedOIB>
    <izvorni_sadrzaj>  MOTORRAD društvo s ograničenom odgovornošću za trgovinu i usluge, Čemernica, OIB 27325043402 zastupanog po punomoćniku Željko Krmpotić</izvorni_sadrzaj>
    <derivirana_varijabla naziv="DomainObject.Predmet.ProtustrankaFormatedOIB_1">  MOTORRAD društvo s ograničenom odgovornošću za trgovinu i usluge, Čemernica, OIB 27325043402 zastupanog po punomoćniku Željko Krmpotić</derivirana_varijabla>
  </DomainObject.Predmet.ProtustrankaFormatedOIB>
  <DomainObject.Predmet.ProtustrankaFormatedWithAdress>
    <izvorni_sadrzaj> MOTORRAD društvo s ograničenom odgovornošću za trgovinu i usluge, Čemernica, Zagrebačka/bb, 33000 Čemernica zastupanog po punomoćniku Željko Krmpotić</izvorni_sadrzaj>
    <derivirana_varijabla naziv="DomainObject.Predmet.ProtustrankaFormatedWithAdress_1"> MOTORRAD društvo s ograničenom odgovornošću za trgovinu i usluge, Čemernica, Zagrebačka/bb, 33000 Čemernica zastupanog po punomoćniku Željko Krmpotić</derivirana_varijabla>
  </DomainObject.Predmet.ProtustrankaFormatedWithAdress>
  <DomainObject.Predmet.ProtustrankaFormatedWithAdressOIB>
    <izvorni_sadrzaj> MOTORRAD društvo s ograničenom odgovornošću za trgovinu i usluge, Čemernica, OIB 27325043402, Zagrebačka/bb, 33000 Čemernica zastupanog po punomoćniku Željko Krmpotić</izvorni_sadrzaj>
    <derivirana_varijabla naziv="DomainObject.Predmet.ProtustrankaFormatedWithAdressOIB_1"> MOTORRAD društvo s ograničenom odgovornošću za trgovinu i usluge, Čemernica, OIB 27325043402, Zagrebačka/bb, 33000 Čemernica zastupanog po punomoćniku Željko Krmpotić</derivirana_varijabla>
  </DomainObject.Predmet.ProtustrankaFormatedWithAdressOIB>
  <DomainObject.Predmet.ProtustrankaWithAdress>
    <izvorni_sadrzaj>MOTORRAD društvo s ograničenom odgovornošću za trgovinu i usluge, Čemernica Zagrebačka/bb, 33000 Čemernica</izvorni_sadrzaj>
    <derivirana_varijabla naziv="DomainObject.Predmet.ProtustrankaWithAdress_1">MOTORRAD društvo s ograničenom odgovornošću za trgovinu i usluge, Čemernica Zagrebačka/bb, 33000 Čemernica</derivirana_varijabla>
  </DomainObject.Predmet.ProtustrankaWithAdress>
  <DomainObject.Predmet.ProtustrankaWithAdressOIB>
    <izvorni_sadrzaj>MOTORRAD društvo s ograničenom odgovornošću za trgovinu i usluge, Čemernica, OIB 27325043402, Zagrebačka/bb, 33000 Čemernica</izvorni_sadrzaj>
    <derivirana_varijabla naziv="DomainObject.Predmet.ProtustrankaWithAdressOIB_1">MOTORRAD društvo s ograničenom odgovornošću za trgovinu i usluge, Čemernica, OIB 27325043402, Zagrebačka/bb, 33000 Čemernica</derivirana_varijabla>
  </DomainObject.Predmet.ProtustrankaWithAdressOIB>
  <DomainObject.Predmet.ProtustrankaNazivFormated>
    <izvorni_sadrzaj>MOTORRAD društvo s ograničenom odgovornošću za trgovinu i usluge, Čemernica</izvorni_sadrzaj>
    <derivirana_varijabla naziv="DomainObject.Predmet.ProtustrankaNazivFormated_1">MOTORRAD društvo s ograničenom odgovornošću za trgovinu i usluge, Čemernica</derivirana_varijabla>
  </DomainObject.Predmet.ProtustrankaNazivFormated>
  <DomainObject.Predmet.ProtustrankaNazivFormatedOIB>
    <izvorni_sadrzaj>MOTORRAD društvo s ograničenom odgovornošću za trgovinu i usluge, Čemernica, OIB 27325043402</izvorni_sadrzaj>
    <derivirana_varijabla naziv="DomainObject.Predmet.ProtustrankaNazivFormatedOIB_1">MOTORRAD društvo s ograničenom odgovornošću za trgovinu i usluge, Čemernica, OIB 27325043402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MOTORRAD društvo s ograničenom odgovornošću za trgovinu i usluge, Čemernica zastupanog po punomoćniku Željko Krmpotić</item>
    </izvorni_sadrzaj>
    <derivirana_varijabla naziv="DomainObject.Predmet.ProtuStrankaListFormated_1">
      <item>MOTORRAD društvo s ograničenom odgovornošću za trgovinu i usluge, Čemernica zastupanog po punomoćniku Željko Krmpotić</item>
    </derivirana_varijabla>
  </DomainObject.Predmet.ProtuStrankaListFormated>
  <DomainObject.Predmet.ProtuStrankaListFormatedOIB>
    <izvorni_sadrzaj>
      <item>MOTORRAD društvo s ograničenom odgovornošću za trgovinu i usluge, Čemernica, OIB 27325043402 zastupanog po punomoćniku Željko Krmpotić</item>
    </izvorni_sadrzaj>
    <derivirana_varijabla naziv="DomainObject.Predmet.ProtuStrankaListFormatedOIB_1">
      <item>MOTORRAD društvo s ograničenom odgovornošću za trgovinu i usluge, Čemernica, OIB 27325043402 zastupanog po punomoćniku Željko Krmpotić</item>
    </derivirana_varijabla>
  </DomainObject.Predmet.ProtuStrankaListFormatedOIB>
  <DomainObject.Predmet.ProtuStrankaListFormatedWithAdress>
    <izvorni_sadrzaj>
      <item>MOTORRAD društvo s ograničenom odgovornošću za trgovinu i usluge, Čemernica, Zagrebačka/bb, 33000 Čemernica zastupanog po punomoćniku Željko Krmpotić</item>
    </izvorni_sadrzaj>
    <derivirana_varijabla naziv="DomainObject.Predmet.ProtuStrankaListFormatedWithAdress_1">
      <item>MOTORRAD društvo s ograničenom odgovornošću za trgovinu i usluge, Čemernica, Zagrebačka/bb, 33000 Čemernica zastupanog po punomoćniku Željko Krmpotić</item>
    </derivirana_varijabla>
  </DomainObject.Predmet.ProtuStrankaListFormatedWithAdress>
  <DomainObject.Predmet.ProtuStrankaListFormatedWithAdressOIB>
    <izvorni_sadrzaj>
      <item>MOTORRAD društvo s ograničenom odgovornošću za trgovinu i usluge, Čemernica, OIB 27325043402, Zagrebačka/bb, 33000 Čemernica zastupanog po punomoćniku Željko Krmpotić</item>
    </izvorni_sadrzaj>
    <derivirana_varijabla naziv="DomainObject.Predmet.ProtuStrankaListFormatedWithAdressOIB_1">
      <item>MOTORRAD društvo s ograničenom odgovornošću za trgovinu i usluge, Čemernica, OIB 27325043402, Zagrebačka/bb, 33000 Čemernica zastupanog po punomoćniku Željko Krmpotić</item>
    </derivirana_varijabla>
  </DomainObject.Predmet.ProtuStrankaListFormatedWithAdressOIB>
  <DomainObject.Predmet.ProtuStrankaListNazivFormated>
    <izvorni_sadrzaj>
      <item>MOTORRAD društvo s ograničenom odgovornošću za trgovinu i usluge, Čemernica</item>
    </izvorni_sadrzaj>
    <derivirana_varijabla naziv="DomainObject.Predmet.ProtuStrankaListNazivFormated_1">
      <item>MOTORRAD društvo s ograničenom odgovornošću za trgovinu i usluge, Čemernica</item>
    </derivirana_varijabla>
  </DomainObject.Predmet.ProtuStrankaListNazivFormated>
  <DomainObject.Predmet.ProtuStrankaListNazivFormatedOIB>
    <izvorni_sadrzaj>
      <item>MOTORRAD društvo s ograničenom odgovornošću za trgovinu i usluge, Čemernica, OIB 27325043402</item>
    </izvorni_sadrzaj>
    <derivirana_varijabla naziv="DomainObject.Predmet.ProtuStrankaListNazivFormatedOIB_1">
      <item>MOTORRAD društvo s ograničenom odgovornošću za trgovinu i usluge, Čemernica, OIB 27325043402</item>
    </derivirana_varijabla>
  </DomainObject.Predmet.ProtuStrankaListNazivFormatedOIB>
  <DomainObject.Predmet.OstaliListFormated>
    <izvorni_sadrzaj>
      <item>Željko Krmpotić punomoćnik sudionika u postupku MOTORRAD društvo s ograničenom odgovornošću za trgovinu i usluge, Čemernica</item>
    </izvorni_sadrzaj>
    <derivirana_varijabla naziv="DomainObject.Predmet.OstaliListFormated_1">
      <item>Željko Krmpotić punomoćnik sudionika u postupku MOTORRAD društvo s ograničenom odgovornošću za trgovinu i usluge, Čemernica</item>
    </derivirana_varijabla>
  </DomainObject.Predmet.OstaliListFormated>
  <DomainObject.Predmet.OstaliListFormatedOIB>
    <izvorni_sadrzaj>
      <item>Željko Krmpotić, OIB 76124104152 punomoćnik sudionika u postupku MOTORRAD društvo s ograničenom odgovornošću za trgovinu i usluge, Čemernica</item>
    </izvorni_sadrzaj>
    <derivirana_varijabla naziv="DomainObject.Predmet.OstaliListFormatedOIB_1">
      <item>Željko Krmpotić, OIB 76124104152 punomoćnik sudionika u postupku MOTORRAD društvo s ograničenom odgovornošću za trgovinu i usluge, Čemernica</item>
    </derivirana_varijabla>
  </DomainObject.Predmet.OstaliListFormatedOIB>
  <DomainObject.Predmet.OstaliListFormatedWithAdress>
    <izvorni_sadrzaj>
      <item>Željko Krmpotić, Mandinac 12., 33410 Cabuna punomoćnik sudionika u postupku MOTORRAD društvo s ograničenom odgovornošću za trgovinu i usluge, Čemernica</item>
    </izvorni_sadrzaj>
    <derivirana_varijabla naziv="DomainObject.Predmet.OstaliListFormatedWithAdress_1">
      <item>Željko Krmpotić, Mandinac 12., 33410 Cabuna punomoćnik sudionika u postupku MOTORRAD društvo s ograničenom odgovornošću za trgovinu i usluge, Čemernica</item>
    </derivirana_varijabla>
  </DomainObject.Predmet.OstaliListFormatedWithAdress>
  <DomainObject.Predmet.OstaliListFormatedWithAdressOIB>
    <izvorni_sadrzaj>
      <item>Željko Krmpotić, OIB 76124104152, Mandinac 12., 33410 Cabuna punomoćnik sudionika u postupku MOTORRAD društvo s ograničenom odgovornošću za trgovinu i usluge, Čemernica</item>
    </izvorni_sadrzaj>
    <derivirana_varijabla naziv="DomainObject.Predmet.OstaliListFormatedWithAdressOIB_1">
      <item>Željko Krmpotić, OIB 76124104152, Mandinac 12., 33410 Cabuna punomoćnik sudionika u postupku MOTORRAD društvo s ograničenom odgovornošću za trgovinu i usluge, Čemernica</item>
    </derivirana_varijabla>
  </DomainObject.Predmet.OstaliListFormatedWithAdressOIB>
  <DomainObject.Predmet.OstaliListNazivFormated>
    <izvorni_sadrzaj>
      <item>Željko Krmpotić</item>
    </izvorni_sadrzaj>
    <derivirana_varijabla naziv="DomainObject.Predmet.OstaliListNazivFormated_1">
      <item>Željko Krmpotić</item>
    </derivirana_varijabla>
  </DomainObject.Predmet.OstaliListNazivFormated>
  <DomainObject.Predmet.OstaliListNazivFormatedOIB>
    <izvorni_sadrzaj>
      <item>Željko Krmpotić, OIB 76124104152</item>
    </izvorni_sadrzaj>
    <derivirana_varijabla naziv="DomainObject.Predmet.OstaliListNazivFormatedOIB_1">
      <item>Željko Krmpotić, OIB 76124104152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St-203/2016-22</izvorni_sadrzaj>
    <derivirana_varijabla naziv="DomainObject.PoslovniBrojDokumenta_1">St-203/2016-22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MOTORRAD društvo s ograničenom odgovornošću za trgovinu i usluge, Čemernica</izvorni_sadrzaj>
    <derivirana_varijabla naziv="DomainObject.Predmet.ProtustrankaIDrugi_1">MOTORRAD društvo s ograničenom odgovornošću za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MOTORRAD društvo s ograničenom odgovornošću za trgovinu i usluge, Čemernica, OIB 27325043402, Zagrebačka/bb, 33000 Čemernica</izvorni_sadrzaj>
    <derivirana_varijabla naziv="DomainObject.Predmet.ProtustrankaIDrugiAdressOIB_1">MOTORRAD društvo s ograničenom odgovornošću za trgovinu i usluge, Čemernica, OIB 27325043402, Zagrebačka/bb,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St-203/2016-18</izvorni_sadrzaj>
    <derivirana_varijabla naziv="DomainObject.Predmet.OdlukaRjesenje.Oznaka_1">St-203/2016-18</derivirana_varijabla>
  </DomainObject.Predmet.OdlukaRjesenje.Oznaka>
  <DomainObject.Predmet.SudioniciListNaziv>
    <izvorni_sadrzaj>
      <item>FINA, RC ZAGREB, Podružnica Bjelovar</item>
      <item>MOTORRAD društvo s ograničenom odgovornošću za trgovinu i usluge, Čemernica</item>
      <item>Željko Krmpotić</item>
    </izvorni_sadrzaj>
    <derivirana_varijabla naziv="DomainObject.Predmet.SudioniciListNaziv_1">
      <item>FINA, RC ZAGREB, Podružnica Bjelovar</item>
      <item>MOTORRAD društvo s ograničenom odgovornošću za trgovinu i usluge, Čemernica</item>
      <item>Željko Krmpotić</item>
    </derivirana_varijabla>
  </DomainObject.Predmet.SudioniciListNaziv>
  <DomainObject.Predmet.SudioniciListAdressOIB>
    <izvorni_sadrzaj>
      <item>FINA, RC ZAGREB, Podružnica Bjelovar, OIB 85821130368, F. Supila 4,43000 Bjelovar</item>
      <item>MOTORRAD društvo s ograničenom odgovornošću za trgovinu i usluge, Čemernica, OIB 27325043402, Zagrebačka/bb,33000 Čemernica</item>
      <item>Željko Krmpotić, OIB 76124104152, Mandinac 12.,33410 Cabuna</item>
    </izvorni_sadrzaj>
    <derivirana_varijabla naziv="DomainObject.Predmet.SudioniciListAdressOIB_1">
      <item>FINA, RC ZAGREB, Podružnica Bjelovar, OIB 85821130368, F. Supila 4,43000 Bjelovar</item>
      <item>MOTORRAD društvo s ograničenom odgovornošću za trgovinu i usluge, Čemernica, OIB 27325043402, Zagrebačka/bb,33000 Čemernica</item>
      <item>Željko Krmpotić, OIB 76124104152, Mandinac 12.,33410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D16CA-2844-4DC8-9A7B-D6A47B661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1880</properties:Characters>
  <properties:Lines>59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