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7317" w14:paraId="703731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0224C">
        <w:t>8453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224C">
        <w:t>TOP PONUDA j.d.o.o. za trgovinu i usluge, Zagreb, Naserov trg 5, OIB 85167912926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0224C">
        <w:t>je 26.782,28</w:t>
      </w:r>
      <w:r w:rsidR="004B1BCF">
        <w:t xml:space="preserve"> </w:t>
      </w:r>
      <w:r w:rsidR="00045C96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4458"/>
    <w:rsid w:val="000D20D1"/>
    <w:rsid w:val="000E3B58"/>
    <w:rsid w:val="00114EAD"/>
    <w:rsid w:val="001226CA"/>
    <w:rsid w:val="001406CB"/>
    <w:rsid w:val="001450ED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0734"/>
    <w:rsid w:val="00325398"/>
    <w:rsid w:val="0034257D"/>
    <w:rsid w:val="0038246E"/>
    <w:rsid w:val="003D35F9"/>
    <w:rsid w:val="003E3A15"/>
    <w:rsid w:val="003F5CA3"/>
    <w:rsid w:val="00413F4C"/>
    <w:rsid w:val="0043563E"/>
    <w:rsid w:val="004B1BCF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13DD4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224C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A125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5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5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8453</izvorni_sadrzaj>
    <derivirana_varijabla naziv="DomainObject.Predmet.Broj_1">8453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St-8453/2015</izvorni_sadrzaj>
    <derivirana_varijabla naziv="DomainObject.Predmet.OznakaBroj_1">St-8453/2015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PONUDA j.d.o.o. zastupanog po punomoćniku IVAN LJUBEJ</izvorni_sadrzaj>
    <derivirana_varijabla naziv="DomainObject.Predmet.ProtustrankaFormated_1">  TOP PONUDA j.d.o.o. zastupanog po punomoćniku IVAN LJUBEJ</derivirana_varijabla>
  </DomainObject.Predmet.ProtustrankaFormated>
  <DomainObject.Predmet.ProtustrankaFormatedOIB>
    <izvorni_sadrzaj>  TOP PONUDA j.d.o.o., OIB 85167912926 zastupanog po punomoćniku IVAN LJUBEJ</izvorni_sadrzaj>
    <derivirana_varijabla naziv="DomainObject.Predmet.ProtustrankaFormatedOIB_1">  TOP PONUDA j.d.o.o., OIB 85167912926 zastupanog po punomoćniku IVAN LJUBEJ</derivirana_varijabla>
  </DomainObject.Predmet.ProtustrankaFormatedOIB>
  <DomainObject.Predmet.ProtustrankaFormatedWithAdress>
    <izvorni_sadrzaj> TOP PONUDA j.d.o.o., Naserov trg 5, 10000 Zagreb zastupanog po punomoćniku IVAN LJUBEJ</izvorni_sadrzaj>
    <derivirana_varijabla naziv="DomainObject.Predmet.ProtustrankaFormatedWithAdress_1"> TOP PONUDA j.d.o.o., Naserov trg 5, 10000 Zagreb zastupanog po punomoćniku IVAN LJUBEJ</derivirana_varijabla>
  </DomainObject.Predmet.ProtustrankaFormatedWithAdress>
  <DomainObject.Predmet.ProtustrankaFormatedWithAdressOIB>
    <izvorni_sadrzaj> TOP PONUDA j.d.o.o., OIB 85167912926, Naserov trg 5, 10000 Zagreb zastupanog po punomoćniku IVAN LJUBEJ</izvorni_sadrzaj>
    <derivirana_varijabla naziv="DomainObject.Predmet.ProtustrankaFormatedWithAdressOIB_1"> TOP PONUDA j.d.o.o., OIB 85167912926, Naserov trg 5, 10000 Zagreb zastupanog po punomoćniku IVAN LJUBEJ</derivirana_varijabla>
  </DomainObject.Predmet.ProtustrankaFormatedWithAdressOIB>
  <DomainObject.Predmet.ProtustrankaWithAdress>
    <izvorni_sadrzaj>TOP PONUDA j.d.o.o. Naserov trg 5, 10000 Zagreb</izvorni_sadrzaj>
    <derivirana_varijabla naziv="DomainObject.Predmet.ProtustrankaWithAdress_1">TOP PONUDA j.d.o.o. Naserov trg 5, 10000 Zagreb</derivirana_varijabla>
  </DomainObject.Predmet.ProtustrankaWithAdress>
  <DomainObject.Predmet.ProtustrankaWithAdressOIB>
    <izvorni_sadrzaj>TOP PONUDA j.d.o.o., OIB 85167912926, Naserov trg 5, 10000 Zagreb</izvorni_sadrzaj>
    <derivirana_varijabla naziv="DomainObject.Predmet.ProtustrankaWithAdressOIB_1">TOP PONUDA j.d.o.o., OIB 85167912926, Naserov trg 5, 10000 Zagreb</derivirana_varijabla>
  </DomainObject.Predmet.ProtustrankaWithAdressOIB>
  <DomainObject.Predmet.ProtustrankaNazivFormated>
    <izvorni_sadrzaj>TOP PONUDA j.d.o.o.</izvorni_sadrzaj>
    <derivirana_varijabla naziv="DomainObject.Predmet.ProtustrankaNazivFormated_1">TOP PONUDA j.d.o.o.</derivirana_varijabla>
  </DomainObject.Predmet.ProtustrankaNazivFormated>
  <DomainObject.Predmet.ProtustrankaNazivFormatedOIB>
    <izvorni_sadrzaj>TOP PONUDA j.d.o.o., OIB 85167912926</izvorni_sadrzaj>
    <derivirana_varijabla naziv="DomainObject.Predmet.ProtustrankaNazivFormatedOIB_1">TOP PONUDA j.d.o.o., OIB 85167912926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PONUDA j.d.o.o. zastupanog po punomoćniku IVAN LJUBEJ</item>
    </izvorni_sadrzaj>
    <derivirana_varijabla naziv="DomainObject.Predmet.ProtuStrankaListFormated_1">
      <item>TOP PONUDA j.d.o.o. zastupanog po punomoćniku IVAN LJUBEJ</item>
    </derivirana_varijabla>
  </DomainObject.Predmet.ProtuStrankaListFormated>
  <DomainObject.Predmet.ProtuStrankaListFormatedOIB>
    <izvorni_sadrzaj>
      <item>TOP PONUDA j.d.o.o., OIB 85167912926 zastupanog po punomoćniku IVAN LJUBEJ</item>
    </izvorni_sadrzaj>
    <derivirana_varijabla naziv="DomainObject.Predmet.ProtuStrankaListFormatedOIB_1">
      <item>TOP PONUDA j.d.o.o., OIB 85167912926 zastupanog po punomoćniku IVAN LJUBEJ</item>
    </derivirana_varijabla>
  </DomainObject.Predmet.ProtuStrankaListFormatedOIB>
  <DomainObject.Predmet.ProtuStrankaListFormatedWithAdress>
    <izvorni_sadrzaj>
      <item>TOP PONUDA j.d.o.o., Naserov trg 5, 10000 Zagreb zastupanog po punomoćniku IVAN LJUBEJ</item>
    </izvorni_sadrzaj>
    <derivirana_varijabla naziv="DomainObject.Predmet.ProtuStrankaListFormatedWithAdress_1">
      <item>TOP PONUDA j.d.o.o., Naserov trg 5, 10000 Zagreb zastupanog po punomoćniku IVAN LJUBEJ</item>
    </derivirana_varijabla>
  </DomainObject.Predmet.ProtuStrankaListFormatedWithAdress>
  <DomainObject.Predmet.ProtuStrankaListFormatedWithAdressOIB>
    <izvorni_sadrzaj>
      <item>TOP PONUDA j.d.o.o., OIB 85167912926, Naserov trg 5, 10000 Zagreb zastupanog po punomoćniku IVAN LJUBEJ</item>
    </izvorni_sadrzaj>
    <derivirana_varijabla naziv="DomainObject.Predmet.ProtuStrankaListFormatedWithAdressOIB_1">
      <item>TOP PONUDA j.d.o.o., OIB 85167912926, Naserov trg 5, 10000 Zagreb zastupanog po punomoćniku IVAN LJUBEJ</item>
    </derivirana_varijabla>
  </DomainObject.Predmet.ProtuStrankaListFormatedWithAdressOIB>
  <DomainObject.Predmet.ProtuStrankaListNazivFormated>
    <izvorni_sadrzaj>
      <item>TOP PONUDA j.d.o.o.</item>
    </izvorni_sadrzaj>
    <derivirana_varijabla naziv="DomainObject.Predmet.ProtuStrankaListNazivFormated_1">
      <item>TOP PONUDA j.d.o.o.</item>
    </derivirana_varijabla>
  </DomainObject.Predmet.ProtuStrankaListNazivFormated>
  <DomainObject.Predmet.ProtuStrankaListNazivFormatedOIB>
    <izvorni_sadrzaj>
      <item>TOP PONUDA j.d.o.o., OIB 85167912926</item>
    </izvorni_sadrzaj>
    <derivirana_varijabla naziv="DomainObject.Predmet.ProtuStrankaListNazivFormatedOIB_1">
      <item>TOP PONUDA j.d.o.o., OIB 85167912926</item>
    </derivirana_varijabla>
  </DomainObject.Predmet.ProtuStrankaListNazivFormatedOIB>
  <DomainObject.Predmet.OstaliListFormated>
    <izvorni_sadrzaj>
      <item>IVAN LJUBEJ punomoćnik sudionika u postupku TOP PONUDA j.d.o.o.</item>
    </izvorni_sadrzaj>
    <derivirana_varijabla naziv="DomainObject.Predmet.OstaliListFormated_1">
      <item>IVAN LJUBEJ punomoćnik sudionika u postupku TOP PONUDA j.d.o.o.</item>
    </derivirana_varijabla>
  </DomainObject.Predmet.OstaliListFormated>
  <DomainObject.Predmet.OstaliListFormatedOIB>
    <izvorni_sadrzaj>
      <item>IVAN LJUBEJ, OIB 04629735357 punomoćnik sudionika u postupku TOP PONUDA j.d.o.o.</item>
    </izvorni_sadrzaj>
    <derivirana_varijabla naziv="DomainObject.Predmet.OstaliListFormatedOIB_1">
      <item>IVAN LJUBEJ, OIB 04629735357 punomoćnik sudionika u postupku TOP PONUDA j.d.o.o.</item>
    </derivirana_varijabla>
  </DomainObject.Predmet.OstaliListFormatedOIB>
  <DomainObject.Predmet.OstaliListFormatedWithAdress>
    <izvorni_sadrzaj>
      <item>IVAN LJUBEJ, DAVORINA BAZJANCA 29, 10000 Zagreb punomoćnik sudionika u postupku TOP PONUDA j.d.o.o.</item>
    </izvorni_sadrzaj>
    <derivirana_varijabla naziv="DomainObject.Predmet.OstaliListFormatedWithAdress_1">
      <item>IVAN LJUBEJ, DAVORINA BAZJANCA 29, 10000 Zagreb punomoćnik sudionika u postupku TOP PONUDA j.d.o.o.</item>
    </derivirana_varijabla>
  </DomainObject.Predmet.OstaliListFormatedWithAdress>
  <DomainObject.Predmet.OstaliListFormatedWithAdressOIB>
    <izvorni_sadrzaj>
      <item>IVAN LJUBEJ, OIB 04629735357, DAVORINA BAZJANCA 29, 10000 Zagreb punomoćnik sudionika u postupku TOP PONUDA j.d.o.o.</item>
    </izvorni_sadrzaj>
    <derivirana_varijabla naziv="DomainObject.Predmet.OstaliListFormatedWithAdressOIB_1">
      <item>IVAN LJUBEJ, OIB 04629735357, DAVORINA BAZJANCA 29, 10000 Zagreb punomoćnik sudionika u postupku TOP PONUDA j.d.o.o.</item>
    </derivirana_varijabla>
  </DomainObject.Predmet.OstaliListFormatedWithAdressOIB>
  <DomainObject.Predmet.OstaliListNazivFormated>
    <izvorni_sadrzaj>
      <item>IVAN LJUBEJ</item>
    </izvorni_sadrzaj>
    <derivirana_varijabla naziv="DomainObject.Predmet.OstaliListNazivFormated_1">
      <item>IVAN LJUBEJ</item>
    </derivirana_varijabla>
  </DomainObject.Predmet.OstaliListNazivFormated>
  <DomainObject.Predmet.OstaliListNazivFormatedOIB>
    <izvorni_sadrzaj>
      <item>IVAN LJUBEJ, OIB 04629735357</item>
    </izvorni_sadrzaj>
    <derivirana_varijabla naziv="DomainObject.Predmet.OstaliListNazivFormatedOIB_1">
      <item>IVAN LJUBEJ, OIB 04629735357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PONUDA j.d.o.o.</izvorni_sadrzaj>
    <derivirana_varijabla naziv="DomainObject.Predmet.ProtustrankaIDrugi_1">TOP PONUDA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PONUDA j.d.o.o., OIB 85167912926, Naserov trg 5, 10000 Zagreb</izvorni_sadrzaj>
    <derivirana_varijabla naziv="DomainObject.Predmet.ProtustrankaIDrugiAdressOIB_1">TOP PONUDA j.d.o.o., OIB 85167912926, Naserov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PONUDA j.d.o.o.</item>
      <item>IVAN LJUBEJ</item>
    </izvorni_sadrzaj>
    <derivirana_varijabla naziv="DomainObject.Predmet.SudioniciListNaziv_1">
      <item>FINA Regionalni centar Zagreb</item>
      <item>TOP PONUDA j.d.o.o.</item>
      <item>IVAN LJUBEJ</item>
    </derivirana_varijabla>
  </DomainObject.Predmet.SudioniciListNaziv>
  <DomainObject.Predmet.SudioniciListAdressOIB>
    <izvorni_sadrzaj>
      <item>FINA Regionalni centar Zagreb, OIB 85821130368, Trg svibanjskih žrtava 1995. 1,10000 Zagreb</item>
      <item>TOP PONUDA j.d.o.o., OIB 85167912926, Naserov trg 5,10000 Zagreb</item>
      <item>IVAN LJUBEJ, OIB 04629735357, DAVORINA BAZJANCA 29,10000 Zagreb</item>
    </izvorni_sadrzaj>
    <derivirana_varijabla naziv="DomainObject.Predmet.SudioniciListAdressOIB_1">
      <item>FINA Regionalni centar Zagreb, OIB 85821130368, Trg svibanjskih žrtava 1995. 1,10000 Zagreb</item>
      <item>TOP PONUDA j.d.o.o., OIB 85167912926, Naserov trg 5,10000 Zagreb</item>
      <item>IVAN LJUBEJ, OIB 04629735357, DAVORINA BAZJANCA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85167912926</item>
      <item>, OIB 04629735357</item>
    </izvorni_sadrzaj>
    <derivirana_varijabla naziv="DomainObject.Predmet.SudioniciListNazivOIB_1">
      <item>, OIB 85821130368</item>
      <item>, OIB 85167912926</item>
      <item>, OIB 04629735357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1336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2016-01-05T09:11:00Z</dcterms:created>
  <dc:creator>ilukac</dc:creator>
  <cp:lastModifiedBy>Višnja Svečak</cp:lastModifiedBy>
  <cp:lastPrinted>2016-01-05T09:11:00Z</cp:lastPrinted>
  <dcterms:modified xmlns:xsi="http://www.w3.org/2001/XMLSchema-instance" xsi:type="dcterms:W3CDTF">2016-01-05T09:12:00Z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