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ac27" w14:paraId="6efac27" w:rsidRDefault="00BA0BC5" w:rsidR="00834AF3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 xml:space="preserve">                                                        OBRAZAC </w:t>
      </w:r>
      <w:proofErr w:type="spellStart"/>
      <w:r>
        <w:rPr>
          <w:b/>
          <w:bCs/>
        </w:rPr>
        <w:t>20</w:t>
      </w:r>
      <w:proofErr w:type="spellEnd"/>
    </w:p>
    <w:p w:rsidRDefault="00834AF3" w:rsidR="00834AF3">
      <w:pPr>
        <w:rPr>
          <w:b/>
          <w:bCs/>
        </w:rPr>
      </w:pPr>
    </w:p>
    <w:p w:rsidRDefault="00BA0BC5" w:rsidR="00834AF3">
      <w:pPr>
        <w:rPr>
          <w:b/>
          <w:bCs/>
        </w:rPr>
      </w:pPr>
      <w:r>
        <w:rPr>
          <w:b/>
          <w:bCs/>
        </w:rPr>
        <w:t xml:space="preserve">      IZVJEŠĆE STEČAJNOG UPRAVITELJA O TIJEKU STEČAJNOG POSTUPKA</w:t>
      </w:r>
    </w:p>
    <w:p w:rsidRDefault="00BA0BC5" w:rsidR="00834AF3">
      <w:pPr>
        <w:rPr>
          <w:b/>
          <w:bCs/>
        </w:rPr>
      </w:pPr>
      <w:r>
        <w:rPr>
          <w:b/>
          <w:bCs/>
        </w:rPr>
        <w:t xml:space="preserve">                                              I STANJU STEČAJNE MASE</w:t>
      </w:r>
    </w:p>
    <w:p w:rsidRDefault="00834AF3" w:rsidR="00834AF3">
      <w:pPr>
        <w:rPr>
          <w:b/>
          <w:bCs/>
        </w:rPr>
      </w:pPr>
    </w:p>
    <w:p w:rsidRDefault="00834AF3" w:rsidR="00834AF3">
      <w:pPr>
        <w:rPr>
          <w:b/>
          <w:bCs/>
        </w:rPr>
      </w:pPr>
    </w:p>
    <w:p w:rsidRDefault="00BA0BC5" w:rsidR="00834AF3">
      <w:r>
        <w:t>Nadležni trgovački sud u Osijeku</w:t>
      </w:r>
    </w:p>
    <w:p w:rsidRDefault="00834AF3" w:rsidR="00834AF3"/>
    <w:p w:rsidRDefault="00BA0BC5" w:rsidR="00834AF3">
      <w:r>
        <w:t xml:space="preserve">Poslovni broj spisa: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474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22</w:t>
      </w:r>
      <w:proofErr w:type="spellEnd"/>
    </w:p>
    <w:p w:rsidRDefault="00834AF3" w:rsidR="00834AF3"/>
    <w:p w:rsidRDefault="00BA0BC5" w:rsidR="00834AF3">
      <w:r>
        <w:t xml:space="preserve">Dužnik: KAMEN PROJEKT d.o.o. u stečaju,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76356217849</w:t>
      </w:r>
      <w:proofErr w:type="spellEnd"/>
      <w:r>
        <w:t xml:space="preserve">, </w:t>
      </w:r>
      <w:proofErr w:type="spellStart"/>
      <w:r>
        <w:t>Starovalpovački</w:t>
      </w:r>
      <w:proofErr w:type="spellEnd"/>
      <w:r>
        <w:t xml:space="preserve"> put </w:t>
      </w:r>
      <w:proofErr w:type="spellStart"/>
      <w:r>
        <w:t>72</w:t>
      </w:r>
      <w:proofErr w:type="spellEnd"/>
      <w:r>
        <w:t>,</w:t>
      </w:r>
    </w:p>
    <w:p w:rsidRDefault="00BA0BC5" w:rsidR="00834AF3">
      <w:r>
        <w:t xml:space="preserve">              Belišće</w:t>
      </w:r>
    </w:p>
    <w:p w:rsidRDefault="00834AF3" w:rsidR="00834AF3"/>
    <w:p w:rsidRDefault="00834AF3" w:rsidR="00834AF3"/>
    <w:p w:rsidRDefault="00BA0BC5" w:rsidR="00834AF3">
      <w:pPr>
        <w:rPr>
          <w:b/>
          <w:bCs/>
        </w:rPr>
      </w:pPr>
      <w:r>
        <w:rPr>
          <w:b/>
          <w:bCs/>
        </w:rPr>
        <w:t xml:space="preserve">I.  TIJEK STEČAJNOG POSTUPKA U RAZDOBLJU OD </w:t>
      </w:r>
      <w:proofErr w:type="spellStart"/>
      <w:r>
        <w:rPr>
          <w:b/>
          <w:bCs/>
        </w:rPr>
        <w:t>30.04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2018</w:t>
      </w:r>
      <w:proofErr w:type="spellEnd"/>
      <w:r>
        <w:rPr>
          <w:b/>
          <w:bCs/>
        </w:rPr>
        <w:t>. DO 30.07.2018.</w:t>
      </w:r>
    </w:p>
    <w:p w:rsidRDefault="00834AF3" w:rsidR="00834AF3"/>
    <w:p w:rsidRDefault="00834AF3" w:rsidR="00834AF3"/>
    <w:p w:rsidRDefault="00BA0BC5" w:rsidR="00834AF3">
      <w:r>
        <w:t xml:space="preserve">U skladu sa člankom </w:t>
      </w:r>
      <w:proofErr w:type="spellStart"/>
      <w:r>
        <w:t>89</w:t>
      </w:r>
      <w:proofErr w:type="spellEnd"/>
      <w:r>
        <w:t xml:space="preserve"> stav 2 Stečajnog zakona dostavljam Izvješće o tijeku stečajnog postupka i stanju stečajne mase.</w:t>
      </w:r>
    </w:p>
    <w:p w:rsidRDefault="00834AF3" w:rsidR="00834AF3"/>
    <w:p w:rsidRDefault="00BA0BC5" w:rsidR="00834AF3">
      <w:r>
        <w:t>Stečajni postupak nad dužnikom KAMEN PROJEKT d.o.o u stečaju Belišće otvoren je 10.02.2017. godine. Ispitno i izvještajno ročište održano je 30.01.2018. godine.</w:t>
      </w:r>
    </w:p>
    <w:p w:rsidRDefault="00BA0BC5" w:rsidR="00834AF3">
      <w:r>
        <w:t xml:space="preserve">U </w:t>
      </w:r>
      <w:proofErr w:type="spellStart"/>
      <w:r>
        <w:t>I.viši</w:t>
      </w:r>
      <w:proofErr w:type="spellEnd"/>
      <w:r>
        <w:t xml:space="preserve"> isplatni red na ime neisplaćenih poreza i doprinosa na plaće tražbinu je prijavio jedan vjerovnik u ukupnom iznosu </w:t>
      </w:r>
      <w:proofErr w:type="spellStart"/>
      <w:r>
        <w:t>118.069</w:t>
      </w:r>
      <w:proofErr w:type="spellEnd"/>
      <w:r>
        <w:t>,</w:t>
      </w:r>
      <w:proofErr w:type="spellStart"/>
      <w:r>
        <w:t>31</w:t>
      </w:r>
      <w:proofErr w:type="spellEnd"/>
      <w:r>
        <w:t xml:space="preserve"> kuna, koja je u cijelosti priznata.</w:t>
      </w:r>
    </w:p>
    <w:p w:rsidRDefault="00BA0BC5" w:rsidR="00834AF3">
      <w:r>
        <w:t xml:space="preserve">U </w:t>
      </w:r>
      <w:proofErr w:type="spellStart"/>
      <w:r>
        <w:t>II.viši</w:t>
      </w:r>
      <w:proofErr w:type="spellEnd"/>
      <w:r>
        <w:t xml:space="preserve"> isplatni red tražbinu je prijavilo sedam vjerovnika u ukupnom iznosu </w:t>
      </w:r>
      <w:proofErr w:type="spellStart"/>
      <w:r>
        <w:t>454.048</w:t>
      </w:r>
      <w:proofErr w:type="spellEnd"/>
      <w:r>
        <w:t>,</w:t>
      </w:r>
      <w:proofErr w:type="spellStart"/>
      <w:r>
        <w:t>88</w:t>
      </w:r>
      <w:proofErr w:type="spellEnd"/>
      <w:r>
        <w:t xml:space="preserve"> kuna, koje su u cijelosti priznate.</w:t>
      </w:r>
    </w:p>
    <w:p w:rsidRDefault="00BA0BC5" w:rsidR="00834AF3">
      <w:proofErr w:type="spellStart"/>
      <w:r>
        <w:t>Razlučno</w:t>
      </w:r>
      <w:proofErr w:type="spellEnd"/>
      <w:r>
        <w:t xml:space="preserve"> pravo, pravo odvojenog namirenja na nekretninama prijavljeno je i priznato jednom vjerovniku RH MF PU Područni ured Slavonija i Baranja u iznosu </w:t>
      </w:r>
      <w:proofErr w:type="spellStart"/>
      <w:r>
        <w:t>239.818</w:t>
      </w:r>
      <w:proofErr w:type="spellEnd"/>
      <w:r>
        <w:t>,</w:t>
      </w:r>
      <w:proofErr w:type="spellStart"/>
      <w:r>
        <w:t>58</w:t>
      </w:r>
      <w:proofErr w:type="spellEnd"/>
      <w:r>
        <w:t xml:space="preserve"> kuna.</w:t>
      </w:r>
    </w:p>
    <w:p w:rsidRDefault="00834AF3" w:rsidR="00834AF3"/>
    <w:p w:rsidRDefault="00BA0BC5" w:rsidR="00834AF3">
      <w:r>
        <w:t xml:space="preserve">1. Dana 30.10.2017. godine imenovan sam za novog stečajnog upravitelja gore navedenog </w:t>
      </w:r>
    </w:p>
    <w:p w:rsidRDefault="00BA0BC5" w:rsidR="00834AF3">
      <w:r>
        <w:t xml:space="preserve">    stečajnog dužnika. </w:t>
      </w:r>
    </w:p>
    <w:p w:rsidRDefault="00BA0BC5" w:rsidR="00834AF3">
      <w:r>
        <w:t xml:space="preserve">2. </w:t>
      </w:r>
      <w:proofErr w:type="spellStart"/>
      <w:r>
        <w:t>Razrješeni</w:t>
      </w:r>
      <w:proofErr w:type="spellEnd"/>
      <w:r>
        <w:t xml:space="preserve"> stečajni upravitelj Željko Ferenčić iz Vukovara predao mi je preuzetu dokumentaciju</w:t>
      </w:r>
    </w:p>
    <w:p w:rsidRDefault="00BA0BC5" w:rsidR="00834AF3">
      <w:r>
        <w:t xml:space="preserve">    stečajnog dužnika o čemu je napravljen zapisnik.</w:t>
      </w:r>
    </w:p>
    <w:p w:rsidRDefault="00BA0BC5" w:rsidR="00834AF3">
      <w:r>
        <w:t>3. Dana 12.12.2017. godine zatražio sam od Suda naknadno zakazivanje ispitnog i izvještajnog</w:t>
      </w:r>
    </w:p>
    <w:p w:rsidRDefault="00BA0BC5" w:rsidR="00834AF3">
      <w:r>
        <w:t xml:space="preserve">    ročišta.</w:t>
      </w:r>
    </w:p>
    <w:p w:rsidRDefault="00BA0BC5" w:rsidR="00834AF3">
      <w:r>
        <w:t xml:space="preserve">4. Ispitno i izvještajno ročište održano je 30.01.2018. godine na kojemu su ispitane i utvrđene </w:t>
      </w:r>
    </w:p>
    <w:p w:rsidRDefault="00BA0BC5" w:rsidR="00834AF3">
      <w:r>
        <w:t xml:space="preserve">    tražbine stečajnih vjerovnika i </w:t>
      </w:r>
      <w:proofErr w:type="spellStart"/>
      <w:r>
        <w:t>donešene</w:t>
      </w:r>
      <w:proofErr w:type="spellEnd"/>
      <w:r>
        <w:t xml:space="preserve"> potrebne odluke za daljnji rad u provedbi stečajnog</w:t>
      </w:r>
    </w:p>
    <w:p w:rsidRDefault="00BA0BC5" w:rsidR="00834AF3">
      <w:r>
        <w:t xml:space="preserve">    postupka.</w:t>
      </w:r>
    </w:p>
    <w:p w:rsidRDefault="00BA0BC5" w:rsidR="00834AF3">
      <w:r>
        <w:t>5. Zaključio sam ugovor o obavljanju knjigovodstvenih poslova sa knjigovodstvenim servisom</w:t>
      </w:r>
    </w:p>
    <w:p w:rsidRDefault="00BA0BC5" w:rsidR="00834AF3">
      <w:r>
        <w:t xml:space="preserve">    </w:t>
      </w:r>
      <w:proofErr w:type="spellStart"/>
      <w:r>
        <w:t>RAPTOR</w:t>
      </w:r>
      <w:proofErr w:type="spellEnd"/>
      <w:r>
        <w:t xml:space="preserve"> d.o.o. Osijek, uz mjesečnu naknadu </w:t>
      </w:r>
      <w:proofErr w:type="spellStart"/>
      <w:r>
        <w:t>800</w:t>
      </w:r>
      <w:proofErr w:type="spellEnd"/>
      <w:r>
        <w:t>,</w:t>
      </w:r>
      <w:proofErr w:type="spellStart"/>
      <w:r>
        <w:t>00</w:t>
      </w:r>
      <w:proofErr w:type="spellEnd"/>
      <w:r>
        <w:t xml:space="preserve"> kuna uvećano za PDV.</w:t>
      </w:r>
    </w:p>
    <w:p w:rsidRDefault="00BA0BC5" w:rsidR="00834AF3">
      <w:r>
        <w:t xml:space="preserve">6. Dana </w:t>
      </w:r>
      <w:proofErr w:type="spellStart"/>
      <w:r>
        <w:t>07.05</w:t>
      </w:r>
      <w:proofErr w:type="spellEnd"/>
      <w:r>
        <w:t xml:space="preserve">. </w:t>
      </w:r>
      <w:proofErr w:type="spellStart"/>
      <w:r>
        <w:t>2018</w:t>
      </w:r>
      <w:proofErr w:type="spellEnd"/>
      <w:r>
        <w:t xml:space="preserve">. godine uputio sam Zahtjev Sudu za prodaju nekretnina u vlasništvu </w:t>
      </w:r>
    </w:p>
    <w:p w:rsidRDefault="00BA0BC5" w:rsidR="00834AF3">
      <w:r>
        <w:t xml:space="preserve">    stečajnog dužnika sukladno članku </w:t>
      </w:r>
      <w:proofErr w:type="spellStart"/>
      <w:r>
        <w:t>247</w:t>
      </w:r>
      <w:proofErr w:type="spellEnd"/>
      <w:r>
        <w:t xml:space="preserve"> stav 1 i 3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uz odgovarajuću</w:t>
      </w:r>
    </w:p>
    <w:p w:rsidRDefault="00BA0BC5" w:rsidR="00834AF3">
      <w:r>
        <w:t xml:space="preserve">    primjenu pravila o ovrsi na nekretninama po procijenjenoj vrijednosti od ovlaštenog sudskog</w:t>
      </w:r>
    </w:p>
    <w:p w:rsidRDefault="00BA0BC5" w:rsidR="00834AF3">
      <w:r>
        <w:t xml:space="preserve">    vještaka Gorana Ožbolta iz Osijeka, temeljem odluke Skupštine vjerovnika od </w:t>
      </w:r>
      <w:proofErr w:type="spellStart"/>
      <w:r>
        <w:t>30</w:t>
      </w:r>
      <w:proofErr w:type="spellEnd"/>
      <w:r>
        <w:t xml:space="preserve">. </w:t>
      </w:r>
      <w:proofErr w:type="spellStart"/>
      <w:r>
        <w:t>01.2018</w:t>
      </w:r>
      <w:proofErr w:type="spellEnd"/>
      <w:r>
        <w:t>.</w:t>
      </w:r>
    </w:p>
    <w:p w:rsidRDefault="00BA0BC5" w:rsidR="00834AF3">
      <w:r>
        <w:t xml:space="preserve">    godine.</w:t>
      </w:r>
    </w:p>
    <w:p w:rsidRDefault="00BA0BC5" w:rsidR="00834AF3">
      <w:r>
        <w:t>7. Dana 16.05.2018. godine temeljem zahtjeva upućenog Sudu za prodaju nekretnina u vlasništvu</w:t>
      </w:r>
    </w:p>
    <w:p w:rsidRDefault="00BA0BC5" w:rsidR="00834AF3">
      <w:r>
        <w:t xml:space="preserve">    stečajnog dužnika Sud je donio Rješenje da se određuje prodaja u stečajnom postupku uz</w:t>
      </w:r>
    </w:p>
    <w:p w:rsidRDefault="00BA0BC5" w:rsidR="00834AF3">
      <w:r>
        <w:t xml:space="preserve">    odgovarajuću primjenu pravila o ovrsi na nekretninama u vlasništvu stečajnog dužnika i to:</w:t>
      </w:r>
    </w:p>
    <w:p w:rsidRDefault="00BA0BC5" w:rsidR="00834AF3">
      <w:r>
        <w:t xml:space="preserve">    a) </w:t>
      </w:r>
      <w:proofErr w:type="spellStart"/>
      <w:r>
        <w:t>zk</w:t>
      </w:r>
      <w:proofErr w:type="spellEnd"/>
      <w:r>
        <w:t xml:space="preserve">. ul. br. </w:t>
      </w:r>
      <w:proofErr w:type="spellStart"/>
      <w:r>
        <w:t>927</w:t>
      </w:r>
      <w:proofErr w:type="spellEnd"/>
      <w:r>
        <w:t xml:space="preserve"> k.o. </w:t>
      </w:r>
      <w:proofErr w:type="spellStart"/>
      <w:r>
        <w:t>Bistrinci</w:t>
      </w:r>
      <w:proofErr w:type="spellEnd"/>
      <w:r>
        <w:t xml:space="preserve">, </w:t>
      </w:r>
      <w:proofErr w:type="spellStart"/>
      <w:r>
        <w:t>kč</w:t>
      </w:r>
      <w:proofErr w:type="spellEnd"/>
      <w:r>
        <w:t xml:space="preserve">. br. </w:t>
      </w:r>
      <w:proofErr w:type="spellStart"/>
      <w:r>
        <w:t>791</w:t>
      </w:r>
      <w:proofErr w:type="spellEnd"/>
      <w:r>
        <w:t xml:space="preserve"> u naravi oranica u selu površine </w:t>
      </w:r>
      <w:proofErr w:type="spellStart"/>
      <w:r>
        <w:t>645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BA0BC5" w:rsidR="00834AF3">
      <w:r>
        <w:t xml:space="preserve">        Na navedenoj nekretnini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RH MF </w:t>
      </w:r>
    </w:p>
    <w:p w:rsidRDefault="00BA0BC5" w:rsidR="00834AF3">
      <w:r>
        <w:t xml:space="preserve">        Porezna uprava</w:t>
      </w:r>
    </w:p>
    <w:p w:rsidRDefault="00BA0BC5" w:rsidR="00834AF3">
      <w:r>
        <w:t xml:space="preserve">    b) </w:t>
      </w:r>
      <w:proofErr w:type="spellStart"/>
      <w:r>
        <w:t>zk</w:t>
      </w:r>
      <w:proofErr w:type="spellEnd"/>
      <w:r>
        <w:t xml:space="preserve">. ul. br. </w:t>
      </w:r>
      <w:proofErr w:type="spellStart"/>
      <w:r>
        <w:t>3569</w:t>
      </w:r>
      <w:proofErr w:type="spellEnd"/>
      <w:r>
        <w:t xml:space="preserve"> k.o. Valpovo, </w:t>
      </w:r>
      <w:proofErr w:type="spellStart"/>
      <w:r>
        <w:t>kč</w:t>
      </w:r>
      <w:proofErr w:type="spellEnd"/>
      <w:r>
        <w:t xml:space="preserve">. br. </w:t>
      </w:r>
      <w:proofErr w:type="spellStart"/>
      <w:r>
        <w:t>2814</w:t>
      </w:r>
      <w:proofErr w:type="spellEnd"/>
      <w:r>
        <w:t>/</w:t>
      </w:r>
      <w:proofErr w:type="spellStart"/>
      <w:r>
        <w:t>17</w:t>
      </w:r>
      <w:proofErr w:type="spellEnd"/>
      <w:r>
        <w:t xml:space="preserve"> u naravi oranica površine </w:t>
      </w:r>
      <w:proofErr w:type="spellStart"/>
      <w:r>
        <w:t>1000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BA0BC5" w:rsidR="00834AF3">
      <w:r>
        <w:lastRenderedPageBreak/>
        <w:t xml:space="preserve">          Na navedenoj nekretnini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RH MF</w:t>
      </w:r>
    </w:p>
    <w:p w:rsidRDefault="00BA0BC5" w:rsidR="00834AF3">
      <w:r>
        <w:t xml:space="preserve">           Porezna uprava.</w:t>
      </w:r>
    </w:p>
    <w:p w:rsidRDefault="00BA0BC5" w:rsidR="00834AF3">
      <w:r>
        <w:t>8. Dana 19.06.2018. godine na Sudu je održano ročište za određivanje vrijednosti gore navedenih</w:t>
      </w:r>
    </w:p>
    <w:p w:rsidRDefault="00BA0BC5" w:rsidR="00834AF3">
      <w:r>
        <w:t xml:space="preserve">    nekretnina. Nazočni </w:t>
      </w:r>
      <w:proofErr w:type="spellStart"/>
      <w:r>
        <w:t>razlučni</w:t>
      </w:r>
      <w:proofErr w:type="spellEnd"/>
      <w:r>
        <w:t xml:space="preserve"> vjerovnik prihvatio je procjene ovlaštenog sudskog vještaka</w:t>
      </w:r>
    </w:p>
    <w:p w:rsidRDefault="00BA0BC5" w:rsidR="00834AF3">
      <w:r>
        <w:t xml:space="preserve">    i to za nekretninu pod:      </w:t>
      </w:r>
    </w:p>
    <w:p w:rsidRDefault="00BA0BC5" w:rsidR="00834AF3">
      <w:r>
        <w:t xml:space="preserve">      a) tržišna vrijednost iznosi   </w:t>
      </w:r>
      <w:proofErr w:type="spellStart"/>
      <w:r>
        <w:t>45.800</w:t>
      </w:r>
      <w:proofErr w:type="spellEnd"/>
      <w:r>
        <w:t>,</w:t>
      </w:r>
      <w:proofErr w:type="spellStart"/>
      <w:r>
        <w:t>00</w:t>
      </w:r>
      <w:proofErr w:type="spellEnd"/>
      <w:r>
        <w:t xml:space="preserve"> kuna,</w:t>
      </w:r>
    </w:p>
    <w:p w:rsidRDefault="00BA0BC5" w:rsidR="00834AF3">
      <w:r>
        <w:t xml:space="preserve">      b) tržišna vrijednost iznosi </w:t>
      </w:r>
      <w:proofErr w:type="spellStart"/>
      <w:r>
        <w:t>154.000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kuna.</w:t>
      </w:r>
    </w:p>
    <w:p w:rsidRDefault="00BA0BC5" w:rsidR="00834AF3">
      <w:r>
        <w:t xml:space="preserve">     </w:t>
      </w:r>
    </w:p>
    <w:p w:rsidRDefault="00834AF3" w:rsidR="00834AF3"/>
    <w:p w:rsidRDefault="00834AF3" w:rsidR="00834AF3"/>
    <w:p w:rsidRDefault="00BA0BC5" w:rsidR="00834AF3">
      <w:pPr>
        <w:rPr>
          <w:b/>
          <w:bCs/>
        </w:rPr>
      </w:pPr>
      <w:r>
        <w:rPr>
          <w:b/>
          <w:bCs/>
        </w:rPr>
        <w:t>II.  STANJE STEČAJNE MASE</w:t>
      </w:r>
    </w:p>
    <w:p w:rsidRDefault="00834AF3" w:rsidR="00834AF3"/>
    <w:p w:rsidRDefault="00BA0BC5" w:rsidR="00834AF3">
      <w:pPr>
        <w:rPr>
          <w:b/>
          <w:bCs/>
        </w:rPr>
      </w:pPr>
      <w:r>
        <w:rPr>
          <w:b/>
          <w:bCs/>
        </w:rPr>
        <w:t>Pregled predmeta stečajne mase</w:t>
      </w:r>
    </w:p>
    <w:p w:rsidRDefault="00834AF3" w:rsidR="00834AF3"/>
    <w:p w:rsidRDefault="00BA0BC5" w:rsidR="00834AF3">
      <w:r>
        <w:t>Stečajnu masu dužnika na dan otvaranja stečajnog postupka čini materijalna imovina nekretnine upisane u zemljišnim knjigama Općinskog suda Osijek, Stalna služba u Valpovu.</w:t>
      </w:r>
    </w:p>
    <w:p w:rsidRDefault="00834AF3" w:rsidR="00834AF3"/>
    <w:p w:rsidRDefault="00BA0BC5" w:rsidR="00834AF3">
      <w:r>
        <w:t xml:space="preserve">1. </w:t>
      </w:r>
      <w:proofErr w:type="spellStart"/>
      <w:r>
        <w:t>zk</w:t>
      </w:r>
      <w:proofErr w:type="spellEnd"/>
      <w:r>
        <w:t xml:space="preserve">. ul. br. </w:t>
      </w:r>
      <w:proofErr w:type="spellStart"/>
      <w:r>
        <w:t>927</w:t>
      </w:r>
      <w:proofErr w:type="spellEnd"/>
      <w:r>
        <w:t xml:space="preserve"> k.o. </w:t>
      </w:r>
      <w:proofErr w:type="spellStart"/>
      <w:r>
        <w:t>Bistrinci</w:t>
      </w:r>
      <w:proofErr w:type="spellEnd"/>
      <w:r>
        <w:t xml:space="preserve">, oranica u selu površine </w:t>
      </w:r>
      <w:proofErr w:type="spellStart"/>
      <w:r>
        <w:t>645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BA0BC5" w:rsidR="00834AF3">
      <w:r>
        <w:t xml:space="preserve">2. </w:t>
      </w:r>
      <w:proofErr w:type="spellStart"/>
      <w:r>
        <w:t>zk</w:t>
      </w:r>
      <w:proofErr w:type="spellEnd"/>
      <w:r>
        <w:t xml:space="preserve">. ul. br. </w:t>
      </w:r>
      <w:proofErr w:type="spellStart"/>
      <w:r>
        <w:t>3569</w:t>
      </w:r>
      <w:proofErr w:type="spellEnd"/>
      <w:r>
        <w:t xml:space="preserve"> k.o. Valpovo, oranica površine </w:t>
      </w:r>
      <w:proofErr w:type="spellStart"/>
      <w:r>
        <w:t>1.000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834AF3" w:rsidR="00834AF3"/>
    <w:p w:rsidRDefault="00BA0BC5" w:rsidR="00834AF3">
      <w:r>
        <w:t xml:space="preserve">Nekretnine su opterećene </w:t>
      </w:r>
      <w:proofErr w:type="spellStart"/>
      <w:r>
        <w:t>razlučnim</w:t>
      </w:r>
      <w:proofErr w:type="spellEnd"/>
      <w:r>
        <w:t xml:space="preserve"> pravom upisani u korist RH MF PU Područni ured Slavonija i Baranja u iznosu </w:t>
      </w:r>
      <w:proofErr w:type="spellStart"/>
      <w:r>
        <w:t>239.818</w:t>
      </w:r>
      <w:proofErr w:type="spellEnd"/>
      <w:r>
        <w:t>,</w:t>
      </w:r>
      <w:proofErr w:type="spellStart"/>
      <w:r>
        <w:t>58</w:t>
      </w:r>
      <w:proofErr w:type="spellEnd"/>
      <w:r>
        <w:t xml:space="preserve"> kuna.</w:t>
      </w:r>
    </w:p>
    <w:p w:rsidRDefault="00834AF3" w:rsidR="00834AF3"/>
    <w:p w:rsidRDefault="00BA0BC5" w:rsidR="00834AF3">
      <w:pPr>
        <w:rPr>
          <w:b/>
          <w:bCs/>
        </w:rPr>
      </w:pPr>
      <w:r>
        <w:rPr>
          <w:b/>
          <w:bCs/>
        </w:rPr>
        <w:t>Unovčena stečajna masa</w:t>
      </w:r>
    </w:p>
    <w:p w:rsidRDefault="00834AF3" w:rsidR="00834AF3"/>
    <w:p w:rsidRDefault="00BA0BC5" w:rsidR="00834AF3">
      <w:r>
        <w:t>Od otvaranja stečajnog postupka nad dužnikom 10.02.2017. godine nema unovčene stečajne mase s obzirom na to da stečajnu masu dužnika čine nekretnine, tako da u navedenom razdoblju nije bilo ostvarenih prihoda niti rashoda kao niti sredstava na žiro računu.</w:t>
      </w:r>
    </w:p>
    <w:p w:rsidRDefault="00834AF3" w:rsidR="00834AF3"/>
    <w:p w:rsidRDefault="00BA0BC5" w:rsidR="00834AF3">
      <w:pPr>
        <w:rPr>
          <w:b/>
          <w:bCs/>
        </w:rPr>
      </w:pPr>
      <w:r>
        <w:rPr>
          <w:b/>
          <w:bCs/>
        </w:rPr>
        <w:t>III. RADNJE KOJE ĆE SE PODUZETI U NAREDNOM RAZDOBLJU</w:t>
      </w:r>
    </w:p>
    <w:p w:rsidRDefault="00834AF3" w:rsidR="00834AF3"/>
    <w:p w:rsidRDefault="00BA0BC5" w:rsidR="00834AF3">
      <w:r>
        <w:t xml:space="preserve">1. Dana 27.07.2018. godine Sud je donio Zaključak da prodaju gore navedenih nekretnina </w:t>
      </w:r>
    </w:p>
    <w:p w:rsidRDefault="00BA0BC5" w:rsidR="00834AF3">
      <w:r>
        <w:t xml:space="preserve">    po utvrđenim vrijednostima provodi Financijska agencija elektroničkom javnom dražbom.</w:t>
      </w:r>
    </w:p>
    <w:p w:rsidRDefault="00BA0BC5" w:rsidR="00834AF3">
      <w:r>
        <w:t xml:space="preserve">    Sud je odredio uvjete prodaje i to da se nekretnine po utvrđenim vrijednostima na prvoj</w:t>
      </w:r>
    </w:p>
    <w:p w:rsidRDefault="00BA0BC5" w:rsidR="00834AF3">
      <w:r>
        <w:t xml:space="preserve">    javnoj dražbi ne mogu prodati ispod  ¾ utvrđene vrijednosti, na drugoj javnoj dražbi ispod ½ </w:t>
      </w:r>
    </w:p>
    <w:p w:rsidRDefault="00BA0BC5" w:rsidR="00834AF3">
      <w:r>
        <w:t xml:space="preserve">    utvrđene vrijednosti, na trećoj javnoj dražbi ispod ¼ utvrđene vrijednosti i na četvrtoj javnoj</w:t>
      </w:r>
    </w:p>
    <w:p w:rsidRDefault="00BA0BC5" w:rsidR="00834AF3">
      <w:r>
        <w:t xml:space="preserve">    dražbi nekretnine se prodaju po početnoj cijeni za 1,</w:t>
      </w:r>
      <w:proofErr w:type="spellStart"/>
      <w:r>
        <w:t>00</w:t>
      </w:r>
      <w:proofErr w:type="spellEnd"/>
      <w:r>
        <w:t xml:space="preserve"> kuna.</w:t>
      </w:r>
    </w:p>
    <w:p w:rsidRDefault="00BA0BC5" w:rsidR="00834AF3">
      <w:r>
        <w:t>2. Očekujem Poziv FINA-e za uplatu predujma za pokriće troškova prodaje elektroničkom</w:t>
      </w:r>
    </w:p>
    <w:p w:rsidRDefault="00BA0BC5" w:rsidR="00834AF3">
      <w:r>
        <w:t xml:space="preserve">    javnom dražbom, a potom Poziv FINA-e na sudjelovanje u elektroničkoj javnoj dražbi.</w:t>
      </w:r>
    </w:p>
    <w:p w:rsidRDefault="00834AF3" w:rsidR="00834AF3"/>
    <w:p w:rsidRDefault="00BA0BC5" w:rsidR="00834AF3">
      <w:r>
        <w:t xml:space="preserve">Osijek, </w:t>
      </w:r>
      <w:proofErr w:type="spellStart"/>
      <w:r>
        <w:t>30</w:t>
      </w:r>
      <w:proofErr w:type="spellEnd"/>
      <w:r>
        <w:t xml:space="preserve">. srpnja </w:t>
      </w:r>
      <w:proofErr w:type="spellStart"/>
      <w:r>
        <w:t>2018</w:t>
      </w:r>
      <w:proofErr w:type="spellEnd"/>
      <w:r>
        <w:t>.</w:t>
      </w:r>
    </w:p>
    <w:p w:rsidRDefault="00834AF3" w:rsidR="00834AF3"/>
    <w:p w:rsidRDefault="00BA0BC5" w:rsidR="00834AF3">
      <w:r>
        <w:t xml:space="preserve">                                                                                      STEČAJNI UPRAVITELJ</w:t>
      </w:r>
    </w:p>
    <w:p w:rsidRDefault="00834AF3" w:rsidR="00834AF3"/>
    <w:p w:rsidRDefault="00BA0BC5" w:rsidR="00BA0BC5">
      <w:r>
        <w:t xml:space="preserve">                                                                                                Filip Babić </w:t>
      </w:r>
    </w:p>
    <w:sectPr w:rsidR="00BA0BC5"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3D0"/>
    <w:rsid w:val="000513D0"/>
    <w:rsid w:val="006E7E48"/>
    <w:rsid w:val="00834AF3"/>
    <w:rsid w:val="00BA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Lucida Sans Unicode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Simbolinumeriranja" w:type="character">
    <w:name w:val="Simboli numeriranj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true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6E7E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E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E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E4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E4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Lucida Sans Unicode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Simbolinumeriranja" w:type="character">
    <w:name w:val="Simboli numeriranj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customStyle="1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6E7E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E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E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E4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E4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3967</properties:Characters>
  <properties:Lines>97</properties:Lines>
  <properties:Paragraphs>63</properties:Paragraphs>
  <properties:TotalTime>1</properties:TotalTime>
  <properties:ScaleCrop>false</properties:ScaleCrop>
  <properties:LinksUpToDate>false</properties:LinksUpToDate>
  <properties:CharactersWithSpaces>5060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2018-07-31T06:28:00Z</dcterms:created>
  <dc:creator>Mira Babić</dc:creator>
  <cp:lastModifiedBy>Maja Kocijan</cp:lastModifiedBy>
  <cp:lastPrinted>2018-07-27T13:36:00Z</cp:lastPrinted>
  <dcterms:modified xmlns:xsi="http://www.w3.org/2001/XMLSchema-instance" xsi:type="dcterms:W3CDTF">2018-07-31T06:29:00Z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St-474/2016-54 / Podnesak - Podnesak (KAMEN PROJEKT-obrazac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