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b543" w14:paraId="49eb543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AE49D0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AE49D0">
        <w:t>18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AE49D0">
        <w:t>AUTO BORO jednostavno društvo s ograničenom odgovornošću za prijevoz i trgovinu, OIB: 24327396508 sa sjedištem u Kralja Dmirtra Zvonimira 44, 23420 Benkovac, 13.</w:t>
      </w:r>
      <w:r w:rsidR="0057015A">
        <w:t xml:space="preserve">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9364F0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AE49D0">
        <w:t>AUTO BORO jednostavno društvo s ograničenom odgovornošću za prijevoz i trgovinu, OIB: 24327396508 sa sjedištem u Kralja Dmirtra Zvonimira 44, 23420 Benkovac</w:t>
      </w:r>
      <w:r w:rsidR="00AE7378">
        <w:t xml:space="preserve"> </w:t>
      </w:r>
      <w:r>
        <w:t xml:space="preserve">s danom </w:t>
      </w:r>
      <w:r w:rsidR="00AE49D0">
        <w:t>13</w:t>
      </w:r>
      <w:r w:rsidR="00423C25">
        <w:t xml:space="preserve">. travnja 2016. u </w:t>
      </w:r>
      <w:r w:rsidR="00AE49D0">
        <w:rPr>
          <w:bCs/>
        </w:rPr>
        <w:t>13</w:t>
      </w:r>
      <w:r w:rsidR="00571777" w:rsidRPr="00571777">
        <w:rPr>
          <w:bCs/>
        </w:rPr>
        <w:t>,</w:t>
      </w:r>
      <w:r w:rsidR="00AE49D0">
        <w:rPr>
          <w:bCs/>
        </w:rPr>
        <w:t>3</w:t>
      </w:r>
      <w:r w:rsidR="009364F0">
        <w:rPr>
          <w:bCs/>
        </w:rPr>
        <w:t>0</w:t>
      </w:r>
      <w:r w:rsidR="00571777" w:rsidRPr="00571777">
        <w:rPr>
          <w:bCs/>
        </w:rPr>
        <w:t xml:space="preserve"> sati </w:t>
      </w:r>
      <w:r w:rsidRPr="00571777">
        <w:rPr>
          <w:bCs/>
        </w:rPr>
        <w:t>kada</w:t>
      </w:r>
      <w:r>
        <w:t xml:space="preserve">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F43A25" w:rsidR="00F43A25">
      <w:pPr>
        <w:ind w:firstLine="705"/>
        <w:jc w:val="both"/>
      </w:pPr>
      <w:r w:rsidRPr="002B6044">
        <w:t>II. Stečajnim upraviteljem dužnika imenuje se</w:t>
      </w:r>
      <w:r w:rsidR="00571777" w:rsidRPr="00EF7C9A">
        <w:t xml:space="preserve"> </w:t>
      </w:r>
      <w:r w:rsidR="00F43A25">
        <w:t xml:space="preserve">Renato Sabljić, </w:t>
      </w:r>
      <w:r w:rsidR="00F43A25" w:rsidRPr="002B6044">
        <w:t>Zagreb,</w:t>
      </w:r>
      <w:r w:rsidR="00F43A25" w:rsidRPr="008E37E9">
        <w:t xml:space="preserve"> </w:t>
      </w:r>
      <w:r w:rsidR="00F43A25">
        <w:t xml:space="preserve">Zdenački zavoj 14, </w:t>
      </w:r>
      <w:r w:rsidR="00F43A25" w:rsidRPr="008E37E9">
        <w:t>OIB:</w:t>
      </w:r>
      <w:r w:rsidR="00F43A25">
        <w:t>74644810692.</w:t>
      </w:r>
    </w:p>
    <w:p w:rsidRDefault="00571777" w:rsidP="00F43A25" w:rsidR="00571777" w:rsidRPr="001E74F1">
      <w:pPr>
        <w:jc w:val="both"/>
        <w:rPr>
          <w:b/>
        </w:rPr>
      </w:pPr>
    </w:p>
    <w:p w:rsidRDefault="0057015A" w:rsidP="009364F0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AE49D0">
        <w:t>AUTO BORO jednostavno društvo s ograničenom odgovornošću za prijevoz i trgovinu, OIB: 24327396508 sa sjedištem u Kralja Dmirtra Zvonimira 44, 23420 Benkovac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9364F0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AE49D0">
        <w:t>18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661F19">
        <w:t>1</w:t>
      </w:r>
      <w:r w:rsidRPr="00D75141">
        <w:t xml:space="preserve">. </w:t>
      </w:r>
      <w:r w:rsidR="00661F19">
        <w:t xml:space="preserve">rujna </w:t>
      </w:r>
      <w:r w:rsidRPr="00D75141">
        <w:t>2015.</w:t>
      </w:r>
      <w:r w:rsidRPr="002B5AAE">
        <w:t xml:space="preserve"> u Očevidniku redoslijeda osnova za plaćanje ima evidentirane neizvršene osnove za plaćanje u neprekinutom razdoblju od </w:t>
      </w:r>
      <w:r w:rsidR="00AE49D0">
        <w:t>240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</w:t>
      </w:r>
      <w:r w:rsidR="00AE49D0">
        <w:t>6.911,64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AE7378">
        <w:t xml:space="preserve">ima </w:t>
      </w:r>
      <w:r w:rsidRPr="00CF7AC9">
        <w:t>otvoren račun</w:t>
      </w:r>
      <w:r>
        <w:t xml:space="preserve"> </w:t>
      </w:r>
      <w:r w:rsidR="00AE7378">
        <w:t xml:space="preserve">kod </w:t>
      </w:r>
      <w:r w:rsidR="009364F0">
        <w:t>OTP banka Hrvatska d.d.</w:t>
      </w:r>
      <w:r w:rsidR="00AE7378">
        <w:t xml:space="preserve">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 w:rsidR="00AE49D0">
        <w:t>8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AE49D0" w:rsidR="0057015A"/>
    <w:p w:rsidRDefault="0057015A" w:rsidP="00F43A25" w:rsidR="00115899" w:rsidRPr="003A73B2">
      <w:pPr>
        <w:jc w:val="center"/>
      </w:pPr>
      <w:r>
        <w:t xml:space="preserve">U Zadru </w:t>
      </w:r>
      <w:r w:rsidR="009364F0">
        <w:t>1</w:t>
      </w:r>
      <w:r w:rsidR="00AE49D0">
        <w:t>3</w:t>
      </w:r>
      <w:r>
        <w:t xml:space="preserve">. travnja 2016. </w:t>
      </w:r>
    </w:p>
    <w:p w:rsidRDefault="004D04CD" w:rsidP="004D04CD" w:rsidR="004D04CD"/>
    <w:p w:rsidRDefault="00F43A25" w:rsidP="00F43A25" w:rsidR="00794DBD" w:rsidRPr="003A73B2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E74">
        <w:t>S</w:t>
      </w:r>
      <w:r w:rsidR="00360AB6" w:rsidRPr="003A73B2">
        <w:t>utkinja</w:t>
      </w:r>
    </w:p>
    <w:p w:rsidRDefault="00F43A25" w:rsidP="00F43A25" w:rsidR="00004F3B" w:rsidRPr="003A73B2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899">
        <w:t>Ana Markač</w:t>
      </w:r>
      <w:r>
        <w:t>, v.r.</w:t>
      </w:r>
    </w:p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B755E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E49D0" w:rsidP="00AE49D0" w:rsidR="00AE49D0" w:rsidRPr="000E0307">
    <w:pPr>
      <w:pStyle w:val="Zaglavlje"/>
      <w:jc w:val="right"/>
    </w:pPr>
    <w:r>
      <w:t>Poslovni broj: 2 St-75/16-8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AE49D0">
      <w:t>75</w:t>
    </w:r>
    <w:r w:rsidR="00B92875">
      <w:t>/1</w:t>
    </w:r>
    <w:r w:rsidR="004903F7">
      <w:t>6</w:t>
    </w:r>
    <w:r w:rsidR="00B92875">
      <w:t>-</w:t>
    </w:r>
    <w:r w:rsidR="00AE49D0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B755E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7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7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BORO jednostavno društvo s ograničenom odgovornošću za prijevoz i trgovinu</izvorni_sadrzaj>
    <derivirana_varijabla naziv="DomainObject.Predmet.ProtustrankaFormated_1">  AUTO BORO jednostavno društvo s ograničenom odgovornošću za prijevoz i trgovinu</derivirana_varijabla>
  </DomainObject.Predmet.ProtustrankaFormated>
  <DomainObject.Predmet.ProtustrankaFormatedOIB>
    <izvorni_sadrzaj>  AUTO BORO jednostavno društvo s ograničenom odgovornošću za prijevoz i trgovinu, OIB 24327396508</izvorni_sadrzaj>
    <derivirana_varijabla naziv="DomainObject.Predmet.ProtustrankaFormatedOIB_1">  AUTO BORO jednostavno društvo s ograničenom odgovornošću za prijevoz i trgovinu, OIB 24327396508</derivirana_varijabla>
  </DomainObject.Predmet.ProtustrankaFormatedOIB>
  <DomainObject.Predmet.ProtustrankaFormatedWithAdress>
    <izvorni_sadrzaj> AUTO BORO jednostavno društvo s ograničenom odgovornošću za prijevoz i trgovinu, Kralja Dmitra Zvonimira 44, 23420 Benkovac</izvorni_sadrzaj>
    <derivirana_varijabla naziv="DomainObject.Predmet.ProtustrankaFormatedWithAdress_1"> AUTO BORO jednostavno društvo s ograničenom odgovornošću za prijevoz i trgovinu, Kralja Dmitra Zvonimira 44, 23420 Benkovac</derivirana_varijabla>
  </DomainObject.Predmet.ProtustrankaFormatedWithAdress>
  <DomainObject.Predmet.ProtustrankaFormatedWithAdressOIB>
    <izvorni_sadrzaj> AUTO BORO jednostavno društvo s ograničenom odgovornošću za prijevoz i trgovinu, OIB 24327396508, Kralja Dmitra Zvonimira 44, 23420 Benkovac</izvorni_sadrzaj>
    <derivirana_varijabla naziv="DomainObject.Predmet.ProtustrankaFormatedWithAdressOIB_1"> AUTO BORO jednostavno društvo s ograničenom odgovornošću za prijevoz i trgovinu, OIB 24327396508, Kralja Dmitra Zvonimira 44, 23420 Benkovac</derivirana_varijabla>
  </DomainObject.Predmet.ProtustrankaFormatedWithAdressOIB>
  <DomainObject.Predmet.ProtustrankaWithAdress>
    <izvorni_sadrzaj>AUTO BORO jednostavno društvo s ograničenom odgovornošću za prijevoz i trgovinu Kralja Dmitra Zvonimira 44, 23420 Benkovac</izvorni_sadrzaj>
    <derivirana_varijabla naziv="DomainObject.Predmet.ProtustrankaWithAdress_1">AUTO BORO jednostavno društvo s ograničenom odgovornošću za prijevoz i trgovinu Kralja Dmitra Zvonimira 44, 23420 Benkovac</derivirana_varijabla>
  </DomainObject.Predmet.ProtustrankaWithAdress>
  <DomainObject.Predmet.ProtustrankaWithAdressOIB>
    <izvorni_sadrzaj>AUTO BORO jednostavno društvo s ograničenom odgovornošću za prijevoz i trgovinu, OIB 24327396508, Kralja Dmitra Zvonimira 44, 23420 Benkovac</izvorni_sadrzaj>
    <derivirana_varijabla naziv="DomainObject.Predmet.ProtustrankaWithAdressOIB_1">AUTO BORO jednostavno društvo s ograničenom odgovornošću za prijevoz i trgovinu, OIB 24327396508, Kralja Dmitra Zvonimira 44, 23420 Benkovac</derivirana_varijabla>
  </DomainObject.Predmet.ProtustrankaWithAdressOIB>
  <DomainObject.Predmet.ProtustrankaNazivFormated>
    <izvorni_sadrzaj>AUTO BORO jednostavno društvo s ograničenom odgovornošću za prijevoz i trgovinu</izvorni_sadrzaj>
    <derivirana_varijabla naziv="DomainObject.Predmet.ProtustrankaNazivFormated_1">AUTO BORO jednostavno društvo s ograničenom odgovornošću za prijevoz i trgovinu</derivirana_varijabla>
  </DomainObject.Predmet.ProtustrankaNazivFormated>
  <DomainObject.Predmet.ProtustrankaNazivFormatedOIB>
    <izvorni_sadrzaj>AUTO BORO jednostavno društvo s ograničenom odgovornošću za prijevoz i trgovinu, OIB 24327396508</izvorni_sadrzaj>
    <derivirana_varijabla naziv="DomainObject.Predmet.ProtustrankaNazivFormatedOIB_1">AUTO BORO jednostavno društvo s ograničenom odgovornošću za prijevoz i trgovinu, OIB 24327396508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6911.64</izvorni_sadrzaj>
    <derivirana_varijabla naziv="DomainObject.Predmet.TrenutnaVrijednost_1">6911.64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BORO jednostavno društvo s ograničenom odgovornošću za prijevoz i trgovinu</item>
    </izvorni_sadrzaj>
    <derivirana_varijabla naziv="DomainObject.Predmet.ProtuStrankaListFormated_1">
      <item>AUTO BORO jednostavno društvo s ograničenom odgovornošću za prijevoz i trgovinu</item>
    </derivirana_varijabla>
  </DomainObject.Predmet.ProtuStrankaListFormated>
  <DomainObject.Predmet.ProtuStrankaListFormatedOIB>
    <izvorni_sadrzaj>
      <item>AUTO BORO jednostavno društvo s ograničenom odgovornošću za prijevoz i trgovinu, OIB 24327396508</item>
    </izvorni_sadrzaj>
    <derivirana_varijabla naziv="DomainObject.Predmet.ProtuStrankaListFormatedOIB_1">
      <item>AUTO BORO jednostavno društvo s ograničenom odgovornošću za prijevoz i trgovinu, OIB 24327396508</item>
    </derivirana_varijabla>
  </DomainObject.Predmet.ProtuStrankaListFormatedOIB>
  <DomainObject.Predmet.ProtuStrankaListFormatedWithAdress>
    <izvorni_sadrzaj>
      <item>AUTO BORO jednostavno društvo s ograničenom odgovornošću za prijevoz i trgovinu, Kralja Dmitra Zvonimira 44, 23420 Benkovac</item>
    </izvorni_sadrzaj>
    <derivirana_varijabla naziv="DomainObject.Predmet.ProtuStrankaListFormatedWithAdress_1">
      <item>AUTO BORO jednostavno društvo s ograničenom odgovornošću za prijevoz i trgovinu, Kralja Dmitra Zvonimira 44, 23420 Benkovac</item>
    </derivirana_varijabla>
  </DomainObject.Predmet.ProtuStrankaListFormatedWithAdress>
  <DomainObject.Predmet.ProtuStrankaListFormatedWithAdressOIB>
    <izvorni_sadrzaj>
      <item>AUTO BORO jednostavno društvo s ograničenom odgovornošću za prijevoz i trgovinu, OIB 24327396508, Kralja Dmitra Zvonimira 44, 23420 Benkovac</item>
    </izvorni_sadrzaj>
    <derivirana_varijabla naziv="DomainObject.Predmet.ProtuStrankaListFormatedWithAdressOIB_1">
      <item>AUTO BORO jednostavno društvo s ograničenom odgovornošću za prijevoz i trgovinu, OIB 24327396508, Kralja Dmitra Zvonimira 44, 23420 Benkovac</item>
    </derivirana_varijabla>
  </DomainObject.Predmet.ProtuStrankaListFormatedWithAdressOIB>
  <DomainObject.Predmet.ProtuStrankaListNazivFormated>
    <izvorni_sadrzaj>
      <item>AUTO BORO jednostavno društvo s ograničenom odgovornošću za prijevoz i trgovinu</item>
    </izvorni_sadrzaj>
    <derivirana_varijabla naziv="DomainObject.Predmet.ProtuStrankaListNazivFormated_1">
      <item>AUTO BORO jednostavno društvo s ograničenom odgovornošću za prijevoz i trgovinu</item>
    </derivirana_varijabla>
  </DomainObject.Predmet.ProtuStrankaListNazivFormated>
  <DomainObject.Predmet.ProtuStrankaListNazivFormatedOIB>
    <izvorni_sadrzaj>
      <item>AUTO BORO jednostavno društvo s ograničenom odgovornošću za prijevoz i trgovinu, OIB 24327396508</item>
    </izvorni_sadrzaj>
    <derivirana_varijabla naziv="DomainObject.Predmet.ProtuStrankaListNazivFormatedOIB_1">
      <item>AUTO BORO jednostavno društvo s ograničenom odgovornošću za prijevoz i trgovinu, OIB 24327396508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BORO jednostavno društvo s ograničenom odgovornošću za prijevoz i trgovinu</izvorni_sadrzaj>
    <derivirana_varijabla naziv="DomainObject.Predmet.ProtustrankaIDrugi_1">AUTO BORO jednostavno društvo s ograničenom odgovornošću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BORO jednostavno društvo s ograničenom odgovornošću za prijevoz i trgovinu, OIB 24327396508, Kralja Dmitra Zvonimira 44, 23420 Benkovac</izvorni_sadrzaj>
    <derivirana_varijabla naziv="DomainObject.Predmet.ProtustrankaIDrugiAdressOIB_1">AUTO BORO jednostavno društvo s ograničenom odgovornošću za prijevoz i trgovinu, OIB 24327396508,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BORO jednostavno društvo s ograničenom odgovornošću za prijevoz i trgovinu</item>
    </izvorni_sadrzaj>
    <derivirana_varijabla naziv="DomainObject.Predmet.SudioniciListNaziv_1">
      <item>Financijska agencija</item>
      <item>AUTO BORO jednostavno društvo s ograničenom odgovornošću za prijevoz i trgovinu</item>
    </derivirana_varijabla>
  </DomainObject.Predmet.SudioniciListNaziv>
  <DomainObject.Predmet.SudioniciListAdressOIB>
    <izvorni_sadrzaj>
      <item>Financijska agencija, OIB 85821130368, Ivana Danila 4,23000 Zadar</item>
      <item>AUTO BORO jednostavno društvo s ograničenom odgovornošću za prijevoz i trgovinu, OIB 24327396508, Kralja Dmitra Zvonimira 44,23420 Benkovac</item>
    </izvorni_sadrzaj>
    <derivirana_varijabla naziv="DomainObject.Predmet.SudioniciListAdressOIB_1">
      <item>Financijska agencija, OIB 85821130368, Ivana Danila 4,23000 Zadar</item>
      <item>AUTO BORO jednostavno društvo s ograničenom odgovornošću za prijevoz i trgovinu, OIB 24327396508, Kralja Dmitra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24327396508</item>
    </izvorni_sadrzaj>
    <derivirana_varijabla naziv="DomainObject.Predmet.SudioniciListNazivOIB_1">
      <item>, OIB 85821130368</item>
      <item>, OIB 24327396508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F0752-581E-4EEF-8D9C-412E294FD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904</properties:Words>
  <properties:Characters>4975</properties:Characters>
  <properties:Lines>121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2016-04-13T07:21:00Z</dcterms:created>
  <dc:creator>Administrator</dc:creator>
  <cp:lastModifiedBy>Merlina Klišmanić</cp:lastModifiedBy>
  <cp:lastPrinted>2016-04-13T07:21:00Z</cp:lastPrinted>
  <dcterms:modified xmlns:xsi="http://www.w3.org/2001/XMLSchema-instance" xsi:type="dcterms:W3CDTF">2016-04-13T08:36:00Z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