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5707CE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002C1">
              <w:rPr>
                <w:noProof/>
              </w:rPr>
              <w:t>219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5707CE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56950c0" w14:textId="56950c0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D002C1" w:rsidR="00D002C1">
        <w:t>NIVES TRAVEL d.o.o., OIB: 46027649920, Kaštel Novi, Ulica kneza Mislava 14</w:t>
      </w:r>
      <w:r w:rsidR="001C6440">
        <w:t>,</w:t>
      </w:r>
      <w:r w:rsidR="00E25E3D">
        <w:t xml:space="preserve"> </w:t>
      </w:r>
      <w:r w:rsidR="00F702F2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D002C1" w:rsidR="00D002C1">
        <w:t>NIVES TRAVEL d.o.o., OIB: 46027649920, Kaštel Novi, Ulica kneza Mislava 14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D002C1">
        <w:t>26. travnja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D002C1">
        <w:t>51.956,44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F702F2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F806F9" w:rsidP="00F806F9" w:rsidRDefault="007108CB">
      <w:pPr>
        <w:ind w:left="6372"/>
        <w:jc w:val="center"/>
      </w:pPr>
      <w:r>
        <w:t>Ana Golub Gruić</w:t>
      </w:r>
      <w:r w:rsidR="00F806F9">
        <w:t>, v.r.</w:t>
      </w:r>
    </w:p>
    <w:p w:rsidR="00F806F9" w:rsidP="00F806F9" w:rsidRDefault="00F806F9">
      <w:pPr>
        <w:jc w:val="right"/>
      </w:pPr>
      <w:r>
        <w:t>za točnost otpravka – ovlašteni službenik</w:t>
      </w:r>
    </w:p>
    <w:p w:rsidR="00F806F9" w:rsidP="00F806F9" w:rsidRDefault="00F806F9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F806F9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07CE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02C1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02F2"/>
    <w:rsid w:val="00F725C8"/>
    <w:rsid w:val="00F73DB9"/>
    <w:rsid w:val="00F806F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417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St-219/2019</izvorni_sadrzaj>
    <derivirana_varijabla naziv="DomainObject.Predmet.OznakaBroj_1">St-219/2019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NIVES TRAVEL d.o.o. za usluge</izvorni_sadrzaj>
    <derivirana_varijabla naziv="DomainObject.Predmet.ProtustrankaFormated_1">  NIVES TRAVEL d.o.o. za usluge</derivirana_varijabla>
  </DomainObject.Predmet.ProtustrankaFormated>
  <DomainObject.Predmet.ProtustrankaFormatedOIB>
    <izvorni_sadrzaj>  NIVES TRAVEL d.o.o. za usluge, OIB 46027649920</izvorni_sadrzaj>
    <derivirana_varijabla naziv="DomainObject.Predmet.ProtustrankaFormatedOIB_1">  NIVES TRAVEL d.o.o. za usluge, OIB 46027649920</derivirana_varijabla>
  </DomainObject.Predmet.ProtustrankaFormatedOIB>
  <DomainObject.Predmet.ProtustrankaFormatedWithAdress>
    <izvorni_sadrzaj> NIVES TRAVEL d.o.o. za usluge, Ulica kneza Mislava 14, 21217 Kaštel Novi</izvorni_sadrzaj>
    <derivirana_varijabla naziv="DomainObject.Predmet.ProtustrankaFormatedWithAdress_1"> NIVES TRAVEL d.o.o. za usluge, Ulica kneza Mislava 14, 21217 Kaštel Novi</derivirana_varijabla>
  </DomainObject.Predmet.ProtustrankaFormatedWithAdress>
  <DomainObject.Predmet.ProtustrankaFormatedWithAdressOIB>
    <izvorni_sadrzaj> NIVES TRAVEL d.o.o. za usluge, OIB 46027649920, Ulica kneza Mislava 14, 21217 Kaštel Novi</izvorni_sadrzaj>
    <derivirana_varijabla naziv="DomainObject.Predmet.ProtustrankaFormatedWithAdressOIB_1"> NIVES TRAVEL d.o.o. za usluge, OIB 46027649920, Ulica kneza Mislava 14, 21217 Kaštel Novi</derivirana_varijabla>
  </DomainObject.Predmet.ProtustrankaFormatedWithAdressOIB>
  <DomainObject.Predmet.ProtustrankaWithAdress>
    <izvorni_sadrzaj>NIVES TRAVEL d.o.o. za usluge Ulica kneza Mislava 14, 21217 Kaštel Novi</izvorni_sadrzaj>
    <derivirana_varijabla naziv="DomainObject.Predmet.ProtustrankaWithAdress_1">NIVES TRAVEL d.o.o. za usluge Ulica kneza Mislava 14, 21217 Kaštel Novi</derivirana_varijabla>
  </DomainObject.Predmet.ProtustrankaWithAdress>
  <DomainObject.Predmet.ProtustrankaWithAdressOIB>
    <izvorni_sadrzaj>NIVES TRAVEL d.o.o. za usluge, OIB 46027649920, Ulica kneza Mislava 14, 21217 Kaštel Novi</izvorni_sadrzaj>
    <derivirana_varijabla naziv="DomainObject.Predmet.ProtustrankaWithAdressOIB_1">NIVES TRAVEL d.o.o. za usluge, OIB 46027649920, Ulica kneza Mislava 14, 21217 Kaštel Novi</derivirana_varijabla>
  </DomainObject.Predmet.ProtustrankaWithAdressOIB>
  <DomainObject.Predmet.ProtustrankaNazivFormated>
    <izvorni_sadrzaj>NIVES TRAVEL d.o.o. za usluge</izvorni_sadrzaj>
    <derivirana_varijabla naziv="DomainObject.Predmet.ProtustrankaNazivFormated_1">NIVES TRAVEL d.o.o. za usluge</derivirana_varijabla>
  </DomainObject.Predmet.ProtustrankaNazivFormated>
  <DomainObject.Predmet.ProtustrankaNazivFormatedOIB>
    <izvorni_sadrzaj>NIVES TRAVEL d.o.o. za usluge, OIB 46027649920</izvorni_sadrzaj>
    <derivirana_varijabla naziv="DomainObject.Predmet.ProtustrankaNazivFormatedOIB_1">NIVES TRAVEL d.o.o. za usluge, OIB 46027649920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51956.44</izvorni_sadrzaj>
    <derivirana_varijabla naziv="DomainObject.Predmet.TrenutnaVrijednost_1">51956.44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NIVES TRAVEL d.o.o. za usluge</item>
    </izvorni_sadrzaj>
    <derivirana_varijabla naziv="DomainObject.Predmet.ProtuStrankaListFormated_1">
      <item>NIVES TRAVEL d.o.o. za usluge</item>
    </derivirana_varijabla>
  </DomainObject.Predmet.ProtuStrankaListFormated>
  <DomainObject.Predmet.ProtuStrankaListFormatedOIB>
    <izvorni_sadrzaj>
      <item>NIVES TRAVEL d.o.o. za usluge, OIB 46027649920</item>
    </izvorni_sadrzaj>
    <derivirana_varijabla naziv="DomainObject.Predmet.ProtuStrankaListFormatedOIB_1">
      <item>NIVES TRAVEL d.o.o. za usluge, OIB 46027649920</item>
    </derivirana_varijabla>
  </DomainObject.Predmet.ProtuStrankaListFormatedOIB>
  <DomainObject.Predmet.ProtuStrankaListFormatedWithAdress>
    <izvorni_sadrzaj>
      <item>NIVES TRAVEL d.o.o. za usluge, Ulica kneza Mislava 14, 21217 Kaštel Novi</item>
    </izvorni_sadrzaj>
    <derivirana_varijabla naziv="DomainObject.Predmet.ProtuStrankaListFormatedWithAdress_1">
      <item>NIVES TRAVEL d.o.o. za usluge, Ulica kneza Mislava 14, 21217 Kaštel Novi</item>
    </derivirana_varijabla>
  </DomainObject.Predmet.ProtuStrankaListFormatedWithAdress>
  <DomainObject.Predmet.ProtuStrankaListFormatedWithAdressOIB>
    <izvorni_sadrzaj>
      <item>NIVES TRAVEL d.o.o. za usluge, OIB 46027649920, Ulica kneza Mislava 14, 21217 Kaštel Novi</item>
    </izvorni_sadrzaj>
    <derivirana_varijabla naziv="DomainObject.Predmet.ProtuStrankaListFormatedWithAdressOIB_1">
      <item>NIVES TRAVEL d.o.o. za usluge, OIB 46027649920, Ulica kneza Mislava 14, 21217 Kaštel Novi</item>
    </derivirana_varijabla>
  </DomainObject.Predmet.ProtuStrankaListFormatedWithAdressOIB>
  <DomainObject.Predmet.ProtuStrankaListNazivFormated>
    <izvorni_sadrzaj>
      <item>NIVES TRAVEL d.o.o. za usluge</item>
    </izvorni_sadrzaj>
    <derivirana_varijabla naziv="DomainObject.Predmet.ProtuStrankaListNazivFormated_1">
      <item>NIVES TRAVEL d.o.o. za usluge</item>
    </derivirana_varijabla>
  </DomainObject.Predmet.ProtuStrankaListNazivFormated>
  <DomainObject.Predmet.ProtuStrankaListNazivFormatedOIB>
    <izvorni_sadrzaj>
      <item>NIVES TRAVEL d.o.o. za usluge, OIB 46027649920</item>
    </izvorni_sadrzaj>
    <derivirana_varijabla naziv="DomainObject.Predmet.ProtuStrankaListNazivFormatedOIB_1">
      <item>NIVES TRAVEL d.o.o. za usluge, OIB 46027649920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NIVES TRAVEL d.o.o. za usluge</izvorni_sadrzaj>
    <derivirana_varijabla naziv="DomainObject.Predmet.ProtustrankaIDrugi_1">NIVES TRAVEL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NIVES TRAVEL d.o.o. za usluge, OIB 46027649920, Ulica kneza Mislava 14, 21217 Kaštel Novi</izvorni_sadrzaj>
    <derivirana_varijabla naziv="DomainObject.Predmet.ProtustrankaIDrugiAdressOIB_1">NIVES TRAVEL d.o.o. za usluge, OIB 46027649920, Ulica kneza Mislava 14,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NIVES TRAVEL d.o.o. za usluge</item>
      <item>FINANCIJSKA AGENCIJA, RC SPLIT</item>
    </izvorni_sadrzaj>
    <derivirana_varijabla naziv="DomainObject.Predmet.SudioniciListNaziv_1">
      <item>NIVES TRAVEL d.o.o. za usluge</item>
      <item>FINANCIJSKA AGENCIJA, RC SPLIT</item>
    </derivirana_varijabla>
  </DomainObject.Predmet.SudioniciListNaziv>
  <DomainObject.Predmet.SudioniciListAdressOIB>
    <izvorni_sadrzaj>
      <item>NIVES TRAVEL d.o.o. za usluge, OIB 46027649920, Ulica kneza Mislava 14,21217 Kaštel Novi</item>
      <item>FINANCIJSKA AGENCIJA, RC SPLIT, OIB 85821130368, Mažuranićevo šetalište 24 b,21000 Split</item>
    </izvorni_sadrzaj>
    <derivirana_varijabla naziv="DomainObject.Predmet.SudioniciListAdressOIB_1">
      <item>NIVES TRAVEL d.o.o. za usluge, OIB 46027649920, Ulica kneza Mislava 14,21217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46027649920</item>
      <item>, OIB 85821130368</item>
    </izvorni_sadrzaj>
    <derivirana_varijabla naziv="DomainObject.Predmet.SudioniciListNazivOIB_1">
      <item>, OIB 46027649920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4807F-5395-45D1-8F72-CEDE7D1897D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325</properties:Words>
  <properties:Characters>1846</properties:Characters>
  <properties:Lines>44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2019-09-30T08:11:00Z</cp:lastPrinted>
  <dcterms:modified xmlns:xsi="http://www.w3.org/2001/XMLSchema-instance" xsi:type="dcterms:W3CDTF">2019-09-30T08:19:00Z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(St-219-2019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