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d706" w14:paraId="99fd706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F30458" w:rsidRPr="00F30458">
        <w:rPr>
          <w:rFonts w:hAnsi="Times New Roman" w:ascii="Times New Roman"/>
          <w:b w:val="false"/>
        </w:rPr>
        <w:t>Trgovački sud u Pazinu, po stečajnoj sutkinji Tijani Licul, u stečajnom postupku nad dužnikom PONJO d.o.o. u stečaju Novigrad, Stancijeta 26, OIB 18165701657</w:t>
      </w:r>
      <w:r w:rsidRPr="00C71CF4">
        <w:rPr>
          <w:rFonts w:hAnsi="Times New Roman" w:ascii="Times New Roman"/>
          <w:b w:val="false"/>
        </w:rPr>
        <w:t xml:space="preserve">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737F7" w:rsidR="001737F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1737F7">
        <w:rPr>
          <w:rFonts w:hAnsi="Times New Roman" w:ascii="Times New Roman"/>
          <w:b w:val="false"/>
        </w:rPr>
        <w:t xml:space="preserve">Utvrđuje se da vrijednost </w:t>
      </w:r>
      <w:r w:rsidR="001737F7" w:rsidRPr="001737F7">
        <w:rPr>
          <w:rFonts w:hAnsi="Times New Roman" w:ascii="Times New Roman"/>
          <w:b w:val="false"/>
        </w:rPr>
        <w:t>nekretnin</w:t>
      </w:r>
      <w:r w:rsidR="00DE08FB">
        <w:rPr>
          <w:rFonts w:hAnsi="Times New Roman" w:ascii="Times New Roman"/>
          <w:b w:val="false"/>
        </w:rPr>
        <w:t>e</w:t>
      </w:r>
      <w:r w:rsidR="001737F7" w:rsidRPr="001737F7">
        <w:rPr>
          <w:rFonts w:hAnsi="Times New Roman" w:ascii="Times New Roman"/>
          <w:b w:val="false"/>
        </w:rPr>
        <w:t xml:space="preserve"> i to:</w:t>
      </w:r>
    </w:p>
    <w:p w:rsidRDefault="00822B12" w:rsidP="00822B12" w:rsidR="00822B12" w:rsidRPr="00822B1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22B12">
        <w:rPr>
          <w:rFonts w:hAnsi="Times New Roman" w:ascii="Times New Roman"/>
          <w:b w:val="false"/>
        </w:rPr>
        <w:t xml:space="preserve">- k.č. </w:t>
      </w:r>
      <w:r w:rsidR="00CE2478">
        <w:rPr>
          <w:rFonts w:hAnsi="Times New Roman" w:ascii="Times New Roman"/>
          <w:b w:val="false"/>
        </w:rPr>
        <w:t>3177/6 k.o. Novigrad, 6. suvlasnički udio od 4475/46265 (E-6), u 1/1 dijela</w:t>
      </w:r>
      <w:r w:rsidR="00B95C44">
        <w:rPr>
          <w:rFonts w:hAnsi="Times New Roman" w:ascii="Times New Roman"/>
          <w:b w:val="false"/>
        </w:rPr>
        <w:t xml:space="preserve"> </w:t>
      </w:r>
      <w:r w:rsidR="00AC3C5E">
        <w:rPr>
          <w:rFonts w:hAnsi="Times New Roman" w:ascii="Times New Roman"/>
          <w:b w:val="false"/>
        </w:rPr>
        <w:t xml:space="preserve">iznosi </w:t>
      </w:r>
      <w:r w:rsidR="00CE2478">
        <w:rPr>
          <w:rFonts w:hAnsi="Times New Roman" w:ascii="Times New Roman"/>
          <w:b w:val="false"/>
        </w:rPr>
        <w:t>486</w:t>
      </w:r>
      <w:r w:rsidR="00AC3C5E">
        <w:rPr>
          <w:rFonts w:hAnsi="Times New Roman" w:ascii="Times New Roman"/>
          <w:b w:val="false"/>
        </w:rPr>
        <w:t>.000,00 kn (</w:t>
      </w:r>
      <w:r w:rsidR="00CE2478">
        <w:rPr>
          <w:rFonts w:hAnsi="Times New Roman" w:ascii="Times New Roman"/>
          <w:b w:val="false"/>
        </w:rPr>
        <w:t>četiristoosamdesetšesttisućakuna</w:t>
      </w:r>
      <w:r w:rsidR="00AC3C5E">
        <w:rPr>
          <w:rFonts w:hAnsi="Times New Roman" w:ascii="Times New Roman"/>
          <w:b w:val="false"/>
        </w:rPr>
        <w:t xml:space="preserve">), </w:t>
      </w:r>
    </w:p>
    <w:p w:rsidRDefault="00B95C44" w:rsidP="00B95C44" w:rsidR="00B95C4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B95C44" w:rsidR="001737F7" w:rsidRP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044CDE">
        <w:rPr>
          <w:rFonts w:hAnsi="Times New Roman" w:ascii="Times New Roman"/>
          <w:b w:val="false"/>
        </w:rPr>
        <w:t>e</w:t>
      </w:r>
      <w:r w:rsidR="001737F7">
        <w:rPr>
          <w:rFonts w:hAnsi="Times New Roman" w:ascii="Times New Roman"/>
          <w:b w:val="false"/>
        </w:rPr>
        <w:t xml:space="preserve"> se nekretnin</w:t>
      </w:r>
      <w:r w:rsidR="00044CDE">
        <w:rPr>
          <w:rFonts w:hAnsi="Times New Roman" w:ascii="Times New Roman"/>
          <w:b w:val="false"/>
        </w:rPr>
        <w:t>a</w:t>
      </w:r>
      <w:r w:rsidR="00B95C44">
        <w:rPr>
          <w:rFonts w:hAnsi="Times New Roman" w:ascii="Times New Roman"/>
          <w:b w:val="false"/>
        </w:rPr>
        <w:t xml:space="preserve"> i to </w:t>
      </w:r>
      <w:r w:rsidR="00D411DB" w:rsidRPr="00822B12">
        <w:rPr>
          <w:rFonts w:hAnsi="Times New Roman" w:ascii="Times New Roman"/>
          <w:b w:val="false"/>
        </w:rPr>
        <w:t xml:space="preserve">k.č. </w:t>
      </w:r>
      <w:r w:rsidR="00D411DB">
        <w:rPr>
          <w:rFonts w:hAnsi="Times New Roman" w:ascii="Times New Roman"/>
          <w:b w:val="false"/>
        </w:rPr>
        <w:t>3177/6 k.o. Novigrad, 6. suvlasnički udio od 4475/46265 (E-6).</w:t>
      </w:r>
      <w:r w:rsidR="00B95C44">
        <w:rPr>
          <w:rFonts w:hAnsi="Times New Roman" w:ascii="Times New Roman"/>
          <w:b w:val="false"/>
        </w:rPr>
        <w:t xml:space="preserve"> U naravi stan površine 48,63 m2, u Novigradu, na adresi Candida Travagina 6, i to stan na prvom katu zajedno sa parkirnim mjestom.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B95C44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D411DB">
        <w:rPr>
          <w:rFonts w:hAnsi="Times New Roman" w:ascii="Times New Roman"/>
          <w:b w:val="false"/>
        </w:rPr>
        <w:t>486</w:t>
      </w:r>
      <w:r w:rsidR="00542D81">
        <w:rPr>
          <w:rFonts w:hAnsi="Times New Roman" w:ascii="Times New Roman"/>
          <w:b w:val="false"/>
        </w:rPr>
        <w:t>.000,00 kn (</w:t>
      </w:r>
      <w:r w:rsidR="00D411DB">
        <w:rPr>
          <w:rFonts w:hAnsi="Times New Roman" w:ascii="Times New Roman"/>
          <w:b w:val="false"/>
        </w:rPr>
        <w:t>četiristoosamdesetšesttisućakuna</w:t>
      </w:r>
      <w:r w:rsidR="00542D81">
        <w:rPr>
          <w:rFonts w:hAnsi="Times New Roman" w:ascii="Times New Roman"/>
          <w:b w:val="false"/>
        </w:rPr>
        <w:t>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737F7">
        <w:rPr>
          <w:rFonts w:hAnsi="Times New Roman" w:ascii="Times New Roman"/>
          <w:b w:val="false"/>
        </w:rPr>
        <w:t>nekretnin</w:t>
      </w:r>
      <w:r w:rsidR="00F00EC9">
        <w:rPr>
          <w:rFonts w:hAnsi="Times New Roman" w:ascii="Times New Roman"/>
          <w:b w:val="false"/>
        </w:rPr>
        <w:t xml:space="preserve">a </w:t>
      </w:r>
      <w:r w:rsidR="00DA5BD1" w:rsidRPr="008F7763">
        <w:rPr>
          <w:rFonts w:hAnsi="Times New Roman" w:ascii="Times New Roman"/>
          <w:b w:val="false"/>
        </w:rPr>
        <w:t xml:space="preserve">se ne </w:t>
      </w:r>
      <w:r w:rsidR="00F00EC9">
        <w:rPr>
          <w:rFonts w:hAnsi="Times New Roman" w:ascii="Times New Roman"/>
          <w:b w:val="false"/>
        </w:rPr>
        <w:t>može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B95C44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C61B8">
        <w:rPr>
          <w:rFonts w:hAnsi="Times New Roman" w:ascii="Times New Roman"/>
          <w:b w:val="false"/>
        </w:rPr>
        <w:t>364</w:t>
      </w:r>
      <w:r w:rsidR="005B5184">
        <w:rPr>
          <w:rFonts w:hAnsi="Times New Roman" w:ascii="Times New Roman"/>
          <w:b w:val="false"/>
        </w:rPr>
        <w:t>.500</w:t>
      </w:r>
      <w:r w:rsidR="00047D04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</w:t>
      </w:r>
      <w:r w:rsidR="006C61B8">
        <w:rPr>
          <w:rFonts w:hAnsi="Times New Roman" w:ascii="Times New Roman"/>
          <w:b w:val="false"/>
        </w:rPr>
        <w:t>tristošezdesetčetiritisućepetstokuna</w:t>
      </w:r>
      <w:r w:rsidR="001737F7">
        <w:rPr>
          <w:rFonts w:hAnsi="Times New Roman" w:ascii="Times New Roman"/>
          <w:b w:val="false"/>
        </w:rPr>
        <w:t>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B95C44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C61B8">
        <w:rPr>
          <w:rFonts w:hAnsi="Times New Roman" w:ascii="Times New Roman"/>
          <w:b w:val="false"/>
        </w:rPr>
        <w:t>243</w:t>
      </w:r>
      <w:r w:rsidR="00047D04">
        <w:rPr>
          <w:rFonts w:hAnsi="Times New Roman" w:ascii="Times New Roman"/>
          <w:b w:val="false"/>
        </w:rPr>
        <w:t>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</w:t>
      </w:r>
      <w:r w:rsidR="00E4711A">
        <w:rPr>
          <w:rFonts w:hAnsi="Times New Roman" w:ascii="Times New Roman"/>
          <w:b w:val="false"/>
        </w:rPr>
        <w:t>(</w:t>
      </w:r>
      <w:r w:rsidR="006C61B8">
        <w:rPr>
          <w:rFonts w:hAnsi="Times New Roman" w:ascii="Times New Roman"/>
          <w:b w:val="false"/>
        </w:rPr>
        <w:t>dvijestočetrdesettritisućekuna</w:t>
      </w:r>
      <w:r w:rsidR="001737F7">
        <w:rPr>
          <w:rFonts w:hAnsi="Times New Roman" w:ascii="Times New Roman"/>
          <w:b w:val="false"/>
        </w:rPr>
        <w:t>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</w:r>
      <w:r w:rsidR="00B95C44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D80A37">
        <w:rPr>
          <w:rFonts w:hAnsi="Times New Roman" w:ascii="Times New Roman"/>
          <w:b w:val="false"/>
        </w:rPr>
        <w:t>121</w:t>
      </w:r>
      <w:r w:rsidR="00B66CF0">
        <w:rPr>
          <w:rFonts w:hAnsi="Times New Roman" w:ascii="Times New Roman"/>
          <w:b w:val="false"/>
        </w:rPr>
        <w:t>.</w:t>
      </w:r>
      <w:r w:rsidR="00F64464">
        <w:rPr>
          <w:rFonts w:hAnsi="Times New Roman" w:ascii="Times New Roman"/>
          <w:b w:val="false"/>
        </w:rPr>
        <w:t>500</w:t>
      </w:r>
      <w:r w:rsidR="00B66CF0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</w:t>
      </w:r>
      <w:r w:rsidR="00D80A37">
        <w:rPr>
          <w:rFonts w:hAnsi="Times New Roman" w:ascii="Times New Roman"/>
          <w:b w:val="false"/>
        </w:rPr>
        <w:t>stodvadesetjednatisućapetstokuna</w:t>
      </w:r>
      <w:r w:rsidR="00B44D0D">
        <w:rPr>
          <w:rFonts w:hAnsi="Times New Roman" w:ascii="Times New Roman"/>
          <w:b w:val="false"/>
        </w:rPr>
        <w:t>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B95C44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 xml:space="preserve">- na četvrtoj dražbi </w:t>
      </w:r>
      <w:r w:rsidR="00E91185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se prodaj</w:t>
      </w:r>
      <w:r w:rsidR="007D672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B95C44" w:rsidR="00DA5BD1" w:rsidRPr="008F7763">
      <w:pPr>
        <w:ind w:firstLine="705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B95C44">
        <w:rPr>
          <w:rFonts w:hAnsi="Times New Roman" w:ascii="Times New Roman"/>
          <w:b w:val="false"/>
        </w:rPr>
        <w:t xml:space="preserve">navedeni iznosi su iznosi bez poreza kojim je reguliran promet nekretnina.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7432F">
        <w:rPr>
          <w:rFonts w:hAnsi="Times New Roman" w:ascii="Times New Roman"/>
          <w:b w:val="false"/>
        </w:rPr>
        <w:t>6</w:t>
      </w:r>
      <w:r w:rsidR="00B44D0D">
        <w:rPr>
          <w:rFonts w:hAnsi="Times New Roman" w:ascii="Times New Roman"/>
          <w:b w:val="false"/>
        </w:rPr>
        <w:t xml:space="preserve">. </w:t>
      </w:r>
      <w:r w:rsidR="0047432F">
        <w:rPr>
          <w:rFonts w:hAnsi="Times New Roman" w:ascii="Times New Roman"/>
          <w:b w:val="false"/>
        </w:rPr>
        <w:t>srpnja</w:t>
      </w:r>
      <w:r w:rsidR="00F245C0" w:rsidRPr="00F245C0">
        <w:rPr>
          <w:rFonts w:hAnsi="Times New Roman" w:ascii="Times New Roman"/>
          <w:b w:val="false"/>
        </w:rPr>
        <w:t xml:space="preserve"> 201</w:t>
      </w:r>
      <w:r w:rsidR="00A47EFA">
        <w:rPr>
          <w:rFonts w:hAnsi="Times New Roman" w:ascii="Times New Roman"/>
          <w:b w:val="false"/>
        </w:rPr>
        <w:t>8</w:t>
      </w:r>
      <w:r w:rsidR="00F245C0" w:rsidRPr="00F245C0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47432F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</w:t>
      </w:r>
      <w:r w:rsidR="00A47EFA">
        <w:rPr>
          <w:rFonts w:hAnsi="Times New Roman" w:ascii="Times New Roman"/>
          <w:b w:val="false"/>
        </w:rPr>
        <w:t>Gordana Štifter Draščić</w:t>
      </w:r>
    </w:p>
    <w:p w:rsidRDefault="00F245C0" w:rsidP="00B44D0D" w:rsidR="00B44D0D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</w:t>
      </w:r>
      <w:r w:rsidR="00167731">
        <w:rPr>
          <w:rFonts w:hAnsi="Times New Roman" w:ascii="Times New Roman"/>
          <w:b w:val="false"/>
        </w:rPr>
        <w:t>Erste</w:t>
      </w:r>
      <w:r w:rsidR="00FB66C4">
        <w:rPr>
          <w:rFonts w:hAnsi="Times New Roman" w:ascii="Times New Roman"/>
          <w:b w:val="false"/>
        </w:rPr>
        <w:t>&amp;Steiermaerkische bank d.d.</w:t>
      </w:r>
    </w:p>
    <w:p w:rsidRDefault="00661BC8" w:rsidP="00B44D0D" w:rsidR="00661BC8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4A1437">
        <w:rPr>
          <w:rFonts w:hAnsi="Times New Roman" w:ascii="Times New Roman"/>
          <w:b w:val="false"/>
        </w:rPr>
        <w:t>nekretnine</w:t>
      </w:r>
      <w:r w:rsidRPr="00466D8E">
        <w:rPr>
          <w:rFonts w:hAnsi="Times New Roman" w:ascii="Times New Roman"/>
          <w:b w:val="false"/>
        </w:rPr>
        <w:t xml:space="preserve"> u stečajnom postupku</w:t>
      </w:r>
    </w:p>
    <w:p w:rsidRDefault="00562B0D" w:rsidP="00B44D0D" w:rsidR="00562B0D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Ivan Ponjavić, Brtonigla, Nova Vas, Pavići 120</w:t>
      </w:r>
    </w:p>
    <w:p w:rsidRDefault="00F94744" w:rsidP="00B44D0D" w:rsidR="00F94744" w:rsidRPr="00466D8E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OS Pula, SS Buje, na broj: Ovr-2345/16</w:t>
      </w:r>
    </w:p>
    <w:sectPr w:rsidSect="00744CD8" w:rsidR="00F94744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432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32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7432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7432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F30458">
          <w:rPr>
            <w:rFonts w:hAnsi="Times New Roman" w:ascii="Times New Roman"/>
            <w:b w:val="false"/>
          </w:rPr>
          <w:t xml:space="preserve">                                   </w:t>
        </w:r>
        <w:r w:rsidR="0047432F" w:rsidRPr="002B561F">
          <w:rPr>
            <w:rFonts w:hAnsi="Times New Roman" w:ascii="Times New Roman"/>
            <w:b w:val="false"/>
          </w:rPr>
          <w:t>Posl.</w:t>
        </w:r>
        <w:r w:rsidR="0047432F">
          <w:rPr>
            <w:rFonts w:hAnsi="Times New Roman" w:ascii="Times New Roman"/>
            <w:b w:val="false"/>
          </w:rPr>
          <w:t xml:space="preserve"> </w:t>
        </w:r>
        <w:r w:rsidR="0047432F" w:rsidRPr="002B561F">
          <w:rPr>
            <w:rFonts w:hAnsi="Times New Roman" w:ascii="Times New Roman"/>
            <w:b w:val="false"/>
          </w:rPr>
          <w:t>br</w:t>
        </w:r>
        <w:r w:rsidR="0047432F">
          <w:rPr>
            <w:rFonts w:hAnsi="Times New Roman" w:ascii="Times New Roman"/>
            <w:b w:val="false"/>
          </w:rPr>
          <w:t>oj: 4 St-456/2016-77</w:t>
        </w:r>
      </w:p>
      <w:p w:rsidRDefault="0047432F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47432F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</w:t>
    </w:r>
    <w:r w:rsidR="00F30458">
      <w:rPr>
        <w:rFonts w:hAnsi="Times New Roman" w:ascii="Times New Roman"/>
        <w:b w:val="false"/>
      </w:rPr>
      <w:t xml:space="preserve">                             </w:t>
    </w:r>
    <w:r w:rsidR="00661BC8">
      <w:rPr>
        <w:rFonts w:hAnsi="Times New Roman" w:ascii="Times New Roman"/>
        <w:b w:val="false"/>
      </w:rPr>
      <w:t xml:space="preserve">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F30458">
      <w:rPr>
        <w:rFonts w:hAnsi="Times New Roman" w:ascii="Times New Roman"/>
        <w:b w:val="false"/>
      </w:rPr>
      <w:t>456/2016-</w:t>
    </w:r>
    <w:r w:rsidR="00EC5EE2">
      <w:rPr>
        <w:rFonts w:hAnsi="Times New Roman" w:ascii="Times New Roman"/>
        <w:b w:val="false"/>
      </w:rPr>
      <w:t>7</w:t>
    </w:r>
    <w:r w:rsidR="0047432F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4CDE"/>
    <w:rsid w:val="00046301"/>
    <w:rsid w:val="00047D04"/>
    <w:rsid w:val="00057935"/>
    <w:rsid w:val="000C17DD"/>
    <w:rsid w:val="000D22DD"/>
    <w:rsid w:val="0010030D"/>
    <w:rsid w:val="001062FB"/>
    <w:rsid w:val="0016197B"/>
    <w:rsid w:val="00167731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C6B75"/>
    <w:rsid w:val="002D7040"/>
    <w:rsid w:val="00310B36"/>
    <w:rsid w:val="003441C8"/>
    <w:rsid w:val="00361F4E"/>
    <w:rsid w:val="003771B6"/>
    <w:rsid w:val="00392EDD"/>
    <w:rsid w:val="003A48A3"/>
    <w:rsid w:val="003E1E32"/>
    <w:rsid w:val="0041375C"/>
    <w:rsid w:val="004208E2"/>
    <w:rsid w:val="0044473C"/>
    <w:rsid w:val="004550A0"/>
    <w:rsid w:val="00466D8E"/>
    <w:rsid w:val="0047432F"/>
    <w:rsid w:val="00477C49"/>
    <w:rsid w:val="004936D9"/>
    <w:rsid w:val="00494160"/>
    <w:rsid w:val="004A1437"/>
    <w:rsid w:val="004F3419"/>
    <w:rsid w:val="00542D81"/>
    <w:rsid w:val="005437C1"/>
    <w:rsid w:val="00550DEE"/>
    <w:rsid w:val="00554328"/>
    <w:rsid w:val="00554A68"/>
    <w:rsid w:val="00562B0D"/>
    <w:rsid w:val="00586781"/>
    <w:rsid w:val="00594642"/>
    <w:rsid w:val="005B5184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6C61B8"/>
    <w:rsid w:val="00721D15"/>
    <w:rsid w:val="00740611"/>
    <w:rsid w:val="00747638"/>
    <w:rsid w:val="00773001"/>
    <w:rsid w:val="00774020"/>
    <w:rsid w:val="007B071B"/>
    <w:rsid w:val="007D4092"/>
    <w:rsid w:val="007D6723"/>
    <w:rsid w:val="00802734"/>
    <w:rsid w:val="00804970"/>
    <w:rsid w:val="008168E6"/>
    <w:rsid w:val="00822B12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47EFA"/>
    <w:rsid w:val="00A51397"/>
    <w:rsid w:val="00A650AD"/>
    <w:rsid w:val="00AC3342"/>
    <w:rsid w:val="00AC3C5E"/>
    <w:rsid w:val="00AC5598"/>
    <w:rsid w:val="00AD1F59"/>
    <w:rsid w:val="00AE5E3F"/>
    <w:rsid w:val="00AF5904"/>
    <w:rsid w:val="00B027C8"/>
    <w:rsid w:val="00B314FD"/>
    <w:rsid w:val="00B44D0D"/>
    <w:rsid w:val="00B53BE9"/>
    <w:rsid w:val="00B66CF0"/>
    <w:rsid w:val="00B70CB0"/>
    <w:rsid w:val="00B90FED"/>
    <w:rsid w:val="00B95C44"/>
    <w:rsid w:val="00BC76C1"/>
    <w:rsid w:val="00BD3032"/>
    <w:rsid w:val="00C50ACC"/>
    <w:rsid w:val="00C52F1C"/>
    <w:rsid w:val="00C71CF4"/>
    <w:rsid w:val="00C77146"/>
    <w:rsid w:val="00C776FA"/>
    <w:rsid w:val="00C95559"/>
    <w:rsid w:val="00CE2478"/>
    <w:rsid w:val="00D245C9"/>
    <w:rsid w:val="00D411DB"/>
    <w:rsid w:val="00D50A1D"/>
    <w:rsid w:val="00D5342A"/>
    <w:rsid w:val="00D74D57"/>
    <w:rsid w:val="00D80A37"/>
    <w:rsid w:val="00DA09B9"/>
    <w:rsid w:val="00DA5BD1"/>
    <w:rsid w:val="00DC05F3"/>
    <w:rsid w:val="00DE08FB"/>
    <w:rsid w:val="00DE0B47"/>
    <w:rsid w:val="00E24EC1"/>
    <w:rsid w:val="00E35E8D"/>
    <w:rsid w:val="00E46986"/>
    <w:rsid w:val="00E4711A"/>
    <w:rsid w:val="00E65BC8"/>
    <w:rsid w:val="00E91185"/>
    <w:rsid w:val="00E9605A"/>
    <w:rsid w:val="00EC5EE2"/>
    <w:rsid w:val="00ED068F"/>
    <w:rsid w:val="00ED2AE1"/>
    <w:rsid w:val="00ED39F3"/>
    <w:rsid w:val="00F00EC9"/>
    <w:rsid w:val="00F01B52"/>
    <w:rsid w:val="00F245C0"/>
    <w:rsid w:val="00F30458"/>
    <w:rsid w:val="00F34C9B"/>
    <w:rsid w:val="00F3524D"/>
    <w:rsid w:val="00F64464"/>
    <w:rsid w:val="00F94744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476CD-53EA-4918-87C6-E9083D64F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2684</properties:Characters>
  <properties:Lines>75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2018-06-12T11:06:00Z</dcterms:created>
  <dc:creator>Jasmina Matika</dc:creator>
  <cp:lastModifiedBy>Sanja Prodan</cp:lastModifiedBy>
  <cp:lastPrinted>2018-07-06T10:26:00Z</cp:lastPrinted>
  <dcterms:modified xmlns:xsi="http://www.w3.org/2001/XMLSchema-instance" xsi:type="dcterms:W3CDTF">2018-07-06T10:26:00Z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(st45616, ponjo, zaključak k.č. 3177-6, E-6.docx)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