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db60" w14:paraId="e14db6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F5CC6">
        <w:rPr>
          <w:szCs w:val="24"/>
          <w:lang w:val="hr-HR"/>
        </w:rPr>
        <w:t>4</w:t>
      </w:r>
      <w:r w:rsidR="00B44F1C">
        <w:rPr>
          <w:szCs w:val="24"/>
          <w:lang w:val="hr-HR"/>
        </w:rPr>
        <w:t>2</w:t>
      </w:r>
      <w:r w:rsidR="003F1766">
        <w:rPr>
          <w:szCs w:val="24"/>
          <w:lang w:val="hr-HR"/>
        </w:rPr>
        <w:t>9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3F1766">
        <w:rPr>
          <w:lang w:val="hr-HR"/>
        </w:rPr>
        <w:t xml:space="preserve">RAFI društvo s ograničenom odgovornošću za proizvodnju, trgovinu i usluge, Grubišno Polje, T. B. Banje 6, </w:t>
      </w:r>
      <w:r w:rsidR="003F1766" w:rsidRPr="000664E3">
        <w:rPr>
          <w:lang w:val="hr-HR"/>
        </w:rPr>
        <w:t>MB</w:t>
      </w:r>
      <w:r w:rsidR="003F1766">
        <w:rPr>
          <w:lang w:val="hr-HR"/>
        </w:rPr>
        <w:t>S: 010079408, OIB: 42520235647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3F1766">
        <w:rPr>
          <w:lang w:val="hr-HR"/>
        </w:rPr>
        <w:t>9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3F1766">
        <w:rPr>
          <w:lang w:val="hr-HR"/>
        </w:rPr>
        <w:t xml:space="preserve">RAFI društvo s ograničenom odgovornošću za proizvodnju, trgovinu i usluge, Grubišno Polje, T. B. Banje 6, </w:t>
      </w:r>
      <w:r w:rsidR="003F1766" w:rsidRPr="000664E3">
        <w:rPr>
          <w:lang w:val="hr-HR"/>
        </w:rPr>
        <w:t>MB</w:t>
      </w:r>
      <w:r w:rsidR="003F1766">
        <w:rPr>
          <w:lang w:val="hr-HR"/>
        </w:rPr>
        <w:t>S: 010079408, OIB: 42520235647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3F1766">
        <w:rPr>
          <w:szCs w:val="24"/>
          <w:lang w:val="hr-HR"/>
        </w:rPr>
        <w:t>IVAN HUDOLETNJAK</w:t>
      </w:r>
      <w:r w:rsidR="00BF207A">
        <w:rPr>
          <w:szCs w:val="24"/>
          <w:lang w:val="hr-HR"/>
        </w:rPr>
        <w:t xml:space="preserve">, </w:t>
      </w:r>
      <w:r w:rsidR="003F1766">
        <w:rPr>
          <w:szCs w:val="24"/>
          <w:lang w:val="hr-HR"/>
        </w:rPr>
        <w:t>Ivanec</w:t>
      </w:r>
      <w:r w:rsidR="002554EA">
        <w:rPr>
          <w:szCs w:val="24"/>
          <w:lang w:val="hr-HR"/>
        </w:rPr>
        <w:t xml:space="preserve">, </w:t>
      </w:r>
      <w:r w:rsidR="003F1766">
        <w:rPr>
          <w:szCs w:val="24"/>
          <w:lang w:val="hr-HR"/>
        </w:rPr>
        <w:t>Zavojna ulica 3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3F1766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3F1766">
        <w:rPr>
          <w:lang w:val="hr-HR"/>
        </w:rPr>
        <w:t xml:space="preserve">RAFI društvo s ograničenom odgovornošću za proizvodnju, trgovinu i usluge, Grubišno Polje, T. B. Banje 6, </w:t>
      </w:r>
      <w:r w:rsidR="003F1766" w:rsidRPr="000664E3">
        <w:rPr>
          <w:lang w:val="hr-HR"/>
        </w:rPr>
        <w:t>MB</w:t>
      </w:r>
      <w:r w:rsidR="003F1766">
        <w:rPr>
          <w:lang w:val="hr-HR"/>
        </w:rPr>
        <w:t>S: 010079408, OIB: 42520235647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176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F1766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2F5CC6">
        <w:rPr>
          <w:szCs w:val="24"/>
          <w:lang w:val="hr-HR"/>
        </w:rPr>
        <w:t>4</w:t>
      </w:r>
      <w:r w:rsidR="00B44F1C">
        <w:rPr>
          <w:szCs w:val="24"/>
          <w:lang w:val="hr-HR"/>
        </w:rPr>
        <w:t>2</w:t>
      </w:r>
      <w:r w:rsidR="003F1766">
        <w:rPr>
          <w:szCs w:val="24"/>
          <w:lang w:val="hr-HR"/>
        </w:rPr>
        <w:t>9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F5CC6">
        <w:rPr>
          <w:szCs w:val="24"/>
          <w:lang w:val="hr-HR"/>
        </w:rPr>
        <w:t>3.</w:t>
      </w:r>
      <w:r w:rsidR="00BA4AD7">
        <w:rPr>
          <w:szCs w:val="24"/>
          <w:lang w:val="hr-HR"/>
        </w:rPr>
        <w:t xml:space="preserve"> 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3F1766">
        <w:rPr>
          <w:szCs w:val="24"/>
          <w:lang w:val="hr-HR"/>
        </w:rPr>
        <w:t>9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3F1766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50C" w:rsidR="004C650C">
      <w:r>
        <w:separator/>
      </w:r>
    </w:p>
  </w:endnote>
  <w:endnote w:id="0" w:type="continuationSeparator">
    <w:p w:rsidRDefault="004C650C" w:rsidR="004C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50C" w:rsidR="004C650C">
      <w:r>
        <w:separator/>
      </w:r>
    </w:p>
  </w:footnote>
  <w:footnote w:id="0" w:type="continuationSeparator">
    <w:p w:rsidRDefault="004C650C" w:rsidR="004C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3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2F5CC6">
      <w:t>4</w:t>
    </w:r>
    <w:r w:rsidR="00B44F1C">
      <w:t>2</w:t>
    </w:r>
    <w:r w:rsidR="003F1766">
      <w:t>9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3F1766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C650C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55C25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4F1C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53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5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3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3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3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3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5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3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3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3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3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RAFI društvo s ograničenom odgovornošću za proizvodnju, trgovinu i usluge, Grubišno Polje zastupanog po punomoćniku Željka Vučemilović</izvorni_sadrzaj>
    <derivirana_varijabla naziv="DomainObject.Predmet.ProtustrankaFormated_1">  RAFI društvo s ograničenom odgovornošću za proizvodnju, trgovinu i usluge, Grubišno Polje zastupanog po punomoćniku Željka Vučemilović</derivirana_varijabla>
  </DomainObject.Predmet.ProtustrankaFormated>
  <DomainObject.Predmet.ProtustrankaFormatedOIB>
    <izvorni_sadrzaj>  RAFI društvo s ograničenom odgovornošću za proizvodnju, trgovinu i usluge, Grubišno Polje, OIB 42520235647 zastupanog po punomoćniku Željka Vučemilović</izvorni_sadrzaj>
    <derivirana_varijabla naziv="DomainObject.Predmet.ProtustrankaFormatedOIB_1">  RAFI društvo s ograničenom odgovornošću za proizvodnju, trgovinu i usluge, Grubišno Polje, OIB 42520235647 zastupanog po punomoćniku Željka Vučemilović</derivirana_varijabla>
  </DomainObject.Predmet.ProtustrankaFormatedOIB>
  <DomainObject.Predmet.ProtustrankaFormatedWithAdress>
    <izvorni_sadrzaj> RAFI društvo s ograničenom odgovornošću za proizvodnju, trgovinu i usluge, Grubišno Polje, T. B. Banje 6, 43290 Grubišno Polje zastupanog po punomoćniku Željka Vučemilović</izvorni_sadrzaj>
    <derivirana_varijabla naziv="DomainObject.Predmet.ProtustrankaFormatedWithAdress_1"> RAFI društvo s ograničenom odgovornošću za proizvodnju, trgovinu i usluge, Grubišno Polje, T. B. Banje 6, 43290 Grubišno Polje zastupanog po punomoćniku Željka Vučemilović</derivirana_varijabla>
  </DomainObject.Predmet.ProtustrankaFormatedWithAdress>
  <DomainObject.Predmet.ProtustrankaFormatedWithAdressOIB>
    <izvorni_sadrzaj> RAFI društvo s ograničenom odgovornošću za proizvodnju, trgovinu i usluge, Grubišno Polje, OIB 42520235647, T. B. Banje 6, 43290 Grubišno Polje zastupanog po punomoćniku Željka Vučemilović</izvorni_sadrzaj>
    <derivirana_varijabla naziv="DomainObject.Predmet.ProtustrankaFormatedWithAdressOIB_1"> RAFI društvo s ograničenom odgovornošću za proizvodnju, trgovinu i usluge, Grubišno Polje, OIB 42520235647, T. B. Banje 6, 43290 Grubišno Polje zastupanog po punomoćniku Željka Vučemilović</derivirana_varijabla>
  </DomainObject.Predmet.ProtustrankaFormatedWithAdressOIB>
  <DomainObject.Predmet.ProtustrankaWithAdress>
    <izvorni_sadrzaj>RAFI društvo s ograničenom odgovornošću za proizvodnju, trgovinu i usluge, Grubišno Polje T. B. Banje 6, 43290 Grubišno Polje</izvorni_sadrzaj>
    <derivirana_varijabla naziv="DomainObject.Predmet.ProtustrankaWithAdress_1">RAFI društvo s ograničenom odgovornošću za proizvodnju, trgovinu i usluge, Grubišno Polje T. B. Banje 6, 43290 Grubišno Polje</derivirana_varijabla>
  </DomainObject.Predmet.ProtustrankaWithAdress>
  <DomainObject.Predmet.ProtustrankaWithAdressOIB>
    <izvorni_sadrzaj>RAFI društvo s ograničenom odgovornošću za proizvodnju, trgovinu i usluge, Grubišno Polje, OIB 42520235647, T. B. Banje 6, 43290 Grubišno Polje</izvorni_sadrzaj>
    <derivirana_varijabla naziv="DomainObject.Predmet.ProtustrankaWithAdressOIB_1">RAFI društvo s ograničenom odgovornošću za proizvodnju, trgovinu i usluge, Grubišno Polje, OIB 42520235647, T. B. Banje 6, 43290 Grubišno Polje</derivirana_varijabla>
  </DomainObject.Predmet.ProtustrankaWithAdressOIB>
  <DomainObject.Predmet.ProtustrankaNazivFormated>
    <izvorni_sadrzaj>RAFI društvo s ograničenom odgovornošću za proizvodnju, trgovinu i usluge, Grubišno Polje</izvorni_sadrzaj>
    <derivirana_varijabla naziv="DomainObject.Predmet.ProtustrankaNazivFormated_1">RAFI društvo s ograničenom odgovornošću za proizvodnju, trgovinu i usluge, Grubišno Polje</derivirana_varijabla>
  </DomainObject.Predmet.ProtustrankaNazivFormated>
  <DomainObject.Predmet.ProtustrankaNazivFormatedOIB>
    <izvorni_sadrzaj>RAFI društvo s ograničenom odgovornošću za proizvodnju, trgovinu i usluge, Grubišno Polje, OIB 42520235647</izvorni_sadrzaj>
    <derivirana_varijabla naziv="DomainObject.Predmet.ProtustrankaNazivFormatedOIB_1">RAFI društvo s ograničenom odgovornošću za proizvodnju, trgovinu i usluge, Grubišno Polje, OIB 42520235647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RAFI društvo s ograničenom odgovornošću za proizvodnju, trgovinu i usluge, Grubišno Polje zastupanog po punomoćniku Željka Vučemilović</item>
    </izvorni_sadrzaj>
    <derivirana_varijabla naziv="DomainObject.Predmet.ProtuStrankaListFormated_1">
      <item>RAFI društvo s ograničenom odgovornošću za proizvodnju, trgovinu i usluge, Grubišno Polje zastupanog po punomoćniku Željka Vučemilović</item>
    </derivirana_varijabla>
  </DomainObject.Predmet.ProtuStrankaListFormated>
  <DomainObject.Predmet.ProtuStrankaListFormatedOIB>
    <izvorni_sadrzaj>
      <item>RAFI društvo s ograničenom odgovornošću za proizvodnju, trgovinu i usluge, Grubišno Polje, OIB 42520235647 zastupanog po punomoćniku Željka Vučemilović</item>
    </izvorni_sadrzaj>
    <derivirana_varijabla naziv="DomainObject.Predmet.ProtuStrankaListFormatedOIB_1">
      <item>RAFI društvo s ograničenom odgovornošću za proizvodnju, trgovinu i usluge, Grubišno Polje, OIB 42520235647 zastupanog po punomoćniku Željka Vučemilović</item>
    </derivirana_varijabla>
  </DomainObject.Predmet.ProtuStrankaListFormatedOIB>
  <DomainObject.Predmet.ProtuStrankaListFormatedWithAdress>
    <izvorni_sadrzaj>
      <item>RAFI društvo s ograničenom odgovornošću za proizvodnju, trgovinu i usluge, Grubišno Polje, T. B. Banje 6, 43290 Grubišno Polje zastupanog po punomoćniku Željka Vučemilović</item>
    </izvorni_sadrzaj>
    <derivirana_varijabla naziv="DomainObject.Predmet.ProtuStrankaListFormatedWithAdress_1">
      <item>RAFI društvo s ograničenom odgovornošću za proizvodnju, trgovinu i usluge, Grubišno Polje, T. B. Banje 6, 43290 Grubišno Polje zastupanog po punomoćniku Željka Vučemilović</item>
    </derivirana_varijabla>
  </DomainObject.Predmet.ProtuStrankaListFormatedWithAdress>
  <DomainObject.Predmet.ProtuStrankaListFormatedWithAdressOIB>
    <izvorni_sadrzaj>
      <item>RAFI društvo s ograničenom odgovornošću za proizvodnju, trgovinu i usluge, Grubišno Polje, OIB 42520235647, T. B. Banje 6, 43290 Grubišno Polje zastupanog po punomoćniku Željka Vučemilović</item>
    </izvorni_sadrzaj>
    <derivirana_varijabla naziv="DomainObject.Predmet.ProtuStrankaListFormatedWithAdressOIB_1">
      <item>RAFI društvo s ograničenom odgovornošću za proizvodnju, trgovinu i usluge, Grubišno Polje, OIB 42520235647, T. B. Banje 6, 43290 Grubišno Polje zastupanog po punomoćniku Željka Vučemilović</item>
    </derivirana_varijabla>
  </DomainObject.Predmet.ProtuStrankaListFormatedWithAdressOIB>
  <DomainObject.Predmet.ProtuStrankaListNazivFormated>
    <izvorni_sadrzaj>
      <item>RAFI društvo s ograničenom odgovornošću za proizvodnju, trgovinu i usluge, Grubišno Polje</item>
    </izvorni_sadrzaj>
    <derivirana_varijabla naziv="DomainObject.Predmet.ProtuStrankaListNazivFormated_1">
      <item>RAFI društvo s ograničenom odgovornošću za proizvodnju, trgovinu i usluge, Grubišno Polje</item>
    </derivirana_varijabla>
  </DomainObject.Predmet.ProtuStrankaListNazivFormated>
  <DomainObject.Predmet.ProtuStrankaListNazivFormatedOIB>
    <izvorni_sadrzaj>
      <item>RAFI društvo s ograničenom odgovornošću za proizvodnju, trgovinu i usluge, Grubišno Polje, OIB 42520235647</item>
    </izvorni_sadrzaj>
    <derivirana_varijabla naziv="DomainObject.Predmet.ProtuStrankaListNazivFormatedOIB_1">
      <item>RAFI društvo s ograničenom odgovornošću za proizvodnju, trgovinu i usluge, Grubišno Polje, OIB 42520235647</item>
    </derivirana_varijabla>
  </DomainObject.Predmet.ProtuStrankaListNazivFormatedOIB>
  <DomainObject.Predmet.OstaliListFormated>
    <izvorni_sadrzaj>
      <item>Željka Vučemilović punomoćnik sudionika u postupku RAFI društvo s ograničenom odgovornošću za proizvodnju, trgovinu i usluge, Grubišno Polje</item>
    </izvorni_sadrzaj>
    <derivirana_varijabla naziv="DomainObject.Predmet.OstaliListFormated_1">
      <item>Željka Vučemilović punomoćnik sudionika u postupku RAFI društvo s ograničenom odgovornošću za proizvodnju, trgovinu i usluge, Grubišno Polje</item>
    </derivirana_varijabla>
  </DomainObject.Predmet.OstaliListFormated>
  <DomainObject.Predmet.OstaliListFormatedOIB>
    <izvorni_sadrzaj>
      <item>Željka Vučemilović, OIB 24526910501 punomoćnik sudionika u postupku RAFI društvo s ograničenom odgovornošću za proizvodnju, trgovinu i usluge, Grubišno Polje</item>
    </izvorni_sadrzaj>
    <derivirana_varijabla naziv="DomainObject.Predmet.OstaliListFormatedOIB_1">
      <item>Željka Vučemilović, OIB 24526910501 punomoćnik sudionika u postupku RAFI društvo s ograničenom odgovornošću za proizvodnju, trgovinu i usluge, Grubišno Polje</item>
    </derivirana_varijabla>
  </DomainObject.Predmet.OstaliListFormatedOIB>
  <DomainObject.Predmet.OstaliListFormatedWithAdress>
    <izvorni_sadrzaj>
      <item>Željka Vučemilović, 77. Samostalnog Bataljuna Zng 9, 43290 Grubišno Polje punomoćnik sudionika u postupku RAFI društvo s ograničenom odgovornošću za proizvodnju, trgovinu i usluge, Grubišno Polje</item>
    </izvorni_sadrzaj>
    <derivirana_varijabla naziv="DomainObject.Predmet.OstaliListFormatedWithAdress_1">
      <item>Željka Vučemilović, 77. Samostalnog Bataljuna Zng 9, 43290 Grubišno Polje punomoćnik sudionika u postupku RAFI društvo s ograničenom odgovornošću za proizvodnju, trgovinu i usluge, Grubišno Polje</item>
    </derivirana_varijabla>
  </DomainObject.Predmet.OstaliListFormatedWithAdress>
  <DomainObject.Predmet.OstaliListFormatedWithAdressOIB>
    <izvorni_sadrzaj>
      <item>Željka Vučemilović, OIB 24526910501, 77. Samostalnog Bataljuna Zng 9, 43290 Grubišno Polje punomoćnik sudionika u postupku RAFI društvo s ograničenom odgovornošću za proizvodnju, trgovinu i usluge, Grubišno Polje</item>
    </izvorni_sadrzaj>
    <derivirana_varijabla naziv="DomainObject.Predmet.OstaliListFormatedWithAdressOIB_1">
      <item>Željka Vučemilović, OIB 24526910501, 77. Samostalnog Bataljuna Zng 9, 43290 Grubišno Polje punomoćnik sudionika u postupku RAFI društvo s ograničenom odgovornošću za proizvodnju, trgovinu i usluge, Grubišno Polje</item>
    </derivirana_varijabla>
  </DomainObject.Predmet.OstaliListFormatedWithAdressOIB>
  <DomainObject.Predmet.OstaliListNazivFormated>
    <izvorni_sadrzaj>
      <item>Željka Vučemilović</item>
    </izvorni_sadrzaj>
    <derivirana_varijabla naziv="DomainObject.Predmet.OstaliListNazivFormated_1">
      <item>Željka Vučemilović</item>
    </derivirana_varijabla>
  </DomainObject.Predmet.OstaliListNazivFormated>
  <DomainObject.Predmet.OstaliListNazivFormatedOIB>
    <izvorni_sadrzaj>
      <item>Željka Vučemilović, OIB 24526910501</item>
    </izvorni_sadrzaj>
    <derivirana_varijabla naziv="DomainObject.Predmet.OstaliListNazivFormatedOIB_1">
      <item>Željka Vučemilović, OIB 24526910501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RAFI društvo s ograničenom odgovornošću za proizvodnju, trgovinu i usluge, Grubišno Polje</izvorni_sadrzaj>
    <derivirana_varijabla naziv="DomainObject.Predmet.ProtustrankaIDrugi_1">RAFI društvo s ograničenom odgovornošću za proizvodnju, trgovinu i usluge,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RAFI društvo s ograničenom odgovornošću za proizvodnju, trgovinu i usluge, Grubišno Polje, OIB 42520235647, T. B. Banje 6, 43290 Grubišno Polje</izvorni_sadrzaj>
    <derivirana_varijabla naziv="DomainObject.Predmet.ProtustrankaIDrugiAdressOIB_1">RAFI društvo s ograničenom odgovornošću za proizvodnju, trgovinu i usluge, Grubišno Polje, OIB 42520235647, T. B. Banje 6,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RAFI društvo s ograničenom odgovornošću za proizvodnju, trgovinu i usluge, Grubišno Polje</item>
      <item>Željka Vučemilović</item>
    </izvorni_sadrzaj>
    <derivirana_varijabla naziv="DomainObject.Predmet.SudioniciListNaziv_1">
      <item>FINA, RC ZAGREB, Podružnica Bjelovar</item>
      <item>RAFI društvo s ograničenom odgovornošću za proizvodnju, trgovinu i usluge, Grubišno Polje</item>
      <item>Željka Vučemilović</item>
    </derivirana_varijabla>
  </DomainObject.Predmet.SudioniciListNaziv>
  <DomainObject.Predmet.SudioniciListAdressOIB>
    <izvorni_sadrzaj>
      <item>FINA, RC ZAGREB, Podružnica Bjelovar, OIB 85821130368, F. Supila 4,43000 Bjelovar</item>
      <item>RAFI društvo s ograničenom odgovornošću za proizvodnju, trgovinu i usluge, Grubišno Polje, OIB 42520235647, T. B. Banje 6,43290 Grubišno Polje</item>
      <item>Željka Vučemilović, OIB 24526910501, 77. Samostalnog Bataljuna Zng 9,43290 Grubišno Polje</item>
    </izvorni_sadrzaj>
    <derivirana_varijabla naziv="DomainObject.Predmet.SudioniciListAdressOIB_1">
      <item>FINA, RC ZAGREB, Podružnica Bjelovar, OIB 85821130368, F. Supila 4,43000 Bjelovar</item>
      <item>RAFI društvo s ograničenom odgovornošću za proizvodnju, trgovinu i usluge, Grubišno Polje, OIB 42520235647, T. B. Banje 6,43290 Grubišno Polje</item>
      <item>Željka Vučemilović, OIB 24526910501, 77. Samostalnog Bataljuna Zng 9,43290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42520235647</item>
      <item>, OIB 24526910501</item>
    </izvorni_sadrzaj>
    <derivirana_varijabla naziv="DomainObject.Predmet.SudioniciListNazivOIB_1">
      <item>, OIB 85821130368</item>
      <item>, OIB 42520235647</item>
      <item>, OIB 24526910501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64DD1-6094-4A53-8B17-6B9C75D20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729</properties:Words>
  <properties:Characters>3904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2016-02-19T06:36:00Z</dcterms:created>
  <dc:creator>553y7k3</dc:creator>
  <cp:lastModifiedBy>Miroslav Lovreković</cp:lastModifiedBy>
  <cp:lastPrinted>2016-02-18T13:48:00Z</cp:lastPrinted>
  <dcterms:modified xmlns:xsi="http://www.w3.org/2001/XMLSchema-instance" xsi:type="dcterms:W3CDTF">2016-02-19T06:39:00Z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