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5efa" w14:paraId="d195efa" w:rsidRDefault="00774B6C" w:rsidR="00DD7199" w:rsidRPr="00193182">
      <w:pPr>
        <w15:collapsed w:val="false"/>
        <w:rPr>
          <w:bCs/>
        </w:rPr>
      </w:pPr>
      <w:bookmarkStart w:name="_GoBack" w:id="0"/>
      <w:bookmarkEnd w:id="0"/>
      <w:r w:rsidRPr="0019318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93182">
        <w:rPr>
          <w:bCs/>
        </w:rPr>
        <w:t xml:space="preserve"> </w:t>
      </w:r>
    </w:p>
    <w:p w:rsidRDefault="00095A3D" w:rsidR="00095A3D" w:rsidRPr="00193182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193182">
      <w:pPr>
        <w:pStyle w:val="Naslov1"/>
        <w:rPr>
          <w:rFonts w:cs="Times New Roman" w:hAnsi="Times New Roman" w:ascii="Times New Roman"/>
          <w:b w:val="false"/>
        </w:rPr>
      </w:pPr>
      <w:r w:rsidRPr="00193182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93182">
      <w:pPr>
        <w:rPr>
          <w:bCs/>
        </w:rPr>
      </w:pPr>
      <w:r w:rsidRPr="00193182">
        <w:rPr>
          <w:bCs/>
        </w:rPr>
        <w:t xml:space="preserve">TRGOVAČKI </w:t>
      </w:r>
      <w:r w:rsidR="00467371" w:rsidRPr="00193182">
        <w:rPr>
          <w:bCs/>
        </w:rPr>
        <w:t>SUD U ZAGREBU</w:t>
      </w:r>
    </w:p>
    <w:p w:rsidRDefault="00467371" w:rsidR="00A232E1" w:rsidRPr="00193182">
      <w:pPr>
        <w:rPr>
          <w:bCs/>
        </w:rPr>
      </w:pPr>
      <w:r w:rsidRPr="00193182">
        <w:rPr>
          <w:bCs/>
        </w:rPr>
        <w:t>Zagreb, Amruševa 2/II</w:t>
      </w:r>
      <w:r w:rsidR="006F7E66" w:rsidRPr="00193182">
        <w:rPr>
          <w:bCs/>
        </w:rPr>
        <w:tab/>
      </w:r>
      <w:r w:rsidR="006F7E66" w:rsidRPr="00193182">
        <w:rPr>
          <w:bCs/>
        </w:rPr>
        <w:tab/>
      </w:r>
      <w:r w:rsidR="006F7E66" w:rsidRPr="00193182">
        <w:rPr>
          <w:bCs/>
        </w:rPr>
        <w:tab/>
      </w:r>
      <w:r w:rsidR="006F7E66" w:rsidRPr="00193182">
        <w:rPr>
          <w:bCs/>
        </w:rPr>
        <w:tab/>
      </w:r>
      <w:r w:rsidR="006F7E66" w:rsidRPr="00193182">
        <w:rPr>
          <w:bCs/>
        </w:rPr>
        <w:tab/>
      </w:r>
      <w:r w:rsidR="0085029E" w:rsidRPr="00193182">
        <w:rPr>
          <w:bCs/>
        </w:rPr>
        <w:tab/>
      </w:r>
      <w:r w:rsidR="00074FC2" w:rsidRPr="00193182">
        <w:rPr>
          <w:bCs/>
        </w:rPr>
        <w:t xml:space="preserve">               </w:t>
      </w:r>
    </w:p>
    <w:p w:rsidRDefault="00A232E1" w:rsidP="00D96F52" w:rsidR="007356D2" w:rsidRPr="00193182">
      <w:pPr>
        <w:jc w:val="center"/>
        <w:rPr>
          <w:bCs/>
        </w:rPr>
      </w:pPr>
      <w:r w:rsidRPr="00193182">
        <w:rPr>
          <w:bCs/>
        </w:rPr>
        <w:t xml:space="preserve">R E P U B L I K A   H R V A T S K A </w:t>
      </w:r>
    </w:p>
    <w:p w:rsidRDefault="00AC528D" w:rsidP="00D96F52" w:rsidR="00AC528D" w:rsidRPr="00193182">
      <w:pPr>
        <w:jc w:val="center"/>
        <w:rPr>
          <w:bCs/>
        </w:rPr>
      </w:pPr>
    </w:p>
    <w:p w:rsidRDefault="00D96F52" w:rsidP="00D96F52" w:rsidR="00D96F52" w:rsidRPr="00193182">
      <w:pPr>
        <w:jc w:val="center"/>
        <w:rPr>
          <w:bCs/>
        </w:rPr>
      </w:pPr>
      <w:r w:rsidRPr="00193182">
        <w:rPr>
          <w:bCs/>
        </w:rPr>
        <w:t>R J E Š E NJ E</w:t>
      </w:r>
    </w:p>
    <w:p w:rsidRDefault="006816BA" w:rsidP="006816BA" w:rsidR="006816BA" w:rsidRPr="00193182">
      <w:pPr>
        <w:rPr>
          <w:lang w:eastAsia="en-US"/>
        </w:rPr>
      </w:pPr>
    </w:p>
    <w:p w:rsidRDefault="00663B29" w:rsidP="00663B29" w:rsidR="00663B29" w:rsidRPr="00193182">
      <w:pPr>
        <w:ind w:firstLine="708"/>
        <w:jc w:val="both"/>
      </w:pPr>
      <w:r w:rsidRPr="00193182">
        <w:t xml:space="preserve">TRGOVAČKI SUD U ZAGREBU, po stečajnom sucu Vesni Sremac Šoštar, u stečajnom postupku nad </w:t>
      </w:r>
      <w:r w:rsidR="00EF113E" w:rsidRPr="00193182">
        <w:t>Stečajnom masom iza stečajnog dužnika</w:t>
      </w:r>
      <w:r w:rsidRPr="00193182">
        <w:t xml:space="preserve"> TALIR – BRDO d.o.o., Zagreb</w:t>
      </w:r>
      <w:r w:rsidR="00213897" w:rsidRPr="00193182">
        <w:t>, Hegedušićeva 10</w:t>
      </w:r>
      <w:r w:rsidRPr="00193182">
        <w:t xml:space="preserve">, OIB: 76929408986, dana </w:t>
      </w:r>
      <w:r w:rsidR="00EB3E53" w:rsidRPr="00193182">
        <w:t>19</w:t>
      </w:r>
      <w:r w:rsidRPr="00193182">
        <w:t xml:space="preserve">. </w:t>
      </w:r>
      <w:r w:rsidR="001D2571" w:rsidRPr="00193182">
        <w:t>srpnja</w:t>
      </w:r>
      <w:r w:rsidRPr="00193182">
        <w:t xml:space="preserve"> 2018. godine</w:t>
      </w:r>
    </w:p>
    <w:p w:rsidRDefault="007A793A" w:rsidR="007A793A" w:rsidRPr="00193182">
      <w:pPr>
        <w:jc w:val="center"/>
        <w:rPr>
          <w:bCs/>
        </w:rPr>
      </w:pPr>
    </w:p>
    <w:p w:rsidRDefault="00D96F52" w:rsidR="00E70CFA" w:rsidRPr="00193182">
      <w:pPr>
        <w:jc w:val="center"/>
        <w:rPr>
          <w:bCs/>
        </w:rPr>
      </w:pPr>
      <w:r w:rsidRPr="00193182">
        <w:rPr>
          <w:bCs/>
        </w:rPr>
        <w:t>r i j e š i o</w:t>
      </w:r>
      <w:r w:rsidR="00E70CFA" w:rsidRPr="00193182">
        <w:rPr>
          <w:bCs/>
        </w:rPr>
        <w:t xml:space="preserve">   j e </w:t>
      </w:r>
    </w:p>
    <w:p w:rsidRDefault="00E70CFA" w:rsidR="00E70CFA" w:rsidRPr="00193182">
      <w:pPr>
        <w:jc w:val="center"/>
        <w:rPr>
          <w:bCs/>
        </w:rPr>
      </w:pPr>
    </w:p>
    <w:p w:rsidRDefault="00443AB2" w:rsidP="006A4B80" w:rsidR="00443AB2" w:rsidRPr="00193182">
      <w:pPr>
        <w:ind w:firstLine="708"/>
        <w:jc w:val="both"/>
        <w:rPr>
          <w:bCs/>
        </w:rPr>
      </w:pPr>
      <w:r w:rsidRPr="00193182">
        <w:rPr>
          <w:bCs/>
        </w:rPr>
        <w:t xml:space="preserve">Odbija se prijedlog stečajnog vjerovnika V4 d.o.o., Zagreb, Svačićev trg 4, OIB: 27663353383 od 11. srpnja 2018., (list 291 spisa) za ispravak rješenja ovog suda, broj gornji, od 10. srpnja 2018., zbog očite omaške u pisanju naziva stečajnog dužnika.  </w:t>
      </w:r>
    </w:p>
    <w:p w:rsidRDefault="006A4B80" w:rsidP="00D96F52" w:rsidR="006A4B80" w:rsidRPr="00193182">
      <w:pPr>
        <w:rPr>
          <w:bCs/>
        </w:rPr>
      </w:pPr>
    </w:p>
    <w:p w:rsidRDefault="00D96F52" w:rsidP="00D96F52" w:rsidR="00D96F52" w:rsidRPr="00193182">
      <w:pPr>
        <w:rPr>
          <w:bCs/>
        </w:rPr>
      </w:pPr>
      <w:r w:rsidRPr="00193182">
        <w:rPr>
          <w:bCs/>
        </w:rPr>
        <w:t xml:space="preserve">                                                              </w:t>
      </w:r>
      <w:r w:rsidR="000151CA" w:rsidRPr="00193182">
        <w:rPr>
          <w:bCs/>
        </w:rPr>
        <w:t xml:space="preserve">   </w:t>
      </w:r>
      <w:r w:rsidRPr="00193182">
        <w:rPr>
          <w:bCs/>
        </w:rPr>
        <w:t>Obrazloženje</w:t>
      </w:r>
    </w:p>
    <w:p w:rsidRDefault="00797665" w:rsidP="00D96F52" w:rsidR="00797665" w:rsidRPr="00193182">
      <w:pPr>
        <w:rPr>
          <w:bCs/>
        </w:rPr>
      </w:pPr>
    </w:p>
    <w:p w:rsidRDefault="00D96F52" w:rsidP="00797665" w:rsidR="00443AB2" w:rsidRPr="00193182">
      <w:pPr>
        <w:jc w:val="both"/>
      </w:pPr>
      <w:r w:rsidRPr="00193182">
        <w:rPr>
          <w:bCs/>
        </w:rPr>
        <w:tab/>
      </w:r>
      <w:r w:rsidR="00443AB2" w:rsidRPr="00193182">
        <w:rPr>
          <w:bCs/>
        </w:rPr>
        <w:t xml:space="preserve">Rješenjem ovog suda, broj gornji od 10. srpnja 2018., </w:t>
      </w:r>
      <w:r w:rsidR="006B1C7C" w:rsidRPr="00193182">
        <w:rPr>
          <w:bCs/>
        </w:rPr>
        <w:t xml:space="preserve">potvrđuje se odluka o prodaji imovine stečajnog dužnika </w:t>
      </w:r>
      <w:r w:rsidR="006B1C7C" w:rsidRPr="00193182">
        <w:t>TALIR – BRDO d.o.o., Zagreb, Hegedušićeva 10, OIB: 76929408986</w:t>
      </w:r>
      <w:r w:rsidR="00265399" w:rsidRPr="00193182">
        <w:t xml:space="preserve"> kao cjeline. </w:t>
      </w:r>
    </w:p>
    <w:p w:rsidRDefault="00265399" w:rsidP="00797665" w:rsidR="00265399" w:rsidRPr="00193182">
      <w:pPr>
        <w:jc w:val="both"/>
      </w:pPr>
      <w:r w:rsidRPr="00193182">
        <w:tab/>
        <w:t>Rješenjem ovog suda, broj gornji od 17. srpnja 2018., ispravljeno je navedeno rješenje u izreci u pogledu naziva dužnika na način da umjesto TALIR – BRDO d.o.o., Zagreb, Hegedušićeva 10, OIB: 76929408986</w:t>
      </w:r>
      <w:r w:rsidR="00D500A2" w:rsidRPr="00193182">
        <w:t xml:space="preserve"> ima ispravno stajati</w:t>
      </w:r>
      <w:r w:rsidRPr="00193182">
        <w:t xml:space="preserve"> </w:t>
      </w:r>
      <w:r w:rsidRPr="00193182">
        <w:rPr>
          <w:iCs/>
        </w:rPr>
        <w:t>Stečajna masa iza stečajnog dužnika TALIR - BRDO d.o.o.</w:t>
      </w:r>
      <w:r w:rsidRPr="00193182">
        <w:t xml:space="preserve">, Zagreb, Hegedušićeva 10, OIB: 76929408986. </w:t>
      </w:r>
    </w:p>
    <w:p w:rsidRDefault="00265399" w:rsidP="00265399" w:rsidR="00265399" w:rsidRPr="00193182">
      <w:pPr>
        <w:ind w:firstLine="708"/>
        <w:jc w:val="both"/>
      </w:pPr>
      <w:r w:rsidRPr="00193182">
        <w:t xml:space="preserve">Kako je time već ispravljen naziv stečajnog dužnika na način kako on ispravno treba glasiti, sukladno čl. 342. st. 1., a u svezi s čl. 347. </w:t>
      </w:r>
      <w:r w:rsidRPr="00193182">
        <w:rPr>
          <w:bCs/>
        </w:rPr>
        <w:t xml:space="preserve">Zakona o parničnom postupku ("Narodne novine" broj 53/91, 91/92, 112/99, 88/01, 117/03, 88/05, 02/07, 84/08, 123/08, 57/11 i 25/13 – dalje: ZPP), a u svezi s čl. 10. SZ-a valjalo je prijedlog stečajnog vjerovnika odbiti i odlučiti kao u izreci. </w:t>
      </w:r>
    </w:p>
    <w:p w:rsidRDefault="00265399" w:rsidP="00797665" w:rsidR="00265399" w:rsidRPr="00193182">
      <w:pPr>
        <w:jc w:val="both"/>
        <w:rPr>
          <w:bCs/>
        </w:rPr>
      </w:pPr>
    </w:p>
    <w:p w:rsidRDefault="00CE649B" w:rsidP="00AC528D" w:rsidR="00CE649B" w:rsidRPr="00193182"/>
    <w:p w:rsidRDefault="008E55ED" w:rsidP="007014D3" w:rsidR="00901671" w:rsidRPr="00193182">
      <w:pPr>
        <w:jc w:val="center"/>
      </w:pPr>
      <w:r w:rsidRPr="00193182">
        <w:t xml:space="preserve">U Zagrebu, </w:t>
      </w:r>
      <w:r w:rsidR="003F4345" w:rsidRPr="00193182">
        <w:t>19</w:t>
      </w:r>
      <w:r w:rsidR="00512916" w:rsidRPr="00193182">
        <w:t xml:space="preserve">. </w:t>
      </w:r>
      <w:r w:rsidR="00AE2E7A" w:rsidRPr="00193182">
        <w:t>srpnja</w:t>
      </w:r>
      <w:r w:rsidR="00AF7F37" w:rsidRPr="00193182">
        <w:t xml:space="preserve"> 2018</w:t>
      </w:r>
      <w:r w:rsidR="007B1F7D" w:rsidRPr="00193182">
        <w:t>.</w:t>
      </w:r>
      <w:r w:rsidR="00797665" w:rsidRPr="00193182">
        <w:t xml:space="preserve"> godine</w:t>
      </w:r>
      <w:r w:rsidR="007B1F7D" w:rsidRPr="00193182">
        <w:t xml:space="preserve"> </w:t>
      </w:r>
      <w:r w:rsidR="000F172F" w:rsidRPr="00193182">
        <w:t xml:space="preserve"> </w:t>
      </w:r>
      <w:r w:rsidR="0042103F" w:rsidRPr="00193182">
        <w:t xml:space="preserve"> </w:t>
      </w:r>
      <w:r w:rsidR="00824C2D" w:rsidRPr="00193182">
        <w:t xml:space="preserve"> </w:t>
      </w:r>
    </w:p>
    <w:p w:rsidRDefault="00AD5649" w:rsidP="007014D3" w:rsidR="00AD5649" w:rsidRPr="00193182">
      <w:pPr>
        <w:jc w:val="center"/>
      </w:pPr>
    </w:p>
    <w:p w:rsidRDefault="00E70CFA" w:rsidR="00E70CFA" w:rsidRPr="00193182">
      <w:r w:rsidRPr="00193182">
        <w:tab/>
      </w:r>
      <w:r w:rsidRPr="00193182">
        <w:tab/>
      </w:r>
      <w:r w:rsidRPr="00193182">
        <w:tab/>
      </w:r>
      <w:r w:rsidRPr="00193182">
        <w:tab/>
      </w:r>
      <w:r w:rsidRPr="00193182">
        <w:tab/>
      </w:r>
      <w:r w:rsidRPr="00193182">
        <w:tab/>
      </w:r>
      <w:r w:rsidRPr="00193182">
        <w:tab/>
      </w:r>
      <w:r w:rsidRPr="00193182">
        <w:tab/>
      </w:r>
      <w:r w:rsidR="00773C20" w:rsidRPr="00193182">
        <w:t xml:space="preserve">         </w:t>
      </w:r>
      <w:r w:rsidR="00797665" w:rsidRPr="00193182">
        <w:tab/>
      </w:r>
      <w:r w:rsidR="00797665" w:rsidRPr="00193182">
        <w:tab/>
      </w:r>
      <w:r w:rsidR="00797665" w:rsidRPr="00193182">
        <w:tab/>
      </w:r>
      <w:r w:rsidR="00773C20" w:rsidRPr="00193182">
        <w:t xml:space="preserve"> </w:t>
      </w:r>
      <w:r w:rsidRPr="00193182">
        <w:t>SUDAC</w:t>
      </w:r>
      <w:r w:rsidR="00773C20" w:rsidRPr="00193182">
        <w:t>:</w:t>
      </w:r>
    </w:p>
    <w:p w:rsidRDefault="008E70E5" w:rsidP="00E53D3D" w:rsidR="009A2732">
      <w:pPr>
        <w:pStyle w:val="Uvuenotijeloteksta"/>
        <w:ind w:firstLine="141" w:left="1983"/>
        <w:jc w:val="right"/>
      </w:pPr>
      <w:r w:rsidRPr="00193182">
        <w:tab/>
      </w:r>
      <w:r w:rsidR="00013AA6" w:rsidRPr="00193182">
        <w:tab/>
      </w:r>
      <w:r w:rsidR="00013AA6" w:rsidRPr="00193182">
        <w:tab/>
      </w:r>
      <w:r w:rsidR="00013AA6" w:rsidRPr="00193182">
        <w:tab/>
      </w:r>
      <w:r w:rsidR="00013AA6" w:rsidRPr="00193182">
        <w:tab/>
      </w:r>
      <w:r w:rsidR="00074FC2" w:rsidRPr="00193182">
        <w:t>Vesna Sremac Šoštar</w:t>
      </w:r>
      <w:r w:rsidR="009A2732">
        <w:t>,v.r.</w:t>
      </w:r>
    </w:p>
    <w:p w:rsidRDefault="009A2732" w:rsidP="00D338FD" w:rsidR="009A2732">
      <w:pPr>
        <w:pStyle w:val="Uvuenotijeloteksta"/>
        <w:ind w:firstLine="141" w:left="1983"/>
        <w:jc w:val="right"/>
      </w:pPr>
      <w:r>
        <w:t>Za točnost otpravka</w:t>
      </w:r>
    </w:p>
    <w:p w:rsidRDefault="009A2732" w:rsidP="00D522F6" w:rsidR="00DA015A" w:rsidRPr="00193182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193182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193182"/>
    <w:p w:rsidRDefault="00AE2E7A" w:rsidP="00C0470F" w:rsidR="00AE2E7A" w:rsidRPr="00193182"/>
    <w:p w:rsidRDefault="00AE2E7A" w:rsidP="00C0470F" w:rsidR="00AE2E7A" w:rsidRPr="00193182"/>
    <w:p w:rsidRDefault="00AE2E7A" w:rsidP="00C0470F" w:rsidR="00AE2E7A" w:rsidRPr="00193182"/>
    <w:p w:rsidRDefault="00E70CFA" w:rsidP="0062477B" w:rsidR="00E70CFA" w:rsidRPr="00193182">
      <w:pPr>
        <w:pStyle w:val="Naslov1"/>
        <w:rPr>
          <w:rFonts w:cs="Times New Roman" w:hAnsi="Times New Roman" w:ascii="Times New Roman"/>
          <w:b w:val="false"/>
        </w:rPr>
      </w:pPr>
      <w:r w:rsidRPr="00193182">
        <w:rPr>
          <w:rFonts w:cs="Times New Roman" w:hAnsi="Times New Roman" w:ascii="Times New Roman"/>
          <w:b w:val="false"/>
        </w:rPr>
        <w:lastRenderedPageBreak/>
        <w:t>POUKA O PRAVNOM LIJEKU</w:t>
      </w:r>
      <w:r w:rsidR="00D96F52" w:rsidRPr="00193182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193182">
      <w:r w:rsidRPr="00193182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193182">
      <w:pPr>
        <w:pStyle w:val="Bezproreda"/>
        <w:rPr>
          <w:rFonts w:hAnsi="Times New Roman" w:ascii="Times New Roman"/>
          <w:sz w:val="24"/>
          <w:szCs w:val="24"/>
        </w:rPr>
      </w:pPr>
    </w:p>
    <w:p w:rsidRDefault="00AE2E7A" w:rsidP="00512916" w:rsidR="00AE2E7A" w:rsidRPr="00193182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9A2732" w:rsidR="007F42BD" w:rsidRPr="00193182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Sect="00150B87" w:rsidR="007F42BD" w:rsidRPr="00193182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7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756089">
      <w:t>2669/17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663B29">
          <w:t>2669/17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764E95"/>
    <w:multiLevelType w:val="hybridMultilevel"/>
    <w:tmpl w:val="1E5E49E2"/>
    <w:lvl w:tplc="9740D8E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0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B23BEC"/>
    <w:multiLevelType w:val="hybridMultilevel"/>
    <w:tmpl w:val="A64EB160"/>
    <w:lvl w:tplc="D6C60C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20"/>
  </w:num>
  <w:num w:numId="5">
    <w:abstractNumId w:val="19"/>
  </w:num>
  <w:num w:numId="6">
    <w:abstractNumId w:val="6"/>
  </w:num>
  <w:num w:numId="7">
    <w:abstractNumId w:val="21"/>
  </w:num>
  <w:num w:numId="8">
    <w:abstractNumId w:val="13"/>
  </w:num>
  <w:num w:numId="9">
    <w:abstractNumId w:val="14"/>
  </w:num>
  <w:num w:numId="10">
    <w:abstractNumId w:val="1"/>
  </w:num>
  <w:num w:numId="11">
    <w:abstractNumId w:val="11"/>
  </w:num>
  <w:num w:numId="12">
    <w:abstractNumId w:val="0"/>
  </w:num>
  <w:num w:numId="13">
    <w:abstractNumId w:val="8"/>
  </w:num>
  <w:num w:numId="14">
    <w:abstractNumId w:val="2"/>
  </w:num>
  <w:num w:numId="15">
    <w:abstractNumId w:val="5"/>
  </w:num>
  <w:num w:numId="16">
    <w:abstractNumId w:val="23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2"/>
  </w:num>
  <w:num w:numId="23">
    <w:abstractNumId w:val="22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3182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65399"/>
    <w:rsid w:val="00270282"/>
    <w:rsid w:val="002913ED"/>
    <w:rsid w:val="00295AF6"/>
    <w:rsid w:val="002B57C5"/>
    <w:rsid w:val="002D076E"/>
    <w:rsid w:val="002E1EA2"/>
    <w:rsid w:val="002E4648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3F4345"/>
    <w:rsid w:val="00410E77"/>
    <w:rsid w:val="0042103F"/>
    <w:rsid w:val="00423B9F"/>
    <w:rsid w:val="004322DD"/>
    <w:rsid w:val="0043539F"/>
    <w:rsid w:val="00436C31"/>
    <w:rsid w:val="00443AB2"/>
    <w:rsid w:val="00444175"/>
    <w:rsid w:val="00457AC6"/>
    <w:rsid w:val="00462C45"/>
    <w:rsid w:val="00463EFC"/>
    <w:rsid w:val="004646AE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0127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0A2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2BF7"/>
    <w:rsid w:val="006A4B80"/>
    <w:rsid w:val="006B004B"/>
    <w:rsid w:val="006B1C7C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572DF"/>
    <w:rsid w:val="00764BE1"/>
    <w:rsid w:val="00766B01"/>
    <w:rsid w:val="00767792"/>
    <w:rsid w:val="00773C20"/>
    <w:rsid w:val="00774B6C"/>
    <w:rsid w:val="0077566B"/>
    <w:rsid w:val="007772DF"/>
    <w:rsid w:val="00787CE7"/>
    <w:rsid w:val="00787E39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0993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359F6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2732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2BCC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321A1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00A2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6694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3E53"/>
    <w:rsid w:val="00EB57B0"/>
    <w:rsid w:val="00EC418E"/>
    <w:rsid w:val="00ED1C3E"/>
    <w:rsid w:val="00ED53FA"/>
    <w:rsid w:val="00EF113E"/>
    <w:rsid w:val="00EF7218"/>
    <w:rsid w:val="00EF726C"/>
    <w:rsid w:val="00F11E60"/>
    <w:rsid w:val="00F167C3"/>
    <w:rsid w:val="00F179EE"/>
    <w:rsid w:val="00F25831"/>
    <w:rsid w:val="00F4713E"/>
    <w:rsid w:val="00F569E0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2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73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3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3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3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2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73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3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3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3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 4 društvo s ograničenom odgovornošću za usluge</izvorni_sadrzaj>
    <derivirana_varijabla naziv="DomainObject.Predmet.StrankaFormated_1">  FINA Regionalni centar Zagreb; V 4 društvo s ograničenom odgovornošću za usluge</derivirana_varijabla>
  </DomainObject.Predmet.StrankaFormated>
  <DomainObject.Predmet.StrankaFormatedOIB>
    <izvorni_sadrzaj>  FINA Regionalni centar Zagreb, OIB 85821130368; V 4 društvo s ograničenom odgovornošću za usluge, OIB 27663353383</izvorni_sadrzaj>
    <derivirana_varijabla naziv="DomainObject.Predmet.StrankaFormatedOIB_1">  FINA Regionalni centar Zagreb, OIB 85821130368; V 4 društvo s ograničenom odgovornošću za usluge, OIB 27663353383</derivirana_varijabla>
  </DomainObject.Predmet.StrankaFormatedOIB>
  <DomainObject.Predmet.StrankaFormatedWithAdress>
    <izvorni_sadrzaj> FINA Regionalni centar Zagreb, Trg svibanjskih žrtava 1995. br.1, 10000 Zagreb; V 4 društvo s ograničenom odgovornošću za usluge, Svačićev trg 4, 10000 Zagreb</izvorni_sadrzaj>
    <derivirana_varijabla naziv="DomainObject.Predmet.StrankaFormatedWithAdress_1"> FINA Regionalni centar Zagreb, Trg svibanjskih žrtava 1995. br.1, 10000 Zagreb; V 4 društvo s ograničenom odgovornošću za usluge, Svačićev trg 4, 10000 Zagreb</derivirana_varijabla>
  </DomainObject.Predmet.StrankaFormatedWithAdress>
  <DomainObject.Predmet.StrankaFormatedWithAdressOIB>
    <izvorni_sadrzaj> FINA Regionalni centar Zagreb, OIB 85821130368, Trg svibanjskih žrtava 1995. br.1, 10000 Zagreb; V 4 društvo s ograničenom odgovornošću za usluge, OIB 27663353383, Svačićev trg 4, 10000 Zagreb</izvorni_sadrzaj>
    <derivirana_varijabla naziv="DomainObject.Predmet.StrankaFormatedWithAdressOIB_1"> FINA Regionalni centar Zagreb, OIB 85821130368, Trg svibanjskih žrtava 1995. br.1, 10000 Zagreb; V 4 društvo s ograničenom odgovornošću za usluge, OIB 27663353383, Svačićev trg 4, 10000 Zagreb</derivirana_varijabla>
  </DomainObject.Predmet.StrankaFormatedWithAdressOIB>
  <DomainObject.Predmet.StrankaWithAdress>
    <izvorni_sadrzaj>FINA Regionalni centar Zagreb Trg svibanjskih žrtava 1995. br.1,10000 Zagreb,V 4 društvo s ograničenom odgovornošću za usluge Svačićev trg 4,10000 Zagreb</izvorni_sadrzaj>
    <derivirana_varijabla naziv="DomainObject.Predmet.StrankaWithAdress_1">FINA Regionalni centar Zagreb Trg svibanjskih žrtava 1995. br.1,10000 Zagreb,V 4 društvo s ograničenom odgovornošću za usluge Svačićev trg 4,10000 Zagreb</derivirana_varijabla>
  </DomainObject.Predmet.StrankaWithAdress>
  <DomainObject.Predmet.StrankaWithAdressOIB>
    <izvorni_sadrzaj>FINA Regionalni centar Zagreb, OIB 85821130368, Trg svibanjskih žrtava 1995. br.1,10000 Zagreb,V 4 društvo s ograničenom odgovornošću za usluge, OIB 27663353383, Svačićev trg 4,10000 Zagreb</izvorni_sadrzaj>
    <derivirana_varijabla naziv="DomainObject.Predmet.StrankaWithAdressOIB_1">FINA Regionalni centar Zagreb, OIB 85821130368, Trg svibanjskih žrtava 1995. br.1,10000 Zagreb,V 4 društvo s ograničenom odgovornošću za usluge, OIB 27663353383, Svačićev trg 4,10000 Zagreb</derivirana_varijabla>
  </DomainObject.Predmet.StrankaWithAdressOIB>
  <DomainObject.Predmet.StrankaNazivFormated>
    <izvorni_sadrzaj>FINA Regionalni centar Zagreb,V 4 društvo s ograničenom odgovornošću za usluge</izvorni_sadrzaj>
    <derivirana_varijabla naziv="DomainObject.Predmet.StrankaNazivFormated_1">FINA Regionalni centar Zagreb,V 4 društvo s ograničenom odgovornošću za usluge</derivirana_varijabla>
  </DomainObject.Predmet.StrankaNazivFormated>
  <DomainObject.Predmet.StrankaNazivFormatedOIB>
    <izvorni_sadrzaj>FINA Regionalni centar Zagreb, OIB 85821130368,V 4 društvo s ograničenom odgovornošću za usluge, OIB 27663353383</izvorni_sadrzaj>
    <derivirana_varijabla naziv="DomainObject.Predmet.StrankaNazivFormatedOIB_1">FINA Regionalni centar Zagreb, OIB 85821130368,V 4 društvo s ograničenom odgovornošću za usluge, OIB 27663353383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 4 društvo s ograničenom odgovornošću za usluge</item>
    </izvorni_sadrzaj>
    <derivirana_varijabla naziv="DomainObject.Predmet.StrankaListFormated_1">
      <item>FINA Regionalni centar Zagreb</item>
      <item>V 4 društvo s ograničenom odgovornošću za usluge</item>
    </derivirana_varijabla>
  </DomainObject.Predmet.StrankaListFormated>
  <DomainObject.Predmet.StrankaListFormatedOIB>
    <izvorni_sadrzaj>
      <item>FINA Regionalni centar Zagreb, OIB 85821130368</item>
      <item>V 4 društvo s ograničenom odgovornošću za usluge, OIB 27663353383</item>
    </izvorni_sadrzaj>
    <derivirana_varijabla naziv="DomainObject.Predmet.StrankaListFormatedOIB_1">
      <item>FINA Regionalni centar Zagreb, OIB 85821130368</item>
      <item>V 4 društvo s ograničenom odgovornošću za usluge, OIB 27663353383</item>
    </derivirana_varijabla>
  </DomainObject.Predmet.StrankaListFormatedOIB>
  <DomainObject.Predmet.StrankaListFormatedWithAdress>
    <izvorni_sadrzaj>
      <item>FINA Regionalni centar Zagreb, Trg svibanjskih žrtava 1995. br.1, 10000 Zagreb</item>
      <item>V 4 društvo s ograničenom odgovornošću za usluge, Svačićev trg 4, 10000 Zagreb</item>
    </izvorni_sadrzaj>
    <derivirana_varijabla naziv="DomainObject.Predmet.StrankaListFormatedWithAdress_1">
      <item>FINA Regionalni centar Zagreb, Trg svibanjskih žrtava 1995. br.1, 10000 Zagreb</item>
      <item>V 4 društvo s ograničenom odgovornošću za usluge, Svačićev trg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 4 društvo s ograničenom odgovornošću za usluge, OIB 27663353383, Svačićev trg 4, 10000 Zagreb</item>
    </izvorni_sadrzaj>
    <derivirana_varijabla naziv="DomainObject.Predmet.StrankaListFormatedWithAdressOIB_1">
      <item>FINA Regionalni centar Zagreb, OIB 85821130368, Trg svibanjskih žrtava 1995. br.1, 10000 Zagreb</item>
      <item>V 4 društvo s ograničenom odgovornošću za usluge, OIB 27663353383, Svačićev trg 4, 10000 Zagreb</item>
    </derivirana_varijabla>
  </DomainObject.Predmet.StrankaListFormatedWithAdressOIB>
  <DomainObject.Predmet.StrankaListNazivFormated>
    <izvorni_sadrzaj>
      <item>FINA Regionalni centar Zagreb</item>
      <item>V 4 društvo s ograničenom odgovornošću za usluge</item>
    </izvorni_sadrzaj>
    <derivirana_varijabla naziv="DomainObject.Predmet.StrankaListNazivFormated_1">
      <item>FINA Regionalni centar Zagreb</item>
      <item>V 4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V 4 društvo s ograničenom odgovornošću za usluge, OIB 27663353383</item>
    </izvorni_sadrzaj>
    <derivirana_varijabla naziv="DomainObject.Predmet.StrankaListNazivFormatedOIB_1">
      <item>FINA Regionalni centar Zagreb, OIB 85821130368</item>
      <item>V 4 društvo s ograničenom odgovornošću za usluge, OIB 27663353383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  <item>V 4 društvo s ograničenom odgovornošću za usluge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  <item>V 4 društvo s ograničenom odgovornošću za usluge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  <item>V 4 društvo s ograničenom odgovornošću za usluge, OIB 27663353383, Svačićev trg 4,10000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  <item>V 4 društvo s ograničenom odgovornošću za usluge, OIB 27663353383, Svačićev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  <item>, OIB 27663353383</item>
    </izvorni_sadrzaj>
    <derivirana_varijabla naziv="DomainObject.Predmet.SudioniciListNazivOIB_1">
      <item>, OIB 76929408986</item>
      <item>, OIB 85821130368</item>
      <item>, OIB 30711927799</item>
      <item>, OIB 53744804353</item>
      <item>, OIB 27663353383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297</properties:Words>
  <properties:Characters>1464</properties:Characters>
  <properties:Lines>51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2018-07-19T11:38:00Z</dcterms:created>
  <dc:creator>Nada Kraljić</dc:creator>
  <cp:lastModifiedBy>Matea Bizjak</cp:lastModifiedBy>
  <cp:lastPrinted>2018-07-19T11:39:00Z</cp:lastPrinted>
  <dcterms:modified xmlns:xsi="http://www.w3.org/2001/XMLSchema-instance" xsi:type="dcterms:W3CDTF">2018-07-19T11:39:00Z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(St-2669-17- odbijen zahtjev za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