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6d5b" w14:paraId="c9e6d5b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747D2F" w:rsidRPr="00747D2F">
        <w:rPr>
          <w:b/>
          <w:sz w:val="24"/>
        </w:rPr>
        <w:t>FLASH j.d.o.o.</w:t>
      </w:r>
      <w:r w:rsidR="00842007">
        <w:rPr>
          <w:b/>
          <w:sz w:val="24"/>
        </w:rPr>
        <w:t xml:space="preserve">, </w:t>
      </w:r>
      <w:r w:rsidR="00747D2F" w:rsidRPr="00747D2F">
        <w:rPr>
          <w:b/>
          <w:sz w:val="24"/>
        </w:rPr>
        <w:t>Našice</w:t>
      </w:r>
      <w:r w:rsidRPr="009C396C">
        <w:rPr>
          <w:b/>
          <w:sz w:val="24"/>
        </w:rPr>
        <w:t xml:space="preserve">, </w:t>
      </w:r>
      <w:r w:rsidR="00747D2F" w:rsidRPr="00747D2F">
        <w:rPr>
          <w:b/>
          <w:sz w:val="24"/>
        </w:rPr>
        <w:t>Ivane Brlić Mažuranić 1</w:t>
      </w:r>
      <w:r w:rsidRPr="009C396C">
        <w:rPr>
          <w:b/>
          <w:sz w:val="24"/>
        </w:rPr>
        <w:t xml:space="preserve">, OIB: </w:t>
      </w:r>
      <w:r w:rsidR="00747D2F" w:rsidRPr="00747D2F">
        <w:rPr>
          <w:b/>
          <w:sz w:val="24"/>
        </w:rPr>
        <w:t>69916691178</w:t>
      </w:r>
      <w:r w:rsidRPr="009C396C">
        <w:rPr>
          <w:b/>
          <w:sz w:val="24"/>
        </w:rPr>
        <w:t xml:space="preserve">, MBS: </w:t>
      </w:r>
      <w:r w:rsidR="00747D2F" w:rsidRPr="00747D2F">
        <w:rPr>
          <w:b/>
          <w:sz w:val="24"/>
        </w:rPr>
        <w:t>030136981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zakonski zastupnik dužnika </w:t>
      </w:r>
      <w:r w:rsidR="00747D2F" w:rsidRPr="00747D2F">
        <w:t>Siniša Kulišić, OIB: 04254557993</w:t>
      </w:r>
      <w:r w:rsidR="00926738" w:rsidRPr="009C396C">
        <w:t xml:space="preserve">, </w:t>
      </w:r>
      <w:r w:rsidR="00747D2F" w:rsidRPr="00747D2F">
        <w:t>Đurđenovac, Kralja Zvonimira 4</w:t>
      </w:r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747D2F">
        <w:rPr>
          <w:b/>
        </w:rPr>
        <w:t>FLASH j.d.o.o., Našice, Ivane Brlić Mažuranić 1, OIB: 69916691178, MBS: 030136981</w:t>
      </w:r>
      <w:r w:rsidR="00747D2F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9C396C">
        <w:t>2.</w:t>
      </w:r>
      <w:r w:rsidRPr="009C396C">
        <w:tab/>
        <w:t xml:space="preserve">Ako zakonski zastupnik dužnika </w:t>
      </w:r>
      <w:r w:rsidR="00747D2F">
        <w:t>Siniša Kulišić, Đurđenovac, Kralja Zvonimira 4</w:t>
      </w:r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zakonski zastupnik dužnika </w:t>
      </w:r>
      <w:r w:rsidR="00747D2F">
        <w:t>Siniša Kulišić, Đurđenovac, Kralja Zvonimira 4</w:t>
      </w:r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zakonski zastupnik dužnika </w:t>
      </w:r>
      <w:r w:rsidR="00747D2F">
        <w:t>Siniša Kulišić, Đurđenovac, Kralja Zvonimira 4</w:t>
      </w:r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22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4E569A">
      <w:pPr>
        <w:numPr>
          <w:ilvl w:val="0"/>
          <w:numId w:val="10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747D2F">
        <w:t>Siniša Kulišić, Đurđenovac, Kralja Zvonimira 4</w:t>
      </w:r>
      <w:r w:rsidR="004E569A">
        <w:t xml:space="preserve">, 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22.10.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FD9" w:rsidR="00D50FD9">
      <w:r>
        <w:separator/>
      </w:r>
    </w:p>
  </w:endnote>
  <w:endnote w:id="0" w:type="continuationSeparator">
    <w:p w:rsidRDefault="00D50FD9" w:rsidR="00D50F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FD9" w:rsidR="00D50FD9">
      <w:r>
        <w:separator/>
      </w:r>
    </w:p>
  </w:footnote>
  <w:footnote w:id="0" w:type="continuationSeparator">
    <w:p w:rsidRDefault="00D50FD9" w:rsidR="00D50F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5E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52067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92709F">
      <w:t>6 St-826/16-3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92709F">
      <w:t>826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FCD"/>
    <w:rsid w:val="00872876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EC2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32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0FD9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20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E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45E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5E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E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E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20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5E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45E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5E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E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E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j.d.o.o. za fotografske usluge</izvorni_sadrzaj>
    <derivirana_varijabla naziv="DomainObject.Predmet.ProtustrankaFormated_1">  FLASH j.d.o.o. za fotografske usluge</derivirana_varijabla>
  </DomainObject.Predmet.ProtustrankaFormated>
  <DomainObject.Predmet.ProtustrankaFormatedOIB>
    <izvorni_sadrzaj>  FLASH j.d.o.o. za fotografske usluge, OIB 69916691178</izvorni_sadrzaj>
    <derivirana_varijabla naziv="DomainObject.Predmet.ProtustrankaFormatedOIB_1">  FLASH j.d.o.o. za fotografske usluge, OIB 69916691178</derivirana_varijabla>
  </DomainObject.Predmet.ProtustrankaFormatedOIB>
  <DomainObject.Predmet.ProtustrankaFormatedWithAdress>
    <izvorni_sadrzaj> FLASH j.d.o.o. za fotografske usluge, Ivane Brlić Mažuranić 1, 31500 Našice</izvorni_sadrzaj>
    <derivirana_varijabla naziv="DomainObject.Predmet.ProtustrankaFormatedWithAdress_1"> FLASH j.d.o.o. za fotografske usluge, Ivane Brlić Mažuranić 1, 31500 Našice</derivirana_varijabla>
  </DomainObject.Predmet.ProtustrankaFormatedWithAdress>
  <DomainObject.Predmet.ProtustrankaFormatedWithAdressOIB>
    <izvorni_sadrzaj> FLASH j.d.o.o. za fotografske usluge, OIB 69916691178, Ivane Brlić Mažuranić 1, 31500 Našice</izvorni_sadrzaj>
    <derivirana_varijabla naziv="DomainObject.Predmet.ProtustrankaFormatedWithAdressOIB_1"> FLASH j.d.o.o. za fotografske usluge, OIB 69916691178, Ivane Brlić Mažuranić 1, 31500 Našice</derivirana_varijabla>
  </DomainObject.Predmet.ProtustrankaFormatedWithAdressOIB>
  <DomainObject.Predmet.ProtustrankaWithAdress>
    <izvorni_sadrzaj>FLASH j.d.o.o. za fotografske usluge Ivane Brlić Mažuranić 1, 31500 Našice</izvorni_sadrzaj>
    <derivirana_varijabla naziv="DomainObject.Predmet.ProtustrankaWithAdress_1">FLASH j.d.o.o. za fotografske usluge Ivane Brlić Mažuranić 1, 31500 Našice</derivirana_varijabla>
  </DomainObject.Predmet.ProtustrankaWithAdress>
  <DomainObject.Predmet.ProtustrankaWithAdressOIB>
    <izvorni_sadrzaj>FLASH j.d.o.o. za fotografske usluge, OIB 69916691178, Ivane Brlić Mažuranić 1, 31500 Našice</izvorni_sadrzaj>
    <derivirana_varijabla naziv="DomainObject.Predmet.ProtustrankaWithAdressOIB_1">FLASH j.d.o.o. za fotografske usluge, OIB 69916691178, Ivane Brlić Mažuranić 1, 31500 Našice</derivirana_varijabla>
  </DomainObject.Predmet.ProtustrankaWithAdressOIB>
  <DomainObject.Predmet.ProtustrankaNazivFormated>
    <izvorni_sadrzaj>FLASH j.d.o.o. za fotografske usluge</izvorni_sadrzaj>
    <derivirana_varijabla naziv="DomainObject.Predmet.ProtustrankaNazivFormated_1">FLASH j.d.o.o. za fotografske usluge</derivirana_varijabla>
  </DomainObject.Predmet.ProtustrankaNazivFormated>
  <DomainObject.Predmet.ProtustrankaNazivFormatedOIB>
    <izvorni_sadrzaj>FLASH j.d.o.o. za fotografske usluge, OIB 69916691178</izvorni_sadrzaj>
    <derivirana_varijabla naziv="DomainObject.Predmet.ProtustrankaNazivFormatedOIB_1">FLASH j.d.o.o. za fotografske usluge, OIB 69916691178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FLASH j.d.o.o. za fotografske usluge</item>
    </izvorni_sadrzaj>
    <derivirana_varijabla naziv="DomainObject.Predmet.ProtuStrankaListFormated_1">
      <item>FLASH j.d.o.o. za fotografske usluge</item>
    </derivirana_varijabla>
  </DomainObject.Predmet.ProtuStrankaListFormated>
  <DomainObject.Predmet.ProtuStrankaListFormatedOIB>
    <izvorni_sadrzaj>
      <item>FLASH j.d.o.o. za fotografske usluge, OIB 69916691178</item>
    </izvorni_sadrzaj>
    <derivirana_varijabla naziv="DomainObject.Predmet.ProtuStrankaListFormatedOIB_1">
      <item>FLASH j.d.o.o. za fotografske usluge, OIB 69916691178</item>
    </derivirana_varijabla>
  </DomainObject.Predmet.ProtuStrankaListFormatedOIB>
  <DomainObject.Predmet.ProtuStrankaListFormatedWithAdress>
    <izvorni_sadrzaj>
      <item>FLASH j.d.o.o. za fotografske usluge, Ivane Brlić Mažuranić 1, 31500 Našice</item>
    </izvorni_sadrzaj>
    <derivirana_varijabla naziv="DomainObject.Predmet.ProtuStrankaListFormatedWithAdress_1">
      <item>FLASH j.d.o.o. za fotografske usluge, Ivane Brlić Mažuranić 1, 31500 Našice</item>
    </derivirana_varijabla>
  </DomainObject.Predmet.ProtuStrankaListFormatedWithAdress>
  <DomainObject.Predmet.ProtuStrankaListFormatedWithAdressOIB>
    <izvorni_sadrzaj>
      <item>FLASH j.d.o.o. za fotografske usluge, OIB 69916691178, Ivane Brlić Mažuranić 1, 31500 Našice</item>
    </izvorni_sadrzaj>
    <derivirana_varijabla naziv="DomainObject.Predmet.ProtuStrankaListFormatedWithAdressOIB_1">
      <item>FLASH j.d.o.o. za fotografske usluge, OIB 69916691178, Ivane Brlić Mažuranić 1, 31500 Našice</item>
    </derivirana_varijabla>
  </DomainObject.Predmet.ProtuStrankaListFormatedWithAdressOIB>
  <DomainObject.Predmet.ProtuStrankaListNazivFormated>
    <izvorni_sadrzaj>
      <item>FLASH j.d.o.o. za fotografske usluge</item>
    </izvorni_sadrzaj>
    <derivirana_varijabla naziv="DomainObject.Predmet.ProtuStrankaListNazivFormated_1">
      <item>FLASH j.d.o.o. za fotografske usluge</item>
    </derivirana_varijabla>
  </DomainObject.Predmet.ProtuStrankaListNazivFormated>
  <DomainObject.Predmet.ProtuStrankaListNazivFormatedOIB>
    <izvorni_sadrzaj>
      <item>FLASH j.d.o.o. za fotografske usluge, OIB 69916691178</item>
    </izvorni_sadrzaj>
    <derivirana_varijabla naziv="DomainObject.Predmet.ProtuStrankaListNazivFormatedOIB_1">
      <item>FLASH j.d.o.o. za fotografske usluge, OIB 69916691178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FLASH j.d.o.o. za fotografske usluge</izvorni_sadrzaj>
    <derivirana_varijabla naziv="DomainObject.Predmet.ProtustrankaIDrugi_1">FLASH j.d.o.o. za fotografske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FLASH j.d.o.o. za fotografske usluge, OIB 69916691178, Ivane Brlić Mažuranić 1, 31500 Našice</izvorni_sadrzaj>
    <derivirana_varijabla naziv="DomainObject.Predmet.ProtustrankaIDrugiAdressOIB_1">FLASH j.d.o.o. za fotografske usluge, OIB 69916691178, Ivane Brlić Mažuranić 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FLASH j.d.o.o. za fotografske usluge</item>
    </izvorni_sadrzaj>
    <derivirana_varijabla naziv="DomainObject.Predmet.SudioniciListNaziv_1">
      <item>FINA RC OSIJEK</item>
      <item>FLASH j.d.o.o. za fotografske usluge</item>
    </derivirana_varijabla>
  </DomainObject.Predmet.SudioniciListNaziv>
  <DomainObject.Predmet.SudioniciListAdressOIB>
    <izvorni_sadrzaj>
      <item>FINA RC OSIJEK, OIB 85821130368</item>
      <item>FLASH j.d.o.o. za fotografske usluge, OIB 69916691178, Ivane Brlić Mažuranić 1,31500 Našice</item>
    </izvorni_sadrzaj>
    <derivirana_varijabla naziv="DomainObject.Predmet.SudioniciListAdressOIB_1">
      <item>FINA RC OSIJEK, OIB 85821130368</item>
      <item>FLASH j.d.o.o. za fotografske usluge, OIB 69916691178, Ivane Brlić Mažuranić 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69916691178</item>
    </izvorni_sadrzaj>
    <derivirana_varijabla naziv="DomainObject.Predmet.SudioniciListNazivOIB_1">
      <item>, OIB 85821130368</item>
      <item>, OIB 69916691178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E5D3D-6A6E-4F87-9AE6-28B8D15A72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435</properties:Words>
  <properties:Characters>2183</properties:Characters>
  <properties:Lines>104</properties:Lines>
  <properties:Paragraphs>23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2016-06-09T07:04:00Z</cp:lastPrinted>
  <dcterms:modified xmlns:xsi="http://www.w3.org/2001/XMLSchema-instance" xsi:type="dcterms:W3CDTF">2016-09-22T11:52:00Z</dcterms:modified>
  <cp:revision>119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