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6632" w14:paraId="2ae6632" w:rsidRDefault="00C17CE3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7410C3">
        <w:rPr>
          <w:b/>
        </w:rPr>
        <w:t>584</w:t>
      </w:r>
      <w:r w:rsidR="00497CB7">
        <w:rPr>
          <w:b/>
        </w:rPr>
        <w:t>/2017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7410C3" w:rsidRPr="007410C3">
        <w:t>PARAPET j.d.o.o. Okrug Gornji, Rožac 18 A, OIB: 69275304016</w:t>
      </w:r>
      <w:r w:rsidR="00CA3F30" w:rsidRPr="00CA3F30">
        <w:t xml:space="preserve">, </w:t>
      </w:r>
      <w:r>
        <w:t>dana</w:t>
      </w:r>
      <w:r w:rsidR="00EC1538">
        <w:t xml:space="preserve"> </w:t>
      </w:r>
      <w:r w:rsidR="00C17CE3">
        <w:t xml:space="preserve">11. srpnja </w:t>
      </w:r>
      <w:r w:rsidR="00497CB7">
        <w:t>2018</w:t>
      </w:r>
      <w:r w:rsidR="00C07794">
        <w:t xml:space="preserve">. </w:t>
      </w:r>
    </w:p>
    <w:p w:rsidRDefault="00C82BA1" w:rsidP="00C82BA1" w:rsidR="00C82BA1" w:rsidRPr="00C17CE3">
      <w:pPr>
        <w:jc w:val="both"/>
        <w:rPr>
          <w:sz w:val="16"/>
          <w:szCs w:val="16"/>
        </w:rPr>
      </w:pPr>
    </w:p>
    <w:p w:rsidRDefault="00C82BA1" w:rsidP="00C82BA1" w:rsidR="00C82BA1" w:rsidRPr="00C17CE3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7410C3" w:rsidRPr="007410C3">
        <w:t>PARAPET j.d.o.o. Okrug Gornji, Rožac 18 A, OIB: 69275304016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FB04FB">
        <w:t>15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7410C3">
        <w:t>584</w:t>
      </w:r>
      <w:r w:rsidR="00497CB7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7410C3" w:rsidP="007410C3" w:rsidR="007410C3" w:rsidRPr="007410C3">
      <w:pPr>
        <w:ind w:firstLine="708"/>
        <w:jc w:val="both"/>
        <w:rPr>
          <w:szCs w:val="24"/>
        </w:rPr>
      </w:pPr>
      <w:r w:rsidRPr="007410C3">
        <w:rPr>
          <w:szCs w:val="24"/>
        </w:rPr>
        <w:t>Financijska agencija, Regionalni centar</w:t>
      </w:r>
      <w:r w:rsidR="00C17CE3">
        <w:rPr>
          <w:szCs w:val="24"/>
        </w:rPr>
        <w:t xml:space="preserve"> Split podnijela je ovom sudu 24</w:t>
      </w:r>
      <w:r w:rsidRPr="007410C3">
        <w:rPr>
          <w:szCs w:val="24"/>
        </w:rPr>
        <w:t>. svibnja 2017. prijedlog za otvaranje stečajnog postupka nad dužnikom PARAPET j.d.o.o. Okrug Gornji, a sve sukladno odredbama čl. 110. st. 1. Stečajnog zakona (Narodne novine 71/15 i 104/17, dalje SZ).</w:t>
      </w:r>
    </w:p>
    <w:p w:rsidRDefault="007410C3" w:rsidP="007410C3" w:rsidR="007410C3" w:rsidRPr="007410C3">
      <w:pPr>
        <w:ind w:firstLine="708"/>
        <w:jc w:val="both"/>
        <w:rPr>
          <w:szCs w:val="24"/>
        </w:rPr>
      </w:pPr>
    </w:p>
    <w:p w:rsidRDefault="007410C3" w:rsidP="007410C3" w:rsidR="00A77C6D">
      <w:pPr>
        <w:ind w:firstLine="708"/>
        <w:jc w:val="both"/>
        <w:rPr>
          <w:szCs w:val="24"/>
        </w:rPr>
      </w:pPr>
      <w:r w:rsidRPr="007410C3">
        <w:rPr>
          <w:szCs w:val="24"/>
        </w:rPr>
        <w:t>U</w:t>
      </w:r>
      <w:r w:rsidR="00C17CE3">
        <w:rPr>
          <w:szCs w:val="24"/>
        </w:rPr>
        <w:t xml:space="preserve"> podnesenom prijedlogu u bitnom je navedeno</w:t>
      </w:r>
      <w:r w:rsidRPr="007410C3">
        <w:rPr>
          <w:szCs w:val="24"/>
        </w:rPr>
        <w:t xml:space="preserve"> da dužnik na dan 12. svibnja 2017., u Očevidniku redoslijeda osnova za plaćanje, ima evidentirane neizvršene osnove za plaćanje u neprekinutom razdoblju od 120 dana, u ukupnom iznosu od 7.979,93 kn, kao i da prema podacima koji su dostavljeni od Hrvatskog zavoda za mi</w:t>
      </w:r>
      <w:r w:rsidR="00C17CE3">
        <w:rPr>
          <w:szCs w:val="24"/>
        </w:rPr>
        <w:t>rovinsko osiguranje dužnik ima troje</w:t>
      </w:r>
      <w:r w:rsidRPr="007410C3">
        <w:rPr>
          <w:szCs w:val="24"/>
        </w:rPr>
        <w:t xml:space="preserve"> zaposlenih, a predlagatelj da ne raspolaže drugim podacima o imovini dužnika.</w:t>
      </w:r>
    </w:p>
    <w:p w:rsidRDefault="007410C3" w:rsidP="007410C3" w:rsidR="007410C3">
      <w:pPr>
        <w:ind w:firstLine="708"/>
        <w:jc w:val="both"/>
      </w:pPr>
    </w:p>
    <w:p w:rsidRDefault="00A77C6D" w:rsidP="00E159E1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7410C3">
        <w:t>584</w:t>
      </w:r>
      <w:r w:rsidR="00497CB7">
        <w:t>/2017</w:t>
      </w:r>
      <w:r w:rsidRPr="006A49A6">
        <w:t xml:space="preserve"> od </w:t>
      </w:r>
      <w:r w:rsidR="007410C3">
        <w:t>10. travnja</w:t>
      </w:r>
      <w:r w:rsidR="00497CB7">
        <w:t xml:space="preserve"> 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C17CE3" w:rsidP="00C17CE3" w:rsidR="00C17CE3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postupku.</w:t>
      </w:r>
    </w:p>
    <w:p w:rsidRDefault="007410C3" w:rsidP="00A77C6D" w:rsidR="007410C3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7410C3">
        <w:t>39</w:t>
      </w:r>
      <w:r>
        <w:t xml:space="preserve"> spisa) kojom se potvrđuje da dužnik na dan </w:t>
      </w:r>
      <w:r w:rsidR="007410C3">
        <w:t>04.06</w:t>
      </w:r>
      <w:r w:rsidR="00497CB7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7410C3">
        <w:rPr>
          <w:szCs w:val="24"/>
        </w:rPr>
        <w:t>507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FD4916" w:rsidR="00FD4916">
      <w:pPr>
        <w:ind w:firstLine="708"/>
        <w:jc w:val="both"/>
      </w:pPr>
      <w:r>
        <w:t xml:space="preserve">Međutim, osim postojanja stečajnog razloga kod dužnika, iz rezultata prethodnog postupka također proizlazi i da dužnik nema </w:t>
      </w:r>
      <w:r w:rsidR="00C17CE3">
        <w:t xml:space="preserve">vrjednije </w:t>
      </w:r>
      <w:r>
        <w:t xml:space="preserve">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</w:t>
      </w:r>
      <w:r w:rsidR="00B97989">
        <w:t>i Zemljišnoknjižni odjel Trogir dostavili su</w:t>
      </w:r>
      <w:r w:rsidR="00CE2897">
        <w:t xml:space="preserve"> ovom sudu </w:t>
      </w:r>
      <w:r w:rsidR="00B97989">
        <w:t>potvrde</w:t>
      </w:r>
      <w:r>
        <w:t xml:space="preserve"> (list </w:t>
      </w:r>
      <w:r w:rsidR="007410C3">
        <w:t>30</w:t>
      </w:r>
      <w:r w:rsidR="00B97989">
        <w:t xml:space="preserve"> i 37</w:t>
      </w:r>
      <w:r>
        <w:t xml:space="preserve"> spisa) </w:t>
      </w:r>
      <w:r w:rsidR="00CE2897">
        <w:t>koj</w:t>
      </w:r>
      <w:r w:rsidR="00B97989">
        <w:t>i</w:t>
      </w:r>
      <w:r w:rsidR="00CE2897">
        <w:t>m</w:t>
      </w:r>
      <w:r w:rsidR="00B97989">
        <w:t>a</w:t>
      </w:r>
      <w:r w:rsidR="00CE2897">
        <w:t xml:space="preserve"> se potvrđuje</w:t>
      </w:r>
      <w:r>
        <w:t xml:space="preserve"> da dužnik nije upisan kao</w:t>
      </w:r>
      <w:r w:rsidR="00B97989">
        <w:t xml:space="preserve"> vlasnik nekretnina </w:t>
      </w:r>
      <w:r w:rsidR="00C17CE3">
        <w:t xml:space="preserve">na području </w:t>
      </w:r>
      <w:r w:rsidR="00B97989">
        <w:t>njihove nadležnosti</w:t>
      </w:r>
      <w:r w:rsidR="007410C3">
        <w:t xml:space="preserve">. </w:t>
      </w:r>
      <w:r>
        <w:t>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uvjerenje od </w:t>
      </w:r>
      <w:r w:rsidR="007410C3">
        <w:t>22</w:t>
      </w:r>
      <w:r w:rsidR="00497CB7">
        <w:t>.05.2018</w:t>
      </w:r>
      <w:r w:rsidR="00CE2897">
        <w:t xml:space="preserve">. (list </w:t>
      </w:r>
      <w:r w:rsidR="007410C3">
        <w:t>31</w:t>
      </w:r>
      <w:r w:rsidR="00B97989">
        <w:t>-32</w:t>
      </w:r>
      <w:r>
        <w:t xml:space="preserve"> spisa) iz kojeg je razvidno da dužnik nije evidentiran kao vlasnik vozila. </w:t>
      </w:r>
      <w:r w:rsidR="00B97989">
        <w:t>Na kraju</w:t>
      </w:r>
      <w:r>
        <w:t xml:space="preserve">, Porezna uprava – Područni ured </w:t>
      </w:r>
      <w:r w:rsidR="007410C3">
        <w:t>Split, Ispostava Trogir</w:t>
      </w:r>
      <w:r w:rsidR="00CE2897">
        <w:t xml:space="preserve">, od koje su također zatraženi podaci o imovini dužnika, dostavila </w:t>
      </w:r>
      <w:r w:rsidR="0007111F">
        <w:t xml:space="preserve">je </w:t>
      </w:r>
      <w:r w:rsidR="00CE2897">
        <w:t xml:space="preserve">ovom sudu </w:t>
      </w:r>
      <w:r w:rsidR="007410C3">
        <w:t xml:space="preserve">24.05.2018. </w:t>
      </w:r>
      <w:r w:rsidR="00B97989">
        <w:t xml:space="preserve">posljednju zaprimljenu </w:t>
      </w:r>
      <w:r w:rsidR="007410C3">
        <w:t xml:space="preserve">bilancu </w:t>
      </w:r>
      <w:r w:rsidR="00B97989">
        <w:t>dužnika za 2013. godinu, a iz kojih financijskih izvješća – bilance također nije razvidno postojanje bilo kakve materijalne imovine</w:t>
      </w:r>
      <w:r w:rsidR="00FD4916">
        <w:t xml:space="preserve"> kod dužnika</w:t>
      </w:r>
      <w:r w:rsidR="0007111F">
        <w:t>.</w:t>
      </w:r>
      <w:r w:rsidR="00B97989">
        <w:t xml:space="preserve"> Naime, u toj bilanci od imovine dužnika navedena su samo potraživanja u iznosu od 9.500,00 kn te novac u banci i blagajni u iznosu od 8.725,00 kn. Nenaplaćena potraživanja odnosno novčane tražbine ne predstavljaju likvidnu imovinu dostatnu za podmirenje troškova stečajnog postupka, jer se samim potraživanjem neizbježni troškovi koji nastaju u stečajnom postupku ne mogu podmiriti, a niti je bez raspoloživih novčanih sredstava moguće pokrenuti postupke radi prisilne naplate tih potraživanja.</w:t>
      </w:r>
      <w:r w:rsidR="00FD4916">
        <w:t xml:space="preserve"> Isto tako niti podaci u dostavljenoj bilanci iz 2013. o postojanju </w:t>
      </w:r>
      <w:r w:rsidR="00FB04FB">
        <w:t>novčanih</w:t>
      </w:r>
      <w:r w:rsidR="00FD4916">
        <w:t xml:space="preserve"> sredstva u banci i blagajni dužnika ne predstavljaju relevantan dokaz o današnjem postojanju tih sredstva, a to pogotovo uzimajući u obzir da je račun dužnika u međuvremenu blokiran.</w:t>
      </w:r>
    </w:p>
    <w:p w:rsidRDefault="00FD4916" w:rsidP="00FD4916" w:rsidR="0007111F">
      <w:pPr>
        <w:ind w:firstLine="708"/>
        <w:jc w:val="both"/>
      </w:pPr>
      <w:r>
        <w:t xml:space="preserve">  </w:t>
      </w: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</w:t>
      </w:r>
      <w:r w:rsidR="00E159E1">
        <w:rPr>
          <w:szCs w:val="24"/>
        </w:rPr>
        <w:t xml:space="preserve">vrjednije likvidne </w:t>
      </w:r>
      <w:r>
        <w:rPr>
          <w:szCs w:val="24"/>
        </w:rPr>
        <w:t xml:space="preserve">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E159E1" w:rsidP="00E159E1" w:rsidR="00E159E1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E159E1" w:rsidP="00E159E1" w:rsidR="00E159E1" w:rsidRPr="00BD2D8B">
      <w:pPr>
        <w:jc w:val="both"/>
      </w:pPr>
    </w:p>
    <w:p w:rsidRDefault="00E159E1" w:rsidP="00E159E1" w:rsidR="00E159E1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oko 20</w:t>
      </w:r>
      <w:r w:rsidRPr="00BD2D8B">
        <w:t>.000,00 kn</w:t>
      </w:r>
      <w:r>
        <w:t>. Budući da je FINA obavijestila sud da je, suk</w:t>
      </w:r>
      <w:r w:rsidR="00FB04FB">
        <w:t>ladno odredbama čl. 112. SZ-a,</w:t>
      </w:r>
      <w:r>
        <w:t xml:space="preserve"> na ime predujma za troškove stečajnog postupka zaplijenjen iznos od 5.000,00 kn, to je stoga od navedenih ukupno predvidivih</w:t>
      </w:r>
      <w:r w:rsidRPr="00BD2D8B">
        <w:t xml:space="preserve"> </w:t>
      </w:r>
      <w:r>
        <w:t>troškova stečajnog postupka u iznosu od 20.000,00 kn valjalo oduzeti već zaplijenjeni iznos predujma od strane FINE. Upravo stoga, visina zatraženog predujma je određena u iznosu od 15.000,00 kn.</w:t>
      </w:r>
    </w:p>
    <w:p w:rsidRDefault="00372D43" w:rsidP="00372D43" w:rsidR="00372D43" w:rsidRPr="00A16643">
      <w:pPr>
        <w:jc w:val="both"/>
        <w:rPr>
          <w:szCs w:val="24"/>
        </w:rPr>
      </w:pPr>
    </w:p>
    <w:p w:rsidRDefault="00372D43" w:rsidP="00372D43" w:rsidR="00372D43" w:rsidRPr="00A16643">
      <w:pPr>
        <w:ind w:firstLine="708"/>
        <w:jc w:val="both"/>
        <w:rPr>
          <w:szCs w:val="24"/>
        </w:rPr>
      </w:pPr>
      <w:r w:rsidRPr="00A16643">
        <w:rPr>
          <w:szCs w:val="24"/>
        </w:rPr>
        <w:t>Slijedom svega naprijed navedenog, a temeljem od</w:t>
      </w:r>
      <w:r w:rsidR="00853084" w:rsidRPr="00A16643">
        <w:rPr>
          <w:szCs w:val="24"/>
        </w:rPr>
        <w:t>redbi čl. 132. st. 1. i 2. SZ-a</w:t>
      </w:r>
      <w:r w:rsidRPr="00A16643">
        <w:rPr>
          <w:szCs w:val="24"/>
        </w:rPr>
        <w:t xml:space="preserve">, odlučeno je kao u izreci ovog rješenja. </w:t>
      </w:r>
    </w:p>
    <w:p w:rsidRDefault="006B2F06" w:rsidP="00853084" w:rsidR="006B2F06" w:rsidRPr="00A16643">
      <w:pPr>
        <w:jc w:val="both"/>
        <w:rPr>
          <w:szCs w:val="24"/>
        </w:rPr>
      </w:pPr>
    </w:p>
    <w:p w:rsidRDefault="0028268A" w:rsidP="0028268A" w:rsidR="0028268A" w:rsidRPr="00A16643">
      <w:pPr>
        <w:jc w:val="center"/>
        <w:rPr>
          <w:szCs w:val="24"/>
        </w:rPr>
      </w:pPr>
      <w:r w:rsidRPr="00A16643">
        <w:rPr>
          <w:szCs w:val="24"/>
        </w:rPr>
        <w:t>U Splitu,</w:t>
      </w:r>
      <w:r w:rsidR="00853084" w:rsidRPr="00A16643">
        <w:rPr>
          <w:szCs w:val="24"/>
        </w:rPr>
        <w:t xml:space="preserve"> </w:t>
      </w:r>
      <w:r w:rsidR="00E159E1">
        <w:rPr>
          <w:szCs w:val="24"/>
        </w:rPr>
        <w:t xml:space="preserve">11. srpnja </w:t>
      </w:r>
      <w:r w:rsidR="00A16643" w:rsidRPr="00A16643">
        <w:rPr>
          <w:szCs w:val="24"/>
        </w:rPr>
        <w:t>2018</w:t>
      </w:r>
      <w:r w:rsidR="005A49E7" w:rsidRPr="00A16643">
        <w:rPr>
          <w:szCs w:val="24"/>
        </w:rPr>
        <w:t>.</w:t>
      </w:r>
      <w:r w:rsidR="000F41F7" w:rsidRPr="00A16643">
        <w:rPr>
          <w:szCs w:val="24"/>
        </w:rPr>
        <w:t xml:space="preserve"> </w:t>
      </w:r>
    </w:p>
    <w:p w:rsidRDefault="0028268A" w:rsidP="0028268A" w:rsidR="0028268A" w:rsidRPr="00A16643">
      <w:pPr>
        <w:ind w:firstLine="708"/>
        <w:jc w:val="both"/>
        <w:rPr>
          <w:szCs w:val="24"/>
        </w:rPr>
      </w:pPr>
    </w:p>
    <w:p w:rsidRDefault="0028268A" w:rsidP="00254B18" w:rsidR="0028268A" w:rsidRPr="00A16643">
      <w:pPr>
        <w:ind w:firstLine="708" w:left="7080"/>
        <w:rPr>
          <w:szCs w:val="24"/>
        </w:rPr>
      </w:pPr>
      <w:r w:rsidRPr="00A16643">
        <w:rPr>
          <w:szCs w:val="24"/>
        </w:rPr>
        <w:t xml:space="preserve">S U D A C </w:t>
      </w:r>
    </w:p>
    <w:p w:rsidRDefault="0028268A" w:rsidP="00FD40FE" w:rsidR="0028268A" w:rsidRPr="00A16643">
      <w:pPr>
        <w:ind w:left="7080"/>
        <w:rPr>
          <w:sz w:val="28"/>
          <w:szCs w:val="28"/>
        </w:rPr>
      </w:pPr>
    </w:p>
    <w:p w:rsidRDefault="0028268A" w:rsidP="00254B18" w:rsidR="0028268A" w:rsidRPr="00A16643">
      <w:pPr>
        <w:ind w:firstLine="708" w:left="7080"/>
        <w:rPr>
          <w:szCs w:val="24"/>
        </w:rPr>
      </w:pPr>
      <w:r w:rsidRPr="00A16643">
        <w:rPr>
          <w:szCs w:val="24"/>
        </w:rPr>
        <w:t>Paško Bačić</w:t>
      </w:r>
    </w:p>
    <w:p w:rsidRDefault="00254B18" w:rsidP="0028268A" w:rsidR="00254B18" w:rsidRPr="00A16643">
      <w:pPr>
        <w:rPr>
          <w:szCs w:val="24"/>
        </w:rPr>
      </w:pPr>
    </w:p>
    <w:p w:rsidRDefault="000C7281" w:rsidP="005A49E7" w:rsidR="000C7281" w:rsidRPr="00A16643">
      <w:pPr>
        <w:rPr>
          <w:szCs w:val="24"/>
        </w:rPr>
      </w:pPr>
    </w:p>
    <w:p w:rsidRDefault="007B021C" w:rsidP="005A49E7" w:rsidR="007B021C" w:rsidRPr="00A16643">
      <w:pPr>
        <w:rPr>
          <w:szCs w:val="24"/>
        </w:rPr>
      </w:pPr>
    </w:p>
    <w:p w:rsidRDefault="005A49E7" w:rsidP="005A49E7" w:rsidR="005A49E7" w:rsidRPr="00A16643">
      <w:pPr>
        <w:rPr>
          <w:szCs w:val="24"/>
        </w:rPr>
      </w:pPr>
      <w:r w:rsidRPr="00A16643">
        <w:rPr>
          <w:szCs w:val="24"/>
        </w:rPr>
        <w:t>POUKA O PRAVNOM LIJEKU:</w:t>
      </w:r>
    </w:p>
    <w:p w:rsidRDefault="005A49E7" w:rsidP="005A49E7" w:rsidR="005A49E7" w:rsidRPr="00A16643">
      <w:pPr>
        <w:jc w:val="both"/>
        <w:rPr>
          <w:szCs w:val="24"/>
        </w:rPr>
      </w:pPr>
      <w:r w:rsidRPr="00A16643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 w:rsidRPr="00A16643">
      <w:pPr>
        <w:rPr>
          <w:szCs w:val="24"/>
        </w:rPr>
      </w:pPr>
    </w:p>
    <w:p w:rsidRDefault="00A16643" w:rsidP="00853084" w:rsidR="00A16643" w:rsidRPr="00A16643">
      <w:pPr>
        <w:rPr>
          <w:szCs w:val="24"/>
        </w:rPr>
      </w:pPr>
    </w:p>
    <w:p w:rsidRDefault="005C615F" w:rsidP="005C615F" w:rsidR="005C615F" w:rsidRPr="00A16643">
      <w:pPr>
        <w:rPr>
          <w:szCs w:val="24"/>
        </w:rPr>
      </w:pPr>
      <w:r w:rsidRPr="00A16643">
        <w:rPr>
          <w:szCs w:val="24"/>
        </w:rPr>
        <w:t>DNA:</w:t>
      </w:r>
    </w:p>
    <w:p w:rsidRDefault="005C615F" w:rsidP="005C615F" w:rsidR="005C615F" w:rsidRPr="00A16643">
      <w:pPr>
        <w:rPr>
          <w:szCs w:val="24"/>
        </w:rPr>
      </w:pPr>
      <w:r w:rsidRPr="00A16643">
        <w:rPr>
          <w:szCs w:val="24"/>
        </w:rPr>
        <w:t xml:space="preserve">-  predlagatelju – FINA </w:t>
      </w:r>
    </w:p>
    <w:p w:rsidRDefault="005C615F" w:rsidP="005C615F" w:rsidR="005C615F" w:rsidRPr="00A16643">
      <w:pPr>
        <w:rPr>
          <w:szCs w:val="24"/>
        </w:rPr>
      </w:pPr>
      <w:r w:rsidRPr="00A16643">
        <w:rPr>
          <w:szCs w:val="24"/>
        </w:rPr>
        <w:t>-  dužniku</w:t>
      </w:r>
    </w:p>
    <w:p w:rsidRDefault="005C615F" w:rsidP="005C615F" w:rsidR="005C615F" w:rsidRPr="00A16643">
      <w:pPr>
        <w:rPr>
          <w:szCs w:val="24"/>
        </w:rPr>
      </w:pPr>
      <w:r w:rsidRPr="00A16643">
        <w:rPr>
          <w:szCs w:val="24"/>
        </w:rPr>
        <w:t>-  e-Oglasna ploča suda</w:t>
      </w:r>
    </w:p>
    <w:p w:rsidRDefault="005C615F" w:rsidP="005C615F" w:rsidR="0001635B" w:rsidRPr="00A16643">
      <w:pPr>
        <w:rPr>
          <w:szCs w:val="24"/>
        </w:rPr>
      </w:pPr>
      <w:r w:rsidRPr="00A16643">
        <w:rPr>
          <w:szCs w:val="24"/>
        </w:rPr>
        <w:t>-  u spis</w:t>
      </w:r>
    </w:p>
    <w:sectPr w:rsidSect="00E159E1" w:rsidR="0001635B" w:rsidRPr="00A16643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17B50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7410C3">
      <w:t>584</w:t>
    </w:r>
    <w:r w:rsidR="00497CB7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7111F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97CB7"/>
    <w:rsid w:val="004D2E23"/>
    <w:rsid w:val="00527E87"/>
    <w:rsid w:val="005527D0"/>
    <w:rsid w:val="005A49E7"/>
    <w:rsid w:val="005C615F"/>
    <w:rsid w:val="005F0655"/>
    <w:rsid w:val="005F7AF5"/>
    <w:rsid w:val="00652289"/>
    <w:rsid w:val="00652311"/>
    <w:rsid w:val="006B2F06"/>
    <w:rsid w:val="006E2E5B"/>
    <w:rsid w:val="006E38F4"/>
    <w:rsid w:val="006F4A44"/>
    <w:rsid w:val="007062C3"/>
    <w:rsid w:val="00724DFD"/>
    <w:rsid w:val="007410C3"/>
    <w:rsid w:val="00757C72"/>
    <w:rsid w:val="00765651"/>
    <w:rsid w:val="007B021C"/>
    <w:rsid w:val="007C578C"/>
    <w:rsid w:val="008519F8"/>
    <w:rsid w:val="00853084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16643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97989"/>
    <w:rsid w:val="00BB0197"/>
    <w:rsid w:val="00BB0DDA"/>
    <w:rsid w:val="00BD48AD"/>
    <w:rsid w:val="00BE01DF"/>
    <w:rsid w:val="00BE546C"/>
    <w:rsid w:val="00C07794"/>
    <w:rsid w:val="00C17B50"/>
    <w:rsid w:val="00C17CE3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159E1"/>
    <w:rsid w:val="00E51D56"/>
    <w:rsid w:val="00EC1538"/>
    <w:rsid w:val="00EE49D5"/>
    <w:rsid w:val="00EF7CD8"/>
    <w:rsid w:val="00F63621"/>
    <w:rsid w:val="00FA21CA"/>
    <w:rsid w:val="00FB04FB"/>
    <w:rsid w:val="00FD0A2F"/>
    <w:rsid w:val="00FD238B"/>
    <w:rsid w:val="00FD40FE"/>
    <w:rsid w:val="00FD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C17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C17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PARAPET j.d.o.o. za građenje</izvorni_sadrzaj>
    <derivirana_varijabla naziv="DomainObject.Predmet.ProtustrankaFormated_1">  PARAPET j.d.o.o. za građenje</derivirana_varijabla>
  </DomainObject.Predmet.ProtustrankaFormated>
  <DomainObject.Predmet.ProtustrankaFormatedOIB>
    <izvorni_sadrzaj>  PARAPET j.d.o.o. za građenje, OIB 69275304016</izvorni_sadrzaj>
    <derivirana_varijabla naziv="DomainObject.Predmet.ProtustrankaFormatedOIB_1">  PARAPET j.d.o.o. za građenje, OIB 69275304016</derivirana_varijabla>
  </DomainObject.Predmet.ProtustrankaFormatedOIB>
  <DomainObject.Predmet.ProtustrankaFormatedWithAdress>
    <izvorni_sadrzaj> PARAPET j.d.o.o. za građenje, Rožac 18 A, 21220 Okrug Gornji</izvorni_sadrzaj>
    <derivirana_varijabla naziv="DomainObject.Predmet.ProtustrankaFormatedWithAdress_1"> PARAPET j.d.o.o. za građenje, Rožac 18 A, 21220 Okrug Gornji</derivirana_varijabla>
  </DomainObject.Predmet.ProtustrankaFormatedWithAdress>
  <DomainObject.Predmet.ProtustrankaFormatedWithAdressOIB>
    <izvorni_sadrzaj> PARAPET j.d.o.o. za građenje, OIB 69275304016, Rožac 18 A, 21220 Okrug Gornji</izvorni_sadrzaj>
    <derivirana_varijabla naziv="DomainObject.Predmet.ProtustrankaFormatedWithAdressOIB_1"> PARAPET j.d.o.o. za građenje, OIB 69275304016, Rožac 18 A, 21220 Okrug Gornji</derivirana_varijabla>
  </DomainObject.Predmet.ProtustrankaFormatedWithAdressOIB>
  <DomainObject.Predmet.ProtustrankaWithAdress>
    <izvorni_sadrzaj>PARAPET j.d.o.o. za građenje Rožac 18 A, 21220 Okrug Gornji</izvorni_sadrzaj>
    <derivirana_varijabla naziv="DomainObject.Predmet.ProtustrankaWithAdress_1">PARAPET j.d.o.o. za građenje Rožac 18 A, 21220 Okrug Gornji</derivirana_varijabla>
  </DomainObject.Predmet.ProtustrankaWithAdress>
  <DomainObject.Predmet.ProtustrankaWithAdressOIB>
    <izvorni_sadrzaj>PARAPET j.d.o.o. za građenje, OIB 69275304016, Rožac 18 A, 21220 Okrug Gornji</izvorni_sadrzaj>
    <derivirana_varijabla naziv="DomainObject.Predmet.ProtustrankaWithAdressOIB_1">PARAPET j.d.o.o. za građenje, OIB 69275304016, Rožac 18 A, 21220 Okrug Gornji</derivirana_varijabla>
  </DomainObject.Predmet.ProtustrankaWithAdressOIB>
  <DomainObject.Predmet.ProtustrankaNazivFormated>
    <izvorni_sadrzaj>PARAPET j.d.o.o. za građenje</izvorni_sadrzaj>
    <derivirana_varijabla naziv="DomainObject.Predmet.ProtustrankaNazivFormated_1">PARAPET j.d.o.o. za građenje</derivirana_varijabla>
  </DomainObject.Predmet.ProtustrankaNazivFormated>
  <DomainObject.Predmet.ProtustrankaNazivFormatedOIB>
    <izvorni_sadrzaj>PARAPET j.d.o.o. za građenje, OIB 69275304016</izvorni_sadrzaj>
    <derivirana_varijabla naziv="DomainObject.Predmet.ProtustrankaNazivFormatedOIB_1">PARAPET j.d.o.o. za građenje, OIB 69275304016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7979.93</izvorni_sadrzaj>
    <derivirana_varijabla naziv="DomainObject.Predmet.TrenutnaVrijednost_1">7979.93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PARAPET j.d.o.o. za građenje</item>
    </izvorni_sadrzaj>
    <derivirana_varijabla naziv="DomainObject.Predmet.ProtuStrankaListFormated_1">
      <item>PARAPET j.d.o.o. za građenje</item>
    </derivirana_varijabla>
  </DomainObject.Predmet.ProtuStrankaListFormated>
  <DomainObject.Predmet.ProtuStrankaListFormatedOIB>
    <izvorni_sadrzaj>
      <item>PARAPET j.d.o.o. za građenje, OIB 69275304016</item>
    </izvorni_sadrzaj>
    <derivirana_varijabla naziv="DomainObject.Predmet.ProtuStrankaListFormatedOIB_1">
      <item>PARAPET j.d.o.o. za građenje, OIB 69275304016</item>
    </derivirana_varijabla>
  </DomainObject.Predmet.ProtuStrankaListFormatedOIB>
  <DomainObject.Predmet.ProtuStrankaListFormatedWithAdress>
    <izvorni_sadrzaj>
      <item>PARAPET j.d.o.o. za građenje, Rožac 18 A, 21220 Okrug Gornji</item>
    </izvorni_sadrzaj>
    <derivirana_varijabla naziv="DomainObject.Predmet.ProtuStrankaListFormatedWithAdress_1">
      <item>PARAPET j.d.o.o. za građenje, Rožac 18 A, 21220 Okrug Gornji</item>
    </derivirana_varijabla>
  </DomainObject.Predmet.ProtuStrankaListFormatedWithAdress>
  <DomainObject.Predmet.ProtuStrankaListFormatedWithAdressOIB>
    <izvorni_sadrzaj>
      <item>PARAPET j.d.o.o. za građenje, OIB 69275304016, Rožac 18 A, 21220 Okrug Gornji</item>
    </izvorni_sadrzaj>
    <derivirana_varijabla naziv="DomainObject.Predmet.ProtuStrankaListFormatedWithAdressOIB_1">
      <item>PARAPET j.d.o.o. za građenje, OIB 69275304016, Rožac 18 A, 21220 Okrug Gornji</item>
    </derivirana_varijabla>
  </DomainObject.Predmet.ProtuStrankaListFormatedWithAdressOIB>
  <DomainObject.Predmet.ProtuStrankaListNazivFormated>
    <izvorni_sadrzaj>
      <item>PARAPET j.d.o.o. za građenje</item>
    </izvorni_sadrzaj>
    <derivirana_varijabla naziv="DomainObject.Predmet.ProtuStrankaListNazivFormated_1">
      <item>PARAPET j.d.o.o. za građenje</item>
    </derivirana_varijabla>
  </DomainObject.Predmet.ProtuStrankaListNazivFormated>
  <DomainObject.Predmet.ProtuStrankaListNazivFormatedOIB>
    <izvorni_sadrzaj>
      <item>PARAPET j.d.o.o. za građenje, OIB 69275304016</item>
    </izvorni_sadrzaj>
    <derivirana_varijabla naziv="DomainObject.Predmet.ProtuStrankaListNazivFormatedOIB_1">
      <item>PARAPET j.d.o.o. za građenje, OIB 69275304016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PARAPET j.d.o.o. za građenje</izvorni_sadrzaj>
    <derivirana_varijabla naziv="DomainObject.Predmet.ProtustrankaIDrugi_1">PARAPET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PARAPET j.d.o.o. za građenje, OIB 69275304016, Rožac 18 A, 21220 Okrug Gornji</izvorni_sadrzaj>
    <derivirana_varijabla naziv="DomainObject.Predmet.ProtustrankaIDrugiAdressOIB_1">PARAPET j.d.o.o. za građenje, OIB 69275304016, Rožac 18 A,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PARAPET j.d.o.o. za građenje</item>
      <item>FINANCIJSKA AGENCIJA, RC SPLIT</item>
    </izvorni_sadrzaj>
    <derivirana_varijabla naziv="DomainObject.Predmet.SudioniciListNaziv_1">
      <item>PARAPET j.d.o.o. za građenje</item>
      <item>FINANCIJSKA AGENCIJA, RC SPLIT</item>
    </derivirana_varijabla>
  </DomainObject.Predmet.SudioniciListNaziv>
  <DomainObject.Predmet.SudioniciListAdressOIB>
    <izvorni_sadrzaj>
      <item>PARAPET j.d.o.o. za građenje, OIB 69275304016, Rožac 18 A,21220 Okrug Gornji</item>
      <item>FINANCIJSKA AGENCIJA, RC SPLIT, OIB 85821130368, Mažuranićevo šetalište 24 b,21000 Split</item>
    </izvorni_sadrzaj>
    <derivirana_varijabla naziv="DomainObject.Predmet.SudioniciListAdressOIB_1">
      <item>PARAPET j.d.o.o. za građenje, OIB 69275304016, Rožac 18 A,21220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69275304016</item>
      <item>, OIB 85821130368</item>
    </izvorni_sadrzaj>
    <derivirana_varijabla naziv="DomainObject.Predmet.SudioniciListNazivOIB_1">
      <item>, OIB 69275304016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5AA77-B934-43B6-A6C3-37C14A105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1321</properties:Words>
  <properties:Characters>7328</properties:Characters>
  <properties:Lines>147</properties:Lines>
  <properties:Paragraphs>32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2018-05-25T08:13:00Z</dcterms:created>
  <dc:creator>Paško Bačić</dc:creator>
  <cp:lastModifiedBy>Paško Bačić</cp:lastModifiedBy>
  <cp:lastPrinted>2018-07-11T12:10:00Z</cp:lastPrinted>
  <dcterms:modified xmlns:xsi="http://www.w3.org/2001/XMLSchema-instance" xsi:type="dcterms:W3CDTF">2018-07-11T12:20:00Z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