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da5d" w14:paraId="8c2da5d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160407">
        <w:rPr>
          <w:sz w:val="24"/>
          <w:szCs w:val="24"/>
        </w:rPr>
        <w:t>1</w:t>
      </w:r>
      <w:r w:rsidR="002026CD">
        <w:rPr>
          <w:sz w:val="24"/>
          <w:szCs w:val="24"/>
        </w:rPr>
        <w:t>36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026CD" w:rsidRPr="002026CD">
        <w:rPr>
          <w:sz w:val="24"/>
          <w:szCs w:val="24"/>
        </w:rPr>
        <w:t>BRATSKA LJUBAV jednostavno društvo s ograničenom odgovornošću za usluge i trgovinu, OIB: 05111792944, MBS: 080923704, iz Šašinovca, Miškinova ulica 1 C</w:t>
      </w:r>
      <w:r w:rsidR="00006D75">
        <w:rPr>
          <w:sz w:val="24"/>
          <w:szCs w:val="24"/>
        </w:rPr>
        <w:t xml:space="preserve">, </w:t>
      </w:r>
      <w:r w:rsidR="006A2844" w:rsidRPr="006A2844">
        <w:rPr>
          <w:sz w:val="24"/>
          <w:szCs w:val="24"/>
        </w:rPr>
        <w:t>11.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2026CD" w:rsidRPr="002026CD">
        <w:rPr>
          <w:sz w:val="24"/>
          <w:szCs w:val="24"/>
        </w:rPr>
        <w:t>BRATSKA LJUBAV jednostavno društvo s ograničenom odgovornošću za usluge i trgovinu, OIB: 05111792944, MBS: 080923704, iz Šašinovca, Miškinova ulica 1 C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6A2844" w:rsidRPr="006A2844">
        <w:rPr>
          <w:b/>
          <w:sz w:val="24"/>
          <w:szCs w:val="24"/>
        </w:rPr>
        <w:t>11.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371FC6" w:rsidRPr="00371FC6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685A8F" w:rsidRPr="00685A8F">
        <w:rPr>
          <w:sz w:val="24"/>
          <w:szCs w:val="24"/>
        </w:rPr>
        <w:t>MARIJAN DRLJANOVČAN, Miholjanec, Antuna Mihanovića 131, OIB:49708160625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6A2844" w:rsidRPr="006A2844">
        <w:rPr>
          <w:sz w:val="24"/>
          <w:szCs w:val="24"/>
        </w:rPr>
        <w:t>11.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1A262F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1A262F" w:rsidP="007A1486" w:rsidR="001A262F" w:rsidRPr="001A262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A262F">
        <w:rPr>
          <w:sz w:val="24"/>
          <w:szCs w:val="24"/>
        </w:rPr>
        <w:t>Za točnost otpravka - ovlašteni službenik</w:t>
      </w:r>
    </w:p>
    <w:p w:rsidRDefault="001A262F" w:rsidP="007A1486" w:rsidR="001A262F" w:rsidRPr="001A262F">
      <w:pPr>
        <w:ind w:left="720"/>
        <w:rPr>
          <w:sz w:val="24"/>
          <w:szCs w:val="24"/>
        </w:rPr>
      </w:pPr>
      <w:r w:rsidRPr="001A262F">
        <w:rPr>
          <w:sz w:val="24"/>
          <w:szCs w:val="24"/>
        </w:rPr>
        <w:tab/>
      </w:r>
      <w:r w:rsidRPr="001A262F">
        <w:rPr>
          <w:sz w:val="24"/>
          <w:szCs w:val="24"/>
        </w:rPr>
        <w:tab/>
      </w:r>
      <w:r w:rsidRPr="001A262F">
        <w:rPr>
          <w:sz w:val="24"/>
          <w:szCs w:val="24"/>
        </w:rPr>
        <w:tab/>
      </w:r>
      <w:r w:rsidRPr="001A262F">
        <w:rPr>
          <w:sz w:val="24"/>
          <w:szCs w:val="24"/>
        </w:rPr>
        <w:tab/>
      </w:r>
      <w:r w:rsidRPr="001A262F">
        <w:rPr>
          <w:sz w:val="24"/>
          <w:szCs w:val="24"/>
        </w:rPr>
        <w:tab/>
      </w:r>
      <w:r w:rsidRPr="001A262F">
        <w:rPr>
          <w:sz w:val="24"/>
          <w:szCs w:val="24"/>
        </w:rPr>
        <w:tab/>
        <w:t xml:space="preserve">        Ivana Stampf</w:t>
      </w:r>
    </w:p>
    <w:p w:rsidRDefault="001A262F" w:rsidP="007A1486" w:rsidR="001A262F" w:rsidRPr="007A1486">
      <w:pPr>
        <w:ind w:left="720"/>
      </w:pPr>
    </w:p>
    <w:p w:rsidRDefault="001A262F" w:rsidP="005A5521" w:rsidR="001A262F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6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160407">
      <w:rPr>
        <w:sz w:val="24"/>
        <w:szCs w:val="24"/>
      </w:rPr>
      <w:t>1</w:t>
    </w:r>
    <w:r w:rsidR="002026CD">
      <w:rPr>
        <w:sz w:val="24"/>
        <w:szCs w:val="24"/>
      </w:rPr>
      <w:t>36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32A1A"/>
    <w:rsid w:val="0013798A"/>
    <w:rsid w:val="00142251"/>
    <w:rsid w:val="0015574D"/>
    <w:rsid w:val="001577E6"/>
    <w:rsid w:val="00160407"/>
    <w:rsid w:val="00166158"/>
    <w:rsid w:val="00187881"/>
    <w:rsid w:val="001A262F"/>
    <w:rsid w:val="001A5EF6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1FC6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85A8F"/>
    <w:rsid w:val="006A2844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568B7"/>
    <w:rsid w:val="00765B55"/>
    <w:rsid w:val="00765D8C"/>
    <w:rsid w:val="00771951"/>
    <w:rsid w:val="007839FC"/>
    <w:rsid w:val="007A0310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A2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6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6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6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6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A2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6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6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6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6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BRATSKA LJUBAV jednostavno društvo s ograničenom odgovornošću za usluge i trgovinu</izvorni_sadrzaj>
    <derivirana_varijabla naziv="DomainObject.Predmet.ProtustrankaFormated_1">  BRATSKA LJUBAV jednostavno društvo s ograničenom odgovornošću za usluge i trgovinu</derivirana_varijabla>
  </DomainObject.Predmet.ProtustrankaFormated>
  <DomainObject.Predmet.ProtustrankaFormatedOIB>
    <izvorni_sadrzaj>  BRATSKA LJUBAV jednostavno društvo s ograničenom odgovornošću za usluge i trgovinu, OIB 05111792944</izvorni_sadrzaj>
    <derivirana_varijabla naziv="DomainObject.Predmet.ProtustrankaFormatedOIB_1">  BRATSKA LJUBAV jednostavno društvo s ograničenom odgovornošću za usluge i trgovinu, OIB 05111792944</derivirana_varijabla>
  </DomainObject.Predmet.ProtustrankaFormatedOIB>
  <DomainObject.Predmet.ProtustrankaFormatedWithAdress>
    <izvorni_sadrzaj> BRATSKA LJUBAV jednostavno društvo s ograničenom odgovornošću za usluge i trgovinu, Miškinova ulica/1 C, 10360 Šašinovec</izvorni_sadrzaj>
    <derivirana_varijabla naziv="DomainObject.Predmet.ProtustrankaFormatedWithAdress_1"> BRATSKA LJUBAV jednostavno društvo s ograničenom odgovornošću za usluge i trgovinu, Miškinova ulica/1 C, 10360 Šašinovec</derivirana_varijabla>
  </DomainObject.Predmet.ProtustrankaFormatedWithAdress>
  <DomainObject.Predmet.ProtustrankaFormatedWithAdressOIB>
    <izvorni_sadrzaj> BRATSKA LJUBAV jednostavno društvo s ograničenom odgovornošću za usluge i trgovinu, OIB 05111792944, Miškinova ulica/1 C, 10360 Šašinovec</izvorni_sadrzaj>
    <derivirana_varijabla naziv="DomainObject.Predmet.ProtustrankaFormatedWithAdressOIB_1"> BRATSKA LJUBAV jednostavno društvo s ograničenom odgovornošću za usluge i trgovinu, OIB 05111792944, Miškinova ulica/1 C, 10360 Šašinovec</derivirana_varijabla>
  </DomainObject.Predmet.ProtustrankaFormatedWithAdressOIB>
  <DomainObject.Predmet.ProtustrankaWithAdress>
    <izvorni_sadrzaj>BRATSKA LJUBAV jednostavno društvo s ograničenom odgovornošću za usluge i trgovinu Miškinova ulica/1 C, 10360 Šašinovec</izvorni_sadrzaj>
    <derivirana_varijabla naziv="DomainObject.Predmet.ProtustrankaWithAdress_1">BRATSKA LJUBAV jednostavno društvo s ograničenom odgovornošću za usluge i trgovinu Miškinova ulica/1 C, 10360 Šašinovec</derivirana_varijabla>
  </DomainObject.Predmet.ProtustrankaWithAdress>
  <DomainObject.Predmet.ProtustrankaWithAdressOIB>
    <izvorni_sadrzaj>BRATSKA LJUBAV jednostavno društvo s ograničenom odgovornošću za usluge i trgovinu, OIB 05111792944, Miškinova ulica/1 C, 10360 Šašinovec</izvorni_sadrzaj>
    <derivirana_varijabla naziv="DomainObject.Predmet.ProtustrankaWithAdressOIB_1">BRATSKA LJUBAV jednostavno društvo s ograničenom odgovornošću za usluge i trgovinu, OIB 05111792944, Miškinova ulica/1 C, 10360 Šašinovec</derivirana_varijabla>
  </DomainObject.Predmet.ProtustrankaWithAdressOIB>
  <DomainObject.Predmet.ProtustrankaNazivFormated>
    <izvorni_sadrzaj>BRATSKA LJUBAV jednostavno društvo s ograničenom odgovornošću za usluge i trgovinu</izvorni_sadrzaj>
    <derivirana_varijabla naziv="DomainObject.Predmet.ProtustrankaNazivFormated_1">BRATSKA LJUBAV jednostavno društvo s ograničenom odgovornošću za usluge i trgovinu</derivirana_varijabla>
  </DomainObject.Predmet.ProtustrankaNazivFormated>
  <DomainObject.Predmet.ProtustrankaNazivFormatedOIB>
    <izvorni_sadrzaj>BRATSKA LJUBAV jednostavno društvo s ograničenom odgovornošću za usluge i trgovinu, OIB 05111792944</izvorni_sadrzaj>
    <derivirana_varijabla naziv="DomainObject.Predmet.ProtustrankaNazivFormatedOIB_1">BRATSKA LJUBAV jednostavno društvo s ograničenom odgovornošću za usluge i trgovinu, OIB 05111792944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BRATSKA LJUBAV jednostavno društvo s ograničenom odgovornošću za usluge i trgovinu</item>
    </izvorni_sadrzaj>
    <derivirana_varijabla naziv="DomainObject.Predmet.ProtuStrankaListFormated_1">
      <item>BRATSKA LJUBAV jednostavno društvo s ograničenom odgovornošću za usluge i trgovinu</item>
    </derivirana_varijabla>
  </DomainObject.Predmet.ProtuStrankaListFormated>
  <DomainObject.Predmet.ProtuStrankaListFormatedOIB>
    <izvorni_sadrzaj>
      <item>BRATSKA LJUBAV jednostavno društvo s ograničenom odgovornošću za usluge i trgovinu, OIB 05111792944</item>
    </izvorni_sadrzaj>
    <derivirana_varijabla naziv="DomainObject.Predmet.ProtuStrankaListFormatedOIB_1">
      <item>BRATSKA LJUBAV jednostavno društvo s ograničenom odgovornošću za usluge i trgovinu, OIB 05111792944</item>
    </derivirana_varijabla>
  </DomainObject.Predmet.ProtuStrankaListFormatedOIB>
  <DomainObject.Predmet.ProtuStrankaListFormatedWithAdress>
    <izvorni_sadrzaj>
      <item>BRATSKA LJUBAV jednostavno društvo s ograničenom odgovornošću za usluge i trgovinu, Miškinova ulica/1 C, 10360 Šašinovec</item>
    </izvorni_sadrzaj>
    <derivirana_varijabla naziv="DomainObject.Predmet.ProtuStrankaListFormatedWithAdress_1">
      <item>BRATSKA LJUBAV jednostavno društvo s ograničenom odgovornošću za usluge i trgovinu, Miškinova ulica/1 C, 10360 Šašinovec</item>
    </derivirana_varijabla>
  </DomainObject.Predmet.ProtuStrankaListFormatedWithAdress>
  <DomainObject.Predmet.ProtuStrankaListFormatedWithAdressOIB>
    <izvorni_sadrzaj>
      <item>BRATSKA LJUBAV jednostavno društvo s ograničenom odgovornošću za usluge i trgovinu, OIB 05111792944, Miškinova ulica/1 C, 10360 Šašinovec</item>
    </izvorni_sadrzaj>
    <derivirana_varijabla naziv="DomainObject.Predmet.ProtuStrankaListFormatedWithAdressOIB_1">
      <item>BRATSKA LJUBAV jednostavno društvo s ograničenom odgovornošću za usluge i trgovinu, OIB 05111792944, Miškinova ulica/1 C, 10360 Šašinovec</item>
    </derivirana_varijabla>
  </DomainObject.Predmet.ProtuStrankaListFormatedWithAdressOIB>
  <DomainObject.Predmet.ProtuStrankaListNazivFormated>
    <izvorni_sadrzaj>
      <item>BRATSKA LJUBAV jednostavno društvo s ograničenom odgovornošću za usluge i trgovinu</item>
    </izvorni_sadrzaj>
    <derivirana_varijabla naziv="DomainObject.Predmet.ProtuStrankaListNazivFormated_1">
      <item>BRATSKA LJUBAV jednostavno društvo s ograničenom odgovornošću za usluge i trgovinu</item>
    </derivirana_varijabla>
  </DomainObject.Predmet.ProtuStrankaListNazivFormated>
  <DomainObject.Predmet.ProtuStrankaListNazivFormatedOIB>
    <izvorni_sadrzaj>
      <item>BRATSKA LJUBAV jednostavno društvo s ograničenom odgovornošću za usluge i trgovinu, OIB 05111792944</item>
    </izvorni_sadrzaj>
    <derivirana_varijabla naziv="DomainObject.Predmet.ProtuStrankaListNazivFormatedOIB_1">
      <item>BRATSKA LJUBAV jednostavno društvo s ograničenom odgovornošću za usluge i trgovinu, OIB 05111792944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BRATSKA LJUBAV jednostavno društvo s ograničenom odgovornošću za usluge i trgovinu</izvorni_sadrzaj>
    <derivirana_varijabla naziv="DomainObject.Predmet.ProtustrankaIDrugi_1">BRATSKA LJUBAV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BRATSKA LJUBAV jednostavno društvo s ograničenom odgovornošću za usluge i trgovinu, OIB 05111792944, Miškinova ulica/1 C, 10360 Šašinovec</izvorni_sadrzaj>
    <derivirana_varijabla naziv="DomainObject.Predmet.ProtustrankaIDrugiAdressOIB_1">BRATSKA LJUBAV jednostavno društvo s ograničenom odgovornošću za usluge i trgovinu, OIB 05111792944, Miškinova ulica/1 C,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BRATSKA LJUBAV jednostavno društvo s ograničenom odgovornošću za usluge i trgovinu</item>
    </izvorni_sadrzaj>
    <derivirana_varijabla naziv="DomainObject.Predmet.SudioniciListNaziv_1">
      <item>FINA Regionalni centar Zagreb</item>
      <item>BRATSKA LJUBAV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BRATSKA LJUBAV jednostavno društvo s ograničenom odgovornošću za usluge i trgovinu, OIB 05111792944, Miškinova ulica/1 C,10360 Šašinovec</item>
    </izvorni_sadrzaj>
    <derivirana_varijabla naziv="DomainObject.Predmet.SudioniciListAdressOIB_1">
      <item>FINA Regionalni centar Zagreb, OIB 85821130368, Trg svibanjskih žrtava 1995. br. 1,10000 Zagreb</item>
      <item>BRATSKA LJUBAV jednostavno društvo s ograničenom odgovornošću za usluge i trgovinu, OIB 05111792944, Miškinova ulica/1 C,10360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05111792944</item>
    </izvorni_sadrzaj>
    <derivirana_varijabla naziv="DomainObject.Predmet.SudioniciListNazivOIB_1">
      <item>, OIB 85821130368</item>
      <item>, OIB 05111792944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2207</properties:Characters>
  <properties:Lines>66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2016-04-20T12:01:00Z</dcterms:created>
  <dc:creator>nmarkovic</dc:creator>
  <cp:lastModifiedBy>Ivana Stampf</cp:lastModifiedBy>
  <cp:lastPrinted>2013-05-27T09:10:00Z</cp:lastPrinted>
  <dcterms:modified xmlns:xsi="http://www.w3.org/2001/XMLSchema-instance" xsi:type="dcterms:W3CDTF">2017-01-11T11:38:00Z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