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8b8ce" w14:paraId="698b8ce" w:rsidRDefault="00EE75C3" w:rsidP="00F274ED" w:rsidR="00AE649C" w:rsidRPr="00F274ED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  <w:r w:rsidRPr="00F274ED">
        <w:tab/>
      </w:r>
      <w:r w:rsidR="00981C40" w:rsidRPr="00F274ED">
        <w:tab/>
      </w:r>
    </w:p>
    <w:p w:rsidRDefault="00981C40" w:rsidP="00F274ED" w:rsidR="00981C40" w:rsidRPr="00F274ED">
      <w:pPr>
        <w:pStyle w:val="Bezproreda"/>
        <w:tabs>
          <w:tab w:pos="708" w:val="left"/>
          <w:tab w:pos="6923" w:val="left"/>
        </w:tabs>
        <w:spacing w:after="0"/>
      </w:pPr>
    </w:p>
    <w:p w:rsidRDefault="00EE75C3" w:rsidP="00F274ED" w:rsidR="00EE75C3" w:rsidRPr="00F274ED">
      <w:pPr>
        <w:pStyle w:val="Bezproreda"/>
        <w:spacing w:after="0"/>
      </w:pPr>
    </w:p>
    <w:p w:rsidRDefault="001D3CFD" w:rsidP="00F274ED" w:rsidR="001D3CFD" w:rsidRPr="00F274ED">
      <w:pPr>
        <w:pStyle w:val="Bezproreda"/>
        <w:spacing w:after="0"/>
      </w:pPr>
    </w:p>
    <w:p w:rsidRDefault="002669FB" w:rsidP="00F274ED" w:rsidR="00AE649C" w:rsidRPr="00F274ED">
      <w:pPr>
        <w:pStyle w:val="Bezproreda"/>
        <w:spacing w:after="0"/>
        <w:rPr>
          <w:b/>
        </w:rPr>
      </w:pPr>
      <w:r>
        <w:rPr>
          <w:b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 w:val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373F06" w:rsidRPr="00F274ED">
        <w:t>REPUBLIKA HRVATSKA</w:t>
      </w:r>
    </w:p>
    <w:p w:rsidRDefault="00373F06" w:rsidP="00F274ED" w:rsidR="00373F06" w:rsidRPr="00F274ED">
      <w:pPr>
        <w:pStyle w:val="Bezproreda"/>
        <w:spacing w:after="0"/>
        <w:rPr>
          <w:b/>
          <w:color w:themeColor="accent6" w:val="F79646"/>
        </w:rPr>
      </w:pPr>
      <w:r w:rsidRPr="00F274ED">
        <w:t>TRGOVAČKI SUD U VARAŽDINU</w:t>
      </w:r>
      <w:r w:rsidR="003E2D50" w:rsidRPr="00F274ED">
        <w:tab/>
      </w:r>
      <w:r w:rsidR="003E2D50" w:rsidRPr="00F274ED">
        <w:tab/>
      </w:r>
      <w:r w:rsidR="003E2D50" w:rsidRPr="00F274ED">
        <w:tab/>
      </w:r>
      <w:r w:rsidR="003E2D50" w:rsidRPr="00F274ED">
        <w:tab/>
        <w:t xml:space="preserve">Poslovni broj: </w:t>
      </w:r>
      <w:r w:rsidR="00D10FC5">
        <w:t>ST-</w:t>
      </w:r>
      <w:r w:rsidR="00302FAD">
        <w:t>715/16-4</w:t>
      </w:r>
    </w:p>
    <w:p w:rsidRDefault="00373F06" w:rsidP="00F274ED" w:rsidR="00373F06" w:rsidRPr="00F274ED">
      <w:pPr>
        <w:pStyle w:val="Bezproreda"/>
        <w:spacing w:after="0"/>
        <w:rPr>
          <w:b/>
        </w:rPr>
      </w:pPr>
      <w:r w:rsidRPr="00F274ED">
        <w:t>42000 Varaždin, Ul. braće Radić 2</w:t>
      </w:r>
    </w:p>
    <w:p w:rsidRDefault="00094832" w:rsidP="00F274ED" w:rsidR="00094832" w:rsidRPr="00F274ED">
      <w:pPr>
        <w:pStyle w:val="Bezproreda"/>
        <w:spacing w:after="0"/>
        <w:rPr>
          <w:b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E P U B L I K A    H R V A T S K A</w:t>
      </w: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</w:p>
    <w:p w:rsidRDefault="00F274ED" w:rsidP="00F274ED" w:rsidR="00F274ED" w:rsidRPr="00F274ED">
      <w:pPr>
        <w:pStyle w:val="Zaglavlje"/>
        <w:spacing w:after="0"/>
        <w:jc w:val="center"/>
        <w:rPr>
          <w:lang w:val="hr-HR"/>
        </w:rPr>
      </w:pPr>
      <w:r w:rsidRPr="00F274ED">
        <w:rPr>
          <w:lang w:val="hr-HR"/>
        </w:rPr>
        <w:t>R J E Š E N J E</w:t>
      </w:r>
    </w:p>
    <w:p w:rsidRDefault="00F274ED" w:rsidP="00F274ED" w:rsidR="00F274ED" w:rsidRPr="00F274ED">
      <w:pPr>
        <w:pStyle w:val="Zaglavlje"/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Trgovački sud u Varaždinu po sucu toga suda Meliti Poljanec</w:t>
      </w:r>
      <w:r w:rsidR="00D10FC5">
        <w:rPr>
          <w:lang w:val="hr-HR"/>
        </w:rPr>
        <w:t>-</w:t>
      </w:r>
      <w:r w:rsidRPr="00F274ED">
        <w:rPr>
          <w:lang w:val="hr-HR"/>
        </w:rPr>
        <w:t xml:space="preserve">Bubaš, kao stečajnoj sutkinji, u stečajnom predmetu, povodom prijedloga </w:t>
      </w:r>
      <w:r w:rsidRPr="00302FAD">
        <w:rPr>
          <w:lang w:val="hr-HR"/>
        </w:rPr>
        <w:t>predlagatelja Financijske agencije Regionalni centar Zagreb, Podružnica Varaždin, Augusta Cesarca 2, Varaždin</w:t>
      </w:r>
      <w:r w:rsidRPr="00F274ED">
        <w:rPr>
          <w:lang w:val="hr-HR"/>
        </w:rPr>
        <w:t>,  za otvaranje stečajnog postupka nad dužnikom</w:t>
      </w:r>
      <w:r w:rsidR="00D10FC5">
        <w:rPr>
          <w:lang w:val="hr-HR"/>
        </w:rPr>
        <w:t xml:space="preserve"> </w:t>
      </w:r>
      <w:r w:rsidR="00302FAD">
        <w:rPr>
          <w:lang w:val="hr-HR"/>
        </w:rPr>
        <w:t xml:space="preserve">SINIŠA d.o.o., OIB 98644551121,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51</w:t>
      </w:r>
      <w:r w:rsidRPr="00F274ED">
        <w:rPr>
          <w:lang w:val="hr-HR"/>
        </w:rPr>
        <w:t xml:space="preserve">, dana </w:t>
      </w:r>
      <w:r w:rsidR="00302FAD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r i j e š i o  j 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I. Pokreće se prethodni postupak radi utvrđivanja uvjeta za otvaranje stečajnog postupka nad dužnikom </w:t>
      </w:r>
      <w:r w:rsidR="00302FAD">
        <w:rPr>
          <w:lang w:val="hr-HR"/>
        </w:rPr>
        <w:t>SINIŠA d.o.o., OIB 98644551121</w:t>
      </w:r>
      <w:r w:rsidR="00302FAD">
        <w:rPr>
          <w:lang w:val="hr-HR"/>
        </w:rPr>
        <w:t xml:space="preserve">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51</w:t>
      </w:r>
      <w:r w:rsidRPr="00F274ED">
        <w:rPr>
          <w:lang w:val="hr-HR"/>
        </w:rPr>
        <w:t>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D10FC5" w:rsidP="00F274ED" w:rsidR="00D10FC5" w:rsidRPr="00D10FC5">
      <w:pPr>
        <w:spacing w:after="0"/>
        <w:jc w:val="center"/>
        <w:rPr>
          <w:b/>
          <w:u w:val="single"/>
          <w:lang w:val="hr-HR"/>
        </w:rPr>
      </w:pPr>
    </w:p>
    <w:p w:rsidRDefault="00302FAD" w:rsidP="00F274ED" w:rsidR="00F274ED" w:rsidRPr="00302FAD">
      <w:pPr>
        <w:spacing w:after="0"/>
        <w:jc w:val="center"/>
        <w:rPr>
          <w:b/>
          <w:u w:val="single"/>
          <w:lang w:val="hr-HR"/>
        </w:rPr>
      </w:pPr>
      <w:r w:rsidRPr="00302FAD">
        <w:rPr>
          <w:b/>
          <w:u w:val="single"/>
          <w:lang w:val="hr-HR"/>
        </w:rPr>
        <w:t>29. rujna 2015. u 10,</w:t>
      </w:r>
      <w:proofErr w:type="spellStart"/>
      <w:r w:rsidRPr="00302FAD">
        <w:rPr>
          <w:b/>
          <w:u w:val="single"/>
          <w:lang w:val="hr-HR"/>
        </w:rPr>
        <w:t>10</w:t>
      </w:r>
      <w:proofErr w:type="spellEnd"/>
      <w:r w:rsidRPr="00302FAD">
        <w:rPr>
          <w:b/>
          <w:u w:val="single"/>
          <w:lang w:val="hr-HR"/>
        </w:rPr>
        <w:t xml:space="preserve"> sati</w:t>
      </w:r>
    </w:p>
    <w:p w:rsidRDefault="00F274ED" w:rsidP="00F274ED" w:rsidR="00F274ED" w:rsidRPr="00F274ED">
      <w:pPr>
        <w:spacing w:after="0"/>
        <w:jc w:val="center"/>
        <w:rPr>
          <w:b/>
          <w:color w:themeColor="text1" w:val="000000"/>
          <w:u w:val="single"/>
          <w:lang w:val="hr-HR"/>
        </w:rPr>
      </w:pPr>
    </w:p>
    <w:p w:rsidRDefault="00D10FC5" w:rsidP="00F274ED" w:rsidR="00F274ED" w:rsidRPr="00F274ED">
      <w:pPr>
        <w:spacing w:after="0"/>
        <w:jc w:val="both"/>
        <w:rPr>
          <w:lang w:val="hr-HR"/>
        </w:rPr>
      </w:pPr>
      <w:r>
        <w:rPr>
          <w:lang w:val="hr-HR"/>
        </w:rPr>
        <w:tab/>
      </w:r>
      <w:r w:rsidR="00F274ED" w:rsidRPr="00F274ED">
        <w:rPr>
          <w:lang w:val="hr-HR"/>
        </w:rPr>
        <w:t>kod Trgovačkog suda u Varaždinu, Braće Radić 2, soba broj 224/II kat, a na koje se dostavom ovoga rješenja pozivaju: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predlagatelj Financijska agencija, Regionalni centar Zagreb, Podružnica Varaždin, Augusta Cesarca 2, Varaždin,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direktor dužnika</w:t>
      </w:r>
      <w:r w:rsidR="004D2D55">
        <w:rPr>
          <w:lang w:val="hr-HR"/>
        </w:rPr>
        <w:t xml:space="preserve">, </w:t>
      </w:r>
      <w:r w:rsidR="00302FAD">
        <w:rPr>
          <w:lang w:val="hr-HR"/>
        </w:rPr>
        <w:t xml:space="preserve">Siniša Horvat, OIB 09708335737,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51</w:t>
      </w:r>
    </w:p>
    <w:p w:rsidRDefault="00F274ED" w:rsidP="00D10FC5" w:rsidR="00F274ED" w:rsidRPr="00D10FC5">
      <w:pPr>
        <w:pStyle w:val="Odlomakpopisa"/>
        <w:numPr>
          <w:ilvl w:val="0"/>
          <w:numId w:val="48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III. Nalaže se direktoru dužnika da do dana održavanja ročišta iz točke II. izreke ovog rješenja dostavi sudu popis imovine i obveza </w:t>
      </w:r>
      <w:r w:rsidR="004F1FA1">
        <w:rPr>
          <w:lang w:val="hr-HR"/>
        </w:rPr>
        <w:t>dužnika</w:t>
      </w:r>
      <w:r w:rsidR="00DE5D87">
        <w:rPr>
          <w:lang w:val="hr-HR"/>
        </w:rPr>
        <w:t xml:space="preserve"> </w:t>
      </w:r>
      <w:r w:rsidR="00302FAD">
        <w:rPr>
          <w:lang w:val="hr-HR"/>
        </w:rPr>
        <w:t>SINIŠA d.o.o., OIB 98644551121</w:t>
      </w:r>
      <w:r w:rsidR="00302FAD">
        <w:rPr>
          <w:lang w:val="hr-HR"/>
        </w:rPr>
        <w:t xml:space="preserve">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1</w:t>
      </w:r>
      <w:r w:rsidR="004F1FA1">
        <w:rPr>
          <w:lang w:val="hr-HR"/>
        </w:rPr>
        <w:t xml:space="preserve">, </w:t>
      </w:r>
      <w:r w:rsidRPr="00F274ED">
        <w:rPr>
          <w:lang w:val="hr-HR"/>
        </w:rPr>
        <w:t>sukladno čl. 17. SZ-a.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rFonts w:eastAsia="Times New Roman"/>
          <w:lang w:eastAsia="hr-HR" w:val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</w:t>
      </w:r>
      <w:r w:rsidR="004F1FA1">
        <w:rPr>
          <w:rFonts w:eastAsia="Times New Roman"/>
          <w:lang w:eastAsia="hr-HR" w:val="hr-HR"/>
        </w:rPr>
        <w:t>,</w:t>
      </w:r>
      <w:r w:rsidRPr="00F274ED">
        <w:rPr>
          <w:rFonts w:eastAsia="Times New Roman"/>
          <w:lang w:eastAsia="hr-HR" w:val="hr-HR"/>
        </w:rPr>
        <w:t xml:space="preserve"> 178.</w:t>
      </w:r>
      <w:r w:rsidR="004F1FA1">
        <w:rPr>
          <w:rFonts w:eastAsia="Times New Roman"/>
          <w:lang w:eastAsia="hr-HR" w:val="hr-HR"/>
        </w:rPr>
        <w:t xml:space="preserve"> i 180.</w:t>
      </w:r>
      <w:r w:rsidRPr="00F274ED">
        <w:rPr>
          <w:rFonts w:eastAsia="Times New Roman"/>
          <w:lang w:eastAsia="hr-HR" w:val="hr-HR"/>
        </w:rPr>
        <w:t xml:space="preserve"> S</w:t>
      </w:r>
      <w:r w:rsidR="004F1FA1">
        <w:rPr>
          <w:rFonts w:eastAsia="Times New Roman"/>
          <w:lang w:eastAsia="hr-HR" w:val="hr-HR"/>
        </w:rPr>
        <w:t>Z-a</w:t>
      </w:r>
      <w:r w:rsidRPr="00F274ED">
        <w:rPr>
          <w:rFonts w:eastAsia="Times New Roman"/>
          <w:lang w:eastAsia="hr-HR" w:val="hr-HR"/>
        </w:rPr>
        <w:t>).</w:t>
      </w: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Obrazloženje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 xml:space="preserve">Predlagatelj je </w:t>
      </w:r>
      <w:r w:rsidR="00D10FC5">
        <w:rPr>
          <w:lang w:val="hr-HR"/>
        </w:rPr>
        <w:t xml:space="preserve">dana </w:t>
      </w:r>
      <w:r w:rsidR="00302FAD">
        <w:rPr>
          <w:lang w:val="hr-HR"/>
        </w:rPr>
        <w:t>2. svibnja 2016.</w:t>
      </w:r>
      <w:r w:rsidRPr="00F274ED">
        <w:rPr>
          <w:lang w:val="hr-HR"/>
        </w:rPr>
        <w:t xml:space="preserve"> podnio ovome sudu prijedlog za otvaranje stečajnog postupka nad dužnikom, navodeći da dužnik na dan </w:t>
      </w:r>
      <w:r w:rsidR="00302FAD">
        <w:rPr>
          <w:lang w:val="hr-HR"/>
        </w:rPr>
        <w:t>1. rujna 2015.</w:t>
      </w:r>
      <w:r w:rsidRPr="00F274ED">
        <w:rPr>
          <w:lang w:val="hr-HR"/>
        </w:rPr>
        <w:t xml:space="preserve"> ima evidentirane </w:t>
      </w:r>
      <w:r w:rsidRPr="00F274ED">
        <w:rPr>
          <w:lang w:val="hr-HR"/>
        </w:rPr>
        <w:lastRenderedPageBreak/>
        <w:t xml:space="preserve">neizvršene osnove za plaćanje </w:t>
      </w:r>
      <w:r w:rsidR="004D2D55">
        <w:rPr>
          <w:lang w:val="hr-HR"/>
        </w:rPr>
        <w:t xml:space="preserve">u neprekidnom trajanju od </w:t>
      </w:r>
      <w:r w:rsidR="00302FAD">
        <w:rPr>
          <w:lang w:val="hr-HR"/>
        </w:rPr>
        <w:t>554</w:t>
      </w:r>
      <w:r w:rsidR="004D2D55">
        <w:rPr>
          <w:lang w:val="hr-HR"/>
        </w:rPr>
        <w:t xml:space="preserve"> dana, </w:t>
      </w:r>
      <w:r w:rsidRPr="00F274ED">
        <w:rPr>
          <w:lang w:val="hr-HR"/>
        </w:rPr>
        <w:t xml:space="preserve">u ukupnom iznosu od </w:t>
      </w:r>
      <w:r w:rsidR="00302FAD">
        <w:rPr>
          <w:lang w:val="hr-HR"/>
        </w:rPr>
        <w:t>31.224,46</w:t>
      </w:r>
      <w:r w:rsidRPr="00F274ED">
        <w:rPr>
          <w:lang w:val="hr-HR"/>
        </w:rPr>
        <w:t xml:space="preserve"> kn</w:t>
      </w:r>
      <w:r w:rsidR="004D2D55">
        <w:rPr>
          <w:lang w:val="hr-HR"/>
        </w:rPr>
        <w:t xml:space="preserve"> i ima </w:t>
      </w:r>
      <w:r w:rsidR="00302FAD" w:rsidRPr="00302FAD">
        <w:rPr>
          <w:lang w:val="hr-HR"/>
        </w:rPr>
        <w:t>1</w:t>
      </w:r>
      <w:r w:rsidR="004D2D55" w:rsidRPr="00302FAD">
        <w:rPr>
          <w:lang w:val="hr-HR"/>
        </w:rPr>
        <w:t xml:space="preserve"> </w:t>
      </w:r>
      <w:r w:rsidR="004D2D55">
        <w:rPr>
          <w:lang w:val="hr-HR"/>
        </w:rPr>
        <w:t>zaposleni</w:t>
      </w:r>
      <w:r w:rsidR="00302FAD">
        <w:rPr>
          <w:lang w:val="hr-HR"/>
        </w:rPr>
        <w:t>ka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ab/>
        <w:t>Stoga je sud, primjenom čl. 110., 115. st.1., 117. st. 1. i 6., 177., 178. , 123. i 128. st. 1. SZ-a, odlučio kao u izreci.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center"/>
        <w:rPr>
          <w:lang w:val="hr-HR"/>
        </w:rPr>
      </w:pPr>
      <w:r w:rsidRPr="00F274ED">
        <w:rPr>
          <w:lang w:val="hr-HR"/>
        </w:rPr>
        <w:t>U Varaždin</w:t>
      </w:r>
      <w:r w:rsidR="00D10FC5">
        <w:rPr>
          <w:lang w:val="hr-HR"/>
        </w:rPr>
        <w:t xml:space="preserve">u </w:t>
      </w:r>
      <w:r w:rsidR="00302FAD">
        <w:rPr>
          <w:lang w:val="hr-HR"/>
        </w:rPr>
        <w:t>15. lipnja 2016.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3"/>
        <w:gridCol w:w="4644"/>
      </w:tblGrid>
      <w:tr w:rsidTr="00D10FC5" w:rsidR="00D10FC5">
        <w:tc>
          <w:tcPr>
            <w:tcW w:type="dxa" w:w="4643"/>
          </w:tcPr>
          <w:p w:rsidRDefault="00D10FC5" w:rsidP="00F274ED" w:rsidR="00D10FC5">
            <w:pPr>
              <w:spacing w:after="0"/>
              <w:jc w:val="both"/>
            </w:pPr>
          </w:p>
        </w:tc>
        <w:tc>
          <w:tcPr>
            <w:tcW w:type="dxa" w:w="4644"/>
          </w:tcPr>
          <w:p w:rsidRDefault="00D10FC5" w:rsidP="00D10FC5" w:rsidR="00D10FC5">
            <w:pPr>
              <w:spacing w:after="0"/>
              <w:jc w:val="center"/>
            </w:pPr>
            <w:r>
              <w:t>Sutkinja</w:t>
            </w:r>
          </w:p>
          <w:p w:rsidRDefault="00D10FC5" w:rsidP="00D10FC5" w:rsidR="00D10FC5">
            <w:pPr>
              <w:spacing w:after="0"/>
              <w:jc w:val="center"/>
            </w:pPr>
          </w:p>
          <w:p w:rsidRDefault="00D10FC5" w:rsidP="00D10FC5" w:rsidR="00D10FC5">
            <w:pPr>
              <w:spacing w:after="0"/>
              <w:jc w:val="center"/>
            </w:pPr>
            <w:r>
              <w:t>Melita Poljanec-Bubaš</w:t>
            </w:r>
            <w:r w:rsidR="00302FAD">
              <w:t>, v.r.</w:t>
            </w:r>
          </w:p>
          <w:p w:rsidRDefault="00302FAD" w:rsidP="00D10FC5" w:rsidR="00302FAD">
            <w:pPr>
              <w:spacing w:after="0"/>
              <w:jc w:val="center"/>
            </w:pPr>
          </w:p>
        </w:tc>
      </w:tr>
    </w:tbl>
    <w:p w:rsidRDefault="00F274ED" w:rsidP="00F274ED" w:rsidR="00F274ED" w:rsidRPr="00F274ED">
      <w:pPr>
        <w:spacing w:after="0"/>
        <w:jc w:val="both"/>
        <w:rPr>
          <w:lang w:val="hr-HR"/>
        </w:rPr>
      </w:pPr>
    </w:p>
    <w:p w:rsidRDefault="00D10FC5" w:rsidP="00F274ED" w:rsidR="00D10FC5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U</w:t>
      </w:r>
      <w:r w:rsidR="00D10FC5" w:rsidRPr="00F274ED">
        <w:rPr>
          <w:lang w:val="hr-HR"/>
        </w:rPr>
        <w:t>puta o pravnom lijeku:</w:t>
      </w: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Protiv ovoga rješenja posebna žalba nije dopuštena (čl. 115. st. 1. SZ-a).</w:t>
      </w:r>
    </w:p>
    <w:p w:rsidRDefault="00F274ED" w:rsidP="00F274ED" w:rsidR="00F274ED">
      <w:pPr>
        <w:spacing w:after="0"/>
        <w:jc w:val="both"/>
        <w:rPr>
          <w:lang w:val="hr-HR"/>
        </w:rPr>
      </w:pPr>
    </w:p>
    <w:p w:rsidRDefault="00D10FC5" w:rsidP="00F274ED" w:rsidR="00D10FC5" w:rsidRPr="00F274ED">
      <w:pPr>
        <w:spacing w:after="0"/>
        <w:jc w:val="both"/>
        <w:rPr>
          <w:lang w:val="hr-HR"/>
        </w:rPr>
      </w:pPr>
    </w:p>
    <w:p w:rsidRDefault="00F274ED" w:rsidP="00F274ED" w:rsidR="00F274ED" w:rsidRPr="00F274ED">
      <w:pPr>
        <w:spacing w:after="0"/>
        <w:jc w:val="both"/>
        <w:rPr>
          <w:lang w:val="hr-HR"/>
        </w:rPr>
      </w:pPr>
      <w:r w:rsidRPr="00F274ED">
        <w:rPr>
          <w:lang w:val="hr-HR"/>
        </w:rPr>
        <w:t>DNA: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predlagatelj F</w:t>
      </w:r>
      <w:r w:rsidR="00D10FC5" w:rsidRPr="00D10FC5">
        <w:rPr>
          <w:lang w:val="hr-HR"/>
        </w:rPr>
        <w:t>inancijska agencija</w:t>
      </w:r>
      <w:r w:rsidRPr="00D10FC5">
        <w:rPr>
          <w:lang w:val="hr-HR"/>
        </w:rPr>
        <w:t>, Podružnica Varaždin,</w:t>
      </w:r>
      <w:r w:rsidR="004D2D55">
        <w:rPr>
          <w:lang w:val="hr-HR"/>
        </w:rPr>
        <w:t xml:space="preserve"> Varaždin,</w:t>
      </w:r>
      <w:r w:rsidRPr="00D10FC5">
        <w:rPr>
          <w:lang w:val="hr-HR"/>
        </w:rPr>
        <w:t xml:space="preserve"> </w:t>
      </w:r>
      <w:r w:rsidR="004D2D55">
        <w:rPr>
          <w:lang w:val="hr-HR"/>
        </w:rPr>
        <w:t xml:space="preserve">Ul. </w:t>
      </w:r>
      <w:r w:rsidRPr="00D10FC5">
        <w:rPr>
          <w:lang w:val="hr-HR"/>
        </w:rPr>
        <w:t>Augusta Cesarca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dužnik</w:t>
      </w:r>
      <w:r w:rsidR="00302FAD" w:rsidRPr="00302FAD">
        <w:rPr>
          <w:lang w:val="hr-HR"/>
        </w:rPr>
        <w:t xml:space="preserve"> </w:t>
      </w:r>
      <w:r w:rsidR="00302FAD">
        <w:rPr>
          <w:lang w:val="hr-HR"/>
        </w:rPr>
        <w:t xml:space="preserve">SINIŠA d.o.o.,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51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color w:themeColor="accent6" w:val="F79646"/>
          <w:lang w:val="hr-HR"/>
        </w:rPr>
      </w:pPr>
      <w:r w:rsidRPr="00D10FC5">
        <w:rPr>
          <w:lang w:val="hr-HR"/>
        </w:rPr>
        <w:t>direktor dužnika</w:t>
      </w:r>
      <w:r w:rsidR="00D10FC5" w:rsidRPr="00D10FC5">
        <w:rPr>
          <w:lang w:val="hr-HR"/>
        </w:rPr>
        <w:t xml:space="preserve">, </w:t>
      </w:r>
      <w:r w:rsidR="00302FAD">
        <w:rPr>
          <w:lang w:val="hr-HR"/>
        </w:rPr>
        <w:t xml:space="preserve">Siniša Horvat, Đurđevac, </w:t>
      </w:r>
      <w:proofErr w:type="spellStart"/>
      <w:r w:rsidR="00302FAD">
        <w:rPr>
          <w:lang w:val="hr-HR"/>
        </w:rPr>
        <w:t>Grkinska</w:t>
      </w:r>
      <w:proofErr w:type="spellEnd"/>
      <w:r w:rsidR="00302FAD">
        <w:rPr>
          <w:lang w:val="hr-HR"/>
        </w:rPr>
        <w:t xml:space="preserve"> 51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>Županijsko državno odvjetništvo</w:t>
      </w:r>
      <w:r w:rsidR="00D10FC5" w:rsidRPr="00D10FC5">
        <w:rPr>
          <w:lang w:val="hr-HR"/>
        </w:rPr>
        <w:t xml:space="preserve"> u Varaždinu</w:t>
      </w:r>
      <w:r w:rsidRPr="00D10FC5">
        <w:rPr>
          <w:lang w:val="hr-HR"/>
        </w:rPr>
        <w:t>, Građansko-upravni odjel</w:t>
      </w:r>
      <w:r w:rsidR="00D10FC5" w:rsidRPr="00D10FC5">
        <w:rPr>
          <w:lang w:val="hr-HR"/>
        </w:rPr>
        <w:t>, Varaždin, Ul. braće Radić 2</w:t>
      </w:r>
    </w:p>
    <w:p w:rsidRDefault="00F274ED" w:rsidP="00D10FC5" w:rsidR="00F274ED" w:rsidRPr="00D10FC5">
      <w:pPr>
        <w:pStyle w:val="Odlomakpopisa"/>
        <w:numPr>
          <w:ilvl w:val="0"/>
          <w:numId w:val="50"/>
        </w:numPr>
        <w:spacing w:after="0"/>
        <w:rPr>
          <w:lang w:val="hr-HR"/>
        </w:rPr>
      </w:pPr>
      <w:r w:rsidRPr="00D10FC5">
        <w:rPr>
          <w:lang w:val="hr-HR"/>
        </w:rPr>
        <w:t xml:space="preserve">stečajna e-Oglasna ploča </w:t>
      </w:r>
    </w:p>
    <w:sectPr w:rsidSect="00302FAD" w:rsidR="00F274ED" w:rsidRPr="00D10FC5">
      <w:headerReference w:type="default" r:id="rId11"/>
      <w:headerReference w:type="first" r:id="rId12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388D" w:rsidP="00537B78" w:rsidR="00E6388D">
      <w:r>
        <w:separator/>
      </w:r>
    </w:p>
  </w:endnote>
  <w:endnote w:id="0" w:type="continuationSeparator">
    <w:p w:rsidRDefault="00E6388D" w:rsidP="00537B78" w:rsidR="00E63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388D" w:rsidP="00537B78" w:rsidR="00E6388D">
      <w:r>
        <w:separator/>
      </w:r>
    </w:p>
  </w:footnote>
  <w:footnote w:id="0" w:type="continuationSeparator">
    <w:p w:rsidRDefault="00E6388D" w:rsidP="00537B78" w:rsidR="00E638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F06" w:rsidR="008333A9">
    <w:pPr>
      <w:pStyle w:val="Zaglavlje"/>
      <w:rPr>
        <w:rStyle w:val="PozadinaSvijetloCrvena"/>
        <w:shd w:fill="auto" w:color="auto" w:val="clear"/>
      </w:rPr>
    </w:pPr>
    <w:r>
      <w:rPr>
        <w:rStyle w:val="PozadinaSvijetloCrvena"/>
        <w:shd w:fill="auto" w:color="auto" w:val="clear"/>
      </w:rPr>
      <w:t xml:space="preserve">Poslovni broj: </w:t>
    </w:r>
    <w:r w:rsidR="00302FAD">
      <w:rPr>
        <w:rStyle w:val="PozadinaSvijetloCrvena"/>
        <w:shd w:fill="auto" w:color="auto" w:val="clear"/>
      </w:rPr>
      <w:t>ST-715/16-4</w:t>
    </w:r>
  </w:p>
  <w:p w:rsidRDefault="0002578D" w:rsidP="0002578D" w:rsidR="0002578D">
    <w:pPr>
      <w:pStyle w:val="Zaglavlje"/>
      <w:jc w:val="center"/>
    </w:pPr>
    <w:r>
      <w:rPr>
        <w:rStyle w:val="PozadinaSvijetloCrvena"/>
        <w:shd w:fill="auto" w:color="auto" w:val="clear"/>
      </w:rPr>
      <w:t>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8">
    <w:nsid w:val="42504230"/>
    <w:multiLevelType w:val="hybridMultilevel"/>
    <w:tmpl w:val="668A444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AE0117"/>
    <w:multiLevelType w:val="hybridMultilevel"/>
    <w:tmpl w:val="BE2C5782"/>
    <w:lvl w:tplc="2DF80D5C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EAF58E6"/>
    <w:multiLevelType w:val="multilevel"/>
    <w:tmpl w:val="358ED2AE"/>
    <w:numStyleLink w:val="NumListA0"/>
  </w:abstractNum>
  <w:abstractNum w:abstractNumId="47">
    <w:nsid w:val="7F0F3550"/>
    <w:multiLevelType w:val="hybridMultilevel"/>
    <w:tmpl w:val="201C3F88"/>
    <w:lvl w:tplc="312A79D4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 w:numId="48">
    <w:abstractNumId w:val="45"/>
  </w:num>
  <w:num w:numId="49">
    <w:abstractNumId w:val="47"/>
  </w:num>
  <w:num w:numId="50">
    <w:abstractNumId w:val="27"/>
  </w:num>
  <w:num w:numId="51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B61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69F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FAD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2D55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1FA1"/>
    <w:rsid w:val="004F28D8"/>
    <w:rsid w:val="004F51C5"/>
    <w:rsid w:val="004F645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6BD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0DC6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C5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5D87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88D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5C28"/>
    <w:rsid w:val="00F274E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color w:themeShade="BF"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1" w:val="365F91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2" w:val="94363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3" w:val="76923C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4" w:val="5F497A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5" w:val="31849B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color w:themeShade="BF" w:themeColor="accent6" w:val="E36C0A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color w:val="000080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color w:val="FFFFFF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b/>
      <w:bCs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color w:themeColor="background1" w:val="FFFFFF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color w:themeColor="text1" w:themeShade="BF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color w:themeColor="accent1" w:themeShade="BF" w:val="365F91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color w:themeColor="accent2" w:themeShade="BF" w:val="94363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color w:themeColor="accent3" w:themeShade="BF" w:val="76923C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color w:themeColor="accent4" w:themeShade="BF" w:val="5F497A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color w:themeColor="accent5" w:themeShade="BF" w:val="31849B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color w:themeColor="accent6" w:themeShade="BF" w:val="E36C0A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color w:val="000080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color w:val="FFFFFF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b/>
      <w:bCs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491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SINIŠA društvo s ograničenom odgovornošću za trgovinu, proizvodnju i usluge zastupanog po punomoćniku Siniša Horvat</izvorni_sadrzaj>
    <derivirana_varijabla naziv="DomainObject.Predmet.ProtustrankaFormated_1">  SINIŠA društvo s ograničenom odgovornošću za trgovinu, proizvodnju i usluge zastupanog po punomoćniku Siniša Horvat</derivirana_varijabla>
  </DomainObject.Predmet.ProtustrankaFormated>
  <DomainObject.Predmet.ProtustrankaFormatedOIB>
    <izvorni_sadrzaj>  SINIŠA društvo s ograničenom odgovornošću za trgovinu, proizvodnju i usluge, OIB 98644551121 zastupanog po punomoćniku Siniša Horvat</izvorni_sadrzaj>
    <derivirana_varijabla naziv="DomainObject.Predmet.ProtustrankaFormatedOIB_1">  SINIŠA društvo s ograničenom odgovornošću za trgovinu, proizvodnju i usluge, OIB 98644551121 zastupanog po punomoćniku Siniša Horvat</derivirana_varijabla>
  </DomainObject.Predmet.ProtustrankaFormatedOIB>
  <DomainObject.Predmet.ProtustrankaFormatedWithAdress>
    <izvorni_sadrzaj> SINIŠA društvo s ograničenom odgovornošću za trgovinu, proizvodnju i usluge, Grkinska 51, 48350 Đurđevac zastupanog po punomoćniku Siniša Horvat</izvorni_sadrzaj>
    <derivirana_varijabla naziv="DomainObject.Predmet.ProtustrankaFormatedWithAdress_1"> SINIŠA društvo s ograničenom odgovornošću za trgovinu, proizvodnju i usluge, Grkinska 51, 48350 Đurđevac zastupanog po punomoćniku Siniša Horvat</derivirana_varijabla>
  </DomainObject.Predmet.ProtustrankaFormatedWithAdress>
  <DomainObject.Predmet.ProtustrankaFormatedWithAdressOIB>
    <izvorni_sadrzaj> SINIŠA društvo s ograničenom odgovornošću za trgovinu, proizvodnju i usluge, OIB 98644551121, Grkinska 51, 48350 Đurđevac zastupanog po punomoćniku Siniša Horvat</izvorni_sadrzaj>
    <derivirana_varijabla naziv="DomainObject.Predmet.ProtustrankaFormatedWithAdressOIB_1"> SINIŠA društvo s ograničenom odgovornošću za trgovinu, proizvodnju i usluge, OIB 98644551121, Grkinska 51, 48350 Đurđevac zastupanog po punomoćniku Siniša Horvat</derivirana_varijabla>
  </DomainObject.Predmet.ProtustrankaFormatedWithAdressOIB>
  <DomainObject.Predmet.ProtustrankaWithAdress>
    <izvorni_sadrzaj>SINIŠA društvo s ograničenom odgovornošću za trgovinu, proizvodnju i usluge Grkinska 51, 48350 Đurđevac</izvorni_sadrzaj>
    <derivirana_varijabla naziv="DomainObject.Predmet.ProtustrankaWithAdress_1">SINIŠA društvo s ograničenom odgovornošću za trgovinu, proizvodnju i usluge Grkinska 51, 48350 Đurđevac</derivirana_varijabla>
  </DomainObject.Predmet.ProtustrankaWithAdress>
  <DomainObject.Predmet.ProtustrankaWithAdressOIB>
    <izvorni_sadrzaj>SINIŠA društvo s ograničenom odgovornošću za trgovinu, proizvodnju i usluge, OIB 98644551121, Grkinska 51, 48350 Đurđevac</izvorni_sadrzaj>
    <derivirana_varijabla naziv="DomainObject.Predmet.ProtustrankaWithAdressOIB_1">SINIŠA društvo s ograničenom odgovornošću za trgovinu, proizvodnju i usluge, OIB 98644551121, Grkinska 51, 48350 Đurđevac</derivirana_varijabla>
  </DomainObject.Predmet.ProtustrankaWithAdressOIB>
  <DomainObject.Predmet.ProtustrankaNazivFormated>
    <izvorni_sadrzaj>SINIŠA društvo s ograničenom odgovornošću za trgovinu, proizvodnju i usluge</izvorni_sadrzaj>
    <derivirana_varijabla naziv="DomainObject.Predmet.ProtustrankaNazivFormated_1">SINIŠA društvo s ograničenom odgovornošću za trgovinu, proizvodnju i usluge</derivirana_varijabla>
  </DomainObject.Predmet.ProtustrankaNazivFormated>
  <DomainObject.Predmet.ProtustrankaNazivFormatedOIB>
    <izvorni_sadrzaj>SINIŠA društvo s ograničenom odgovornošću za trgovinu, proizvodnju i usluge, OIB 98644551121</izvorni_sadrzaj>
    <derivirana_varijabla naziv="DomainObject.Predmet.ProtustrankaNazivFormatedOIB_1">SINIŠA društvo s ograničenom odgovornošću za trgovinu, proizvodnju i usluge, OIB 98644551121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31224.46</izvorni_sadrzaj>
    <derivirana_varijabla naziv="DomainObject.Predmet.TrenutnaVrijednost_1">31224.46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SINIŠA društvo s ograničenom odgovornošću za trgovinu, proizvodnju i usluge zastupanog po punomoćniku Siniša Horvat</item>
    </izvorni_sadrzaj>
    <derivirana_varijabla naziv="DomainObject.Predmet.ProtuStrankaListFormated_1">
      <item>SINIŠA društvo s ograničenom odgovornošću za trgovinu, proizvodnju i usluge zastupanog po punomoćniku Siniša Horvat</item>
    </derivirana_varijabla>
  </DomainObject.Predmet.ProtuStrankaListFormated>
  <DomainObject.Predmet.ProtuStrankaListFormatedOIB>
    <izvorni_sadrzaj>
      <item>SINIŠA društvo s ograničenom odgovornošću za trgovinu, proizvodnju i usluge, OIB 98644551121 zastupanog po punomoćniku Siniša Horvat</item>
    </izvorni_sadrzaj>
    <derivirana_varijabla naziv="DomainObject.Predmet.ProtuStrankaListFormatedOIB_1">
      <item>SINIŠA društvo s ograničenom odgovornošću za trgovinu, proizvodnju i usluge, OIB 98644551121 zastupanog po punomoćniku Siniša Horvat</item>
    </derivirana_varijabla>
  </DomainObject.Predmet.ProtuStrankaListFormatedOIB>
  <DomainObject.Predmet.ProtuStrankaListFormatedWithAdress>
    <izvorni_sadrzaj>
      <item>SINIŠA društvo s ograničenom odgovornošću za trgovinu, proizvodnju i usluge, Grkinska 51, 48350 Đurđevac zastupanog po punomoćniku Siniša Horvat</item>
    </izvorni_sadrzaj>
    <derivirana_varijabla naziv="DomainObject.Predmet.ProtuStrankaListFormatedWithAdress_1">
      <item>SINIŠA društvo s ograničenom odgovornošću za trgovinu, proizvodnju i usluge, Grkinska 51, 48350 Đurđevac zastupanog po punomoćniku Siniša Horvat</item>
    </derivirana_varijabla>
  </DomainObject.Predmet.ProtuStrankaListFormatedWithAdress>
  <DomainObject.Predmet.ProtuStrankaListFormatedWithAdressOIB>
    <izvorni_sadrzaj>
      <item>SINIŠA društvo s ograničenom odgovornošću za trgovinu, proizvodnju i usluge, OIB 98644551121, Grkinska 51, 48350 Đurđevac zastupanog po punomoćniku Siniša Horvat</item>
    </izvorni_sadrzaj>
    <derivirana_varijabla naziv="DomainObject.Predmet.ProtuStrankaListFormatedWithAdressOIB_1">
      <item>SINIŠA društvo s ograničenom odgovornošću za trgovinu, proizvodnju i usluge, OIB 98644551121, Grkinska 51, 48350 Đurđevac zastupanog po punomoćniku Siniša Horvat</item>
    </derivirana_varijabla>
  </DomainObject.Predmet.ProtuStrankaListFormatedWithAdressOIB>
  <DomainObject.Predmet.ProtuStrankaListNazivFormated>
    <izvorni_sadrzaj>
      <item>SINIŠA društvo s ograničenom odgovornošću za trgovinu, proizvodnju i usluge</item>
    </izvorni_sadrzaj>
    <derivirana_varijabla naziv="DomainObject.Predmet.ProtuStrankaListNazivFormated_1">
      <item>SINIŠA društvo s ograničenom odgovornošću za trgovinu, proizvodnju i usluge</item>
    </derivirana_varijabla>
  </DomainObject.Predmet.ProtuStrankaListNazivFormated>
  <DomainObject.Predmet.ProtuStrankaListNazivFormatedOIB>
    <izvorni_sadrzaj>
      <item>SINIŠA društvo s ograničenom odgovornošću za trgovinu, proizvodnju i usluge, OIB 98644551121</item>
    </izvorni_sadrzaj>
    <derivirana_varijabla naziv="DomainObject.Predmet.ProtuStrankaListNazivFormatedOIB_1">
      <item>SINIŠA društvo s ograničenom odgovornošću za trgovinu, proizvodnju i usluge, OIB 98644551121</item>
    </derivirana_varijabla>
  </DomainObject.Predmet.ProtuStrankaListNazivFormatedOIB>
  <DomainObject.Predmet.OstaliListFormated>
    <izvorni_sadrzaj>
      <item>Siniša Horvat punomoćnik sudionika u postupku SINIŠA društvo s ograničenom odgovornošću za trgovinu, proizvodnju i usluge</item>
      <item>Sudski registar TS u Varaždinu</item>
      <item>Županijsko državno odvjetništvo u Varaždinu, Građansko-upravni odjel</item>
    </izvorni_sadrzaj>
    <derivirana_varijabla naziv="DomainObject.Predmet.OstaliListFormated_1">
      <item>Siniša Horvat punomoćnik sudionika u postupku SINIŠA društvo s ograničenom odgovornošću za trgovinu, proizvodnju i usluge</item>
      <item>Sudski registar TS u Varaždinu</item>
      <item>Županijsko državno odvjetništvo u Varaždinu, Građansko-upravni odjel</item>
    </derivirana_varijabla>
  </DomainObject.Predmet.OstaliListFormated>
  <DomainObject.Predmet.OstaliListFormatedOIB>
    <izvorni_sadrzaj>
      <item>Siniša Horvat, OIB 09708335737 punomoćnik sudionika u postupku SINIŠA društvo s ograničenom odgovornošću za trgovinu, proizvodnju i usluge</item>
      <item>Sudski registar TS u Varaždinu</item>
      <item>Županijsko državno odvjetništvo u Varaždinu, Građansko-upravni odjel</item>
    </izvorni_sadrzaj>
    <derivirana_varijabla naziv="DomainObject.Predmet.OstaliListFormatedOIB_1">
      <item>Siniša Horvat, OIB 09708335737 punomoćnik sudionika u postupku SINIŠA društvo s ograničenom odgovornošću za trgovinu, proizvodnju i usluge</item>
      <item>Sudski registar TS u Varaždinu</item>
      <item>Županijsko državno odvjetništvo u Varaždinu, Građansko-upravni odjel</item>
    </derivirana_varijabla>
  </DomainObject.Predmet.OstaliListFormatedOIB>
  <DomainObject.Predmet.OstaliListFormatedWithAdress>
    <izvorni_sadrzaj>
      <item>Siniša Horvat,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izvorni_sadrzaj>
    <derivirana_varijabla naziv="DomainObject.Predmet.OstaliListFormatedWithAdress_1">
      <item>Siniša Horvat,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derivirana_varijabla>
  </DomainObject.Predmet.OstaliListFormatedWithAdress>
  <DomainObject.Predmet.OstaliListFormatedWithAdressOIB>
    <izvorni_sadrzaj>
      <item>Siniša Horvat, OIB 09708335737,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izvorni_sadrzaj>
    <derivirana_varijabla naziv="DomainObject.Predmet.OstaliListFormatedWithAdressOIB_1">
      <item>Siniša Horvat, OIB 09708335737, Ulica Grkinska 51, 48350 Đurđevac punomoćnik sudionika u postupku SINIŠA društvo s ograničenom odgovornošću za trgovinu, proizvodnju i usluge</item>
      <item>Sudski registar TS u Varaždinu, Ul. braće Radić 2, 42000 Varaždin</item>
      <item>Županijsko državno odvjetništvo u Varaždinu, Građansko-upravni odjel, Ul. braće Radić 2, 42000 Varaždin</item>
    </derivirana_varijabla>
  </DomainObject.Predmet.OstaliListFormatedWithAdressOIB>
  <DomainObject.Predmet.OstaliListNazivFormated>
    <izvorni_sadrzaj>
      <item>Siniša Horvat</item>
      <item>Sudski registar TS u Varaždinu</item>
      <item>Županijsko državno odvjetništvo u Varaždinu, Građansko-upravni odjel</item>
    </izvorni_sadrzaj>
    <derivirana_varijabla naziv="DomainObject.Predmet.OstaliListNazivFormated_1">
      <item>Siniša Horvat</item>
      <item>Sudski registar TS u Varaždinu</item>
      <item>Županijsko državno odvjetništvo u Varaždinu, Građansko-upravni odjel</item>
    </derivirana_varijabla>
  </DomainObject.Predmet.OstaliListNazivFormated>
  <DomainObject.Predmet.OstaliListNazivFormatedOIB>
    <izvorni_sadrzaj>
      <item>Siniša Horvat, OIB 09708335737</item>
      <item>Sudski registar TS u Varaždinu</item>
      <item>Županijsko državno odvjetništvo u Varaždinu, Građansko-upravni odjel</item>
    </izvorni_sadrzaj>
    <derivirana_varijabla naziv="DomainObject.Predmet.OstaliListNazivFormatedOIB_1">
      <item>Siniša Horvat, OIB 09708335737</item>
      <item>Sudski registar TS u Varaždinu</item>
      <item>Županijsko državno odvjetništvo u Varaždinu,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SINIŠA društvo s ograničenom odgovornošću za trgovinu, proizvodnju i usluge</izvorni_sadrzaj>
    <derivirana_varijabla naziv="DomainObject.Predmet.ProtustrankaIDrugi_1">SINIŠA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SINIŠA društvo s ograničenom odgovornošću za trgovinu, proizvodnju i usluge, OIB 98644551121, Grkinska 51, 48350 Đurđevac</izvorni_sadrzaj>
    <derivirana_varijabla naziv="DomainObject.Predmet.ProtustrankaIDrugiAdressOIB_1">SINIŠA društvo s ograničenom odgovornošću za trgovinu, proizvodnju i usluge, OIB 98644551121, Grkinska 51,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SINIŠA društvo s ograničenom odgovornošću za trgovinu, proizvodnju i usluge</item>
      <item>Siniša Horvat</item>
      <item>Sudski registar TS u Varaždinu</item>
      <item>Županijsko državno odvjetništvo u Varaždinu, Građansko-upravni odjel</item>
    </izvorni_sadrzaj>
    <derivirana_varijabla naziv="DomainObject.Predmet.SudioniciListNaziv_1">
      <item>Financijska agencija</item>
      <item>SINIŠA društvo s ograničenom odgovornošću za trgovinu, proizvodnju i usluge</item>
      <item>Siniša Horvat</item>
      <item>Sudski registar TS u Varaždinu</item>
      <item>Županijsko državno odvjetništvo u Varaždinu,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SINIŠA društvo s ograničenom odgovornošću za trgovinu, proizvodnju i usluge, OIB 98644551121, Grkinska 51,48350 Đurđevac</item>
      <item>Siniša Horvat, OIB 09708335737, Ulica Grkinska 51,48350 Đurđevac</item>
      <item>Sudski registar TS u Varaždinu, Ul. braće Radić 2,42000 Varaždin</item>
      <item>Županijsko državno odvjetništvo u Varaždinu,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SINIŠA društvo s ograničenom odgovornošću za trgovinu, proizvodnju i usluge, OIB 98644551121, Grkinska 51,48350 Đurđevac</item>
      <item>Siniša Horvat, OIB 09708335737, Ulica Grkinska 51,48350 Đurđevac</item>
      <item>Sudski registar TS u Varaždinu, Ul. braće Radić 2,42000 Varaždin</item>
      <item>Županijsko državno odvjetništvo u Varaždinu,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90EF8-BABB-496C-8F2A-F84598002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2559</properties:Characters>
  <properties:Lines>82</properties:Lines>
  <properties:Paragraphs>31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2016-06-14T07:08:00Z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2016-06-15T07:23:00Z</cp:lastPrinted>
  <dcterms:modified xmlns:xsi="http://www.w3.org/2001/XMLSchema-instance" xsi:type="dcterms:W3CDTF">2016-06-15T07:24:00Z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