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499d" w14:paraId="f17499d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</w:t>
      </w:r>
      <w:r w:rsidR="00B84ECE">
        <w:t>10</w:t>
      </w:r>
      <w:r w:rsidR="00BF7792">
        <w:t>1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BF7792">
        <w:t>FIORE BIANCO j.</w:t>
      </w:r>
      <w:r w:rsidR="000A0E5B">
        <w:t>d.o.o.</w:t>
      </w:r>
      <w:r w:rsidR="00BF7792">
        <w:t xml:space="preserve"> u likvidaciji</w:t>
      </w:r>
      <w:r w:rsidR="000A0E5B">
        <w:t xml:space="preserve">, </w:t>
      </w:r>
      <w:r>
        <w:t xml:space="preserve">OIB </w:t>
      </w:r>
      <w:r w:rsidR="00BF7792" w:rsidRPr="00BF7792">
        <w:t>32005007657</w:t>
      </w:r>
      <w:r>
        <w:t xml:space="preserve">, </w:t>
      </w:r>
      <w:r w:rsidR="00B84ECE">
        <w:t>Zagreb</w:t>
      </w:r>
      <w:r w:rsidR="000A7C89">
        <w:t xml:space="preserve">, </w:t>
      </w:r>
      <w:proofErr w:type="spellStart"/>
      <w:r w:rsidR="00BF7792">
        <w:t>Kuševačka</w:t>
      </w:r>
      <w:proofErr w:type="spellEnd"/>
      <w:r w:rsidR="00BF7792">
        <w:t xml:space="preserve"> 19 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BF7792">
        <w:t>82.416,46</w:t>
      </w:r>
      <w:r w:rsidR="00B84ECE">
        <w:t xml:space="preserve"> </w:t>
      </w:r>
      <w:r>
        <w:t>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6CB" w:rsidR="009756CB">
      <w:r>
        <w:separator/>
      </w:r>
    </w:p>
  </w:endnote>
  <w:endnote w:id="0" w:type="continuationSeparator">
    <w:p w:rsidRDefault="009756CB" w:rsidR="00975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6CB" w:rsidR="009756CB">
      <w:r>
        <w:separator/>
      </w:r>
    </w:p>
  </w:footnote>
  <w:footnote w:id="0" w:type="continuationSeparator">
    <w:p w:rsidRDefault="009756CB" w:rsidR="00975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15F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2515F"/>
    <w:rsid w:val="00053F62"/>
    <w:rsid w:val="00070889"/>
    <w:rsid w:val="00074C61"/>
    <w:rsid w:val="000A0E5B"/>
    <w:rsid w:val="000A7C89"/>
    <w:rsid w:val="00135025"/>
    <w:rsid w:val="00181F4E"/>
    <w:rsid w:val="001E481C"/>
    <w:rsid w:val="001F3F8A"/>
    <w:rsid w:val="0025492D"/>
    <w:rsid w:val="0025664C"/>
    <w:rsid w:val="002C1591"/>
    <w:rsid w:val="002E450E"/>
    <w:rsid w:val="002F5C18"/>
    <w:rsid w:val="0032599A"/>
    <w:rsid w:val="003F443A"/>
    <w:rsid w:val="004368D3"/>
    <w:rsid w:val="0044758C"/>
    <w:rsid w:val="00474590"/>
    <w:rsid w:val="00485BFC"/>
    <w:rsid w:val="004B5493"/>
    <w:rsid w:val="00501EBB"/>
    <w:rsid w:val="005D79A5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8D7F03"/>
    <w:rsid w:val="00950134"/>
    <w:rsid w:val="00950FF0"/>
    <w:rsid w:val="009615B7"/>
    <w:rsid w:val="00971011"/>
    <w:rsid w:val="00972398"/>
    <w:rsid w:val="009756CB"/>
    <w:rsid w:val="009D1B73"/>
    <w:rsid w:val="009E17D8"/>
    <w:rsid w:val="00A021CE"/>
    <w:rsid w:val="00A0453F"/>
    <w:rsid w:val="00A2320F"/>
    <w:rsid w:val="00AA47CC"/>
    <w:rsid w:val="00AE73A1"/>
    <w:rsid w:val="00AF6C29"/>
    <w:rsid w:val="00B03977"/>
    <w:rsid w:val="00B60CEE"/>
    <w:rsid w:val="00B647B1"/>
    <w:rsid w:val="00B72004"/>
    <w:rsid w:val="00B84ECE"/>
    <w:rsid w:val="00BF7792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E4791"/>
    <w:rsid w:val="00DF43F7"/>
    <w:rsid w:val="00E20498"/>
    <w:rsid w:val="00E6297A"/>
    <w:rsid w:val="00E85392"/>
    <w:rsid w:val="00E963FE"/>
    <w:rsid w:val="00EF764D"/>
    <w:rsid w:val="00F25C8D"/>
    <w:rsid w:val="00F46C1C"/>
    <w:rsid w:val="00F64A00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St-1101/2018</izvorni_sadrzaj>
    <derivirana_varijabla naziv="DomainObject.Predmet.OznakaBroj_1">St-1101/2018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 BIANCO j.d.o.o. u likvidaciji</izvorni_sadrzaj>
    <derivirana_varijabla naziv="DomainObject.Predmet.ProtustrankaFormated_1">  FIORE BIANCO j.d.o.o. u likvidaciji</derivirana_varijabla>
  </DomainObject.Predmet.ProtustrankaFormated>
  <DomainObject.Predmet.ProtustrankaFormatedOIB>
    <izvorni_sadrzaj>  FIORE BIANCO j.d.o.o. u likvidaciji, OIB 32005007657</izvorni_sadrzaj>
    <derivirana_varijabla naziv="DomainObject.Predmet.ProtustrankaFormatedOIB_1">  FIORE BIANCO j.d.o.o. u likvidaciji, OIB 32005007657</derivirana_varijabla>
  </DomainObject.Predmet.ProtustrankaFormatedOIB>
  <DomainObject.Predmet.ProtustrankaFormatedWithAdress>
    <izvorni_sadrzaj> FIORE BIANCO j.d.o.o. u likvidaciji, Kuševačka ulica 19 A, 10000 Zagreb</izvorni_sadrzaj>
    <derivirana_varijabla naziv="DomainObject.Predmet.ProtustrankaFormatedWithAdress_1"> FIORE BIANCO j.d.o.o. u likvidaciji, Kuševačka ulica 19 A, 10000 Zagreb</derivirana_varijabla>
  </DomainObject.Predmet.ProtustrankaFormatedWithAdress>
  <DomainObject.Predmet.ProtustrankaFormatedWithAdressOIB>
    <izvorni_sadrzaj> FIORE BIANCO j.d.o.o. u likvidaciji, OIB 32005007657, Kuševačka ulica 19 A, 10000 Zagreb</izvorni_sadrzaj>
    <derivirana_varijabla naziv="DomainObject.Predmet.ProtustrankaFormatedWithAdressOIB_1"> FIORE BIANCO j.d.o.o. u likvidaciji, OIB 32005007657, Kuševačka ulica 19 A, 10000 Zagreb</derivirana_varijabla>
  </DomainObject.Predmet.ProtustrankaFormatedWithAdressOIB>
  <DomainObject.Predmet.ProtustrankaWithAdress>
    <izvorni_sadrzaj>FIORE BIANCO j.d.o.o. u likvidaciji Kuševačka ulica 19 A, 10000 Zagreb</izvorni_sadrzaj>
    <derivirana_varijabla naziv="DomainObject.Predmet.ProtustrankaWithAdress_1">FIORE BIANCO j.d.o.o. u likvidaciji Kuševačka ulica 19 A, 10000 Zagreb</derivirana_varijabla>
  </DomainObject.Predmet.ProtustrankaWithAdress>
  <DomainObject.Predmet.ProtustrankaWithAdressOIB>
    <izvorni_sadrzaj>FIORE BIANCO j.d.o.o. u likvidaciji, OIB 32005007657, Kuševačka ulica 19 A, 10000 Zagreb</izvorni_sadrzaj>
    <derivirana_varijabla naziv="DomainObject.Predmet.ProtustrankaWithAdressOIB_1">FIORE BIANCO j.d.o.o. u likvidaciji, OIB 32005007657, Kuševačka ulica 19 A, 10000 Zagreb</derivirana_varijabla>
  </DomainObject.Predmet.ProtustrankaWithAdressOIB>
  <DomainObject.Predmet.ProtustrankaNazivFormated>
    <izvorni_sadrzaj>FIORE BIANCO j.d.o.o. u likvidaciji</izvorni_sadrzaj>
    <derivirana_varijabla naziv="DomainObject.Predmet.ProtustrankaNazivFormated_1">FIORE BIANCO j.d.o.o. u likvidaciji</derivirana_varijabla>
  </DomainObject.Predmet.ProtustrankaNazivFormated>
  <DomainObject.Predmet.ProtustrankaNazivFormatedOIB>
    <izvorni_sadrzaj>FIORE BIANCO j.d.o.o. u likvidaciji, OIB 32005007657</izvorni_sadrzaj>
    <derivirana_varijabla naziv="DomainObject.Predmet.ProtustrankaNazivFormatedOIB_1">FIORE BIANCO j.d.o.o. u likvidaciji, OIB 32005007657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FIORE BIANCO j.d.o.o. u likvidaciji</item>
    </izvorni_sadrzaj>
    <derivirana_varijabla naziv="DomainObject.Predmet.ProtuStrankaListFormated_1">
      <item>FIORE BIANCO j.d.o.o. u likvidaciji</item>
    </derivirana_varijabla>
  </DomainObject.Predmet.ProtuStrankaListFormated>
  <DomainObject.Predmet.ProtuStrankaListFormatedOIB>
    <izvorni_sadrzaj>
      <item>FIORE BIANCO j.d.o.o. u likvidaciji, OIB 32005007657</item>
    </izvorni_sadrzaj>
    <derivirana_varijabla naziv="DomainObject.Predmet.ProtuStrankaListFormatedOIB_1">
      <item>FIORE BIANCO j.d.o.o. u likvidaciji, OIB 32005007657</item>
    </derivirana_varijabla>
  </DomainObject.Predmet.ProtuStrankaListFormatedOIB>
  <DomainObject.Predmet.ProtuStrankaListFormatedWithAdress>
    <izvorni_sadrzaj>
      <item>FIORE BIANCO j.d.o.o. u likvidaciji, Kuševačka ulica 19 A, 10000 Zagreb</item>
    </izvorni_sadrzaj>
    <derivirana_varijabla naziv="DomainObject.Predmet.ProtuStrankaListFormatedWithAdress_1">
      <item>FIORE BIANCO j.d.o.o. u likvidaciji, Kuševačka ulica 19 A, 10000 Zagreb</item>
    </derivirana_varijabla>
  </DomainObject.Predmet.ProtuStrankaListFormatedWithAdress>
  <DomainObject.Predmet.ProtuStrankaListFormatedWithAdressOIB>
    <izvorni_sadrzaj>
      <item>FIORE BIANCO j.d.o.o. u likvidaciji, OIB 32005007657, Kuševačka ulica 19 A, 10000 Zagreb</item>
    </izvorni_sadrzaj>
    <derivirana_varijabla naziv="DomainObject.Predmet.ProtuStrankaListFormatedWithAdressOIB_1">
      <item>FIORE BIANCO j.d.o.o. u likvidaciji, OIB 32005007657, Kuševačka ulica 19 A, 10000 Zagreb</item>
    </derivirana_varijabla>
  </DomainObject.Predmet.ProtuStrankaListFormatedWithAdressOIB>
  <DomainObject.Predmet.ProtuStrankaListNazivFormated>
    <izvorni_sadrzaj>
      <item>FIORE BIANCO j.d.o.o. u likvidaciji</item>
    </izvorni_sadrzaj>
    <derivirana_varijabla naziv="DomainObject.Predmet.ProtuStrankaListNazivFormated_1">
      <item>FIORE BIANCO j.d.o.o. u likvidaciji</item>
    </derivirana_varijabla>
  </DomainObject.Predmet.ProtuStrankaListNazivFormated>
  <DomainObject.Predmet.ProtuStrankaListNazivFormatedOIB>
    <izvorni_sadrzaj>
      <item>FIORE BIANCO j.d.o.o. u likvidaciji, OIB 32005007657</item>
    </izvorni_sadrzaj>
    <derivirana_varijabla naziv="DomainObject.Predmet.ProtuStrankaListNazivFormatedOIB_1">
      <item>FIORE BIANCO j.d.o.o. u likvidaciji, OIB 32005007657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FIORE BIANCO j.d.o.o. u likvidaciji</izvorni_sadrzaj>
    <derivirana_varijabla naziv="DomainObject.Predmet.ProtustrankaIDrugi_1">FIORE BIANCO j.d.o.o.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FIORE BIANCO j.d.o.o. u likvidaciji, OIB 32005007657, Kuševačka ulica 19 A, 10000 Zagreb</izvorni_sadrzaj>
    <derivirana_varijabla naziv="DomainObject.Predmet.ProtustrankaIDrugiAdressOIB_1">FIORE BIANCO j.d.o.o. u likvidaciji, OIB 32005007657, Kuševačka ulica 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FIORE BIANCO j.d.o.o. u likvidaciji</item>
    </izvorni_sadrzaj>
    <derivirana_varijabla naziv="DomainObject.Predmet.SudioniciListNaziv_1">
      <item>FINA Regionalni centar Zagreb</item>
      <item>FIORE BIANCO j.d.o.o.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FIORE BIANCO j.d.o.o. u likvidaciji, OIB 32005007657, Kuševačka ulica 19 A,10000 Zagreb</item>
    </izvorni_sadrzaj>
    <derivirana_varijabla naziv="DomainObject.Predmet.SudioniciListAdressOIB_1">
      <item>FINA Regionalni centar Zagreb, OIB 85821130368, Trg svibanjskih žrtava 1995.1,10000 Zagreb</item>
      <item>FIORE BIANCO j.d.o.o. u likvidaciji, OIB 32005007657, Kuševačka ulica 19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32005007657</item>
    </izvorni_sadrzaj>
    <derivirana_varijabla naziv="DomainObject.Predmet.SudioniciListNazivOIB_1">
      <item>, OIB 85821130368</item>
      <item>, OIB 32005007657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236</properties:Words>
  <properties:Characters>1283</properties:Characters>
  <properties:Lines>104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2018-06-14T08:51:00Z</dcterms:created>
  <dc:creator>Marija Lukić</dc:creator>
  <cp:lastModifiedBy>Marija Lukić</cp:lastModifiedBy>
  <cp:lastPrinted>2018-06-14T08:52:00Z</cp:lastPrinted>
  <dcterms:modified xmlns:xsi="http://www.w3.org/2001/XMLSchema-instance" xsi:type="dcterms:W3CDTF">2018-06-14T08:53:00Z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(st-1101-18-oglas.docx)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